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96A4D35" w14:textId="77777777" w:rsidR="0020153C" w:rsidRPr="00BA68D3" w:rsidRDefault="0020153C" w:rsidP="00765140">
      <w:pPr>
        <w:ind w:left="0"/>
        <w:jc w:val="center"/>
      </w:pPr>
    </w:p>
    <w:p w14:paraId="1E20AA9F" w14:textId="77777777" w:rsidR="0020153C" w:rsidRDefault="0020153C" w:rsidP="00765140">
      <w:pPr>
        <w:ind w:left="0"/>
        <w:jc w:val="center"/>
      </w:pPr>
    </w:p>
    <w:p w14:paraId="607A630D" w14:textId="77777777" w:rsidR="00461817" w:rsidRDefault="00461817" w:rsidP="00765140">
      <w:pPr>
        <w:ind w:left="0"/>
        <w:jc w:val="center"/>
      </w:pPr>
    </w:p>
    <w:p w14:paraId="7C5B75CD" w14:textId="77777777" w:rsidR="00664CA1" w:rsidRPr="00797AC2" w:rsidRDefault="00664CA1" w:rsidP="00765140">
      <w:pPr>
        <w:ind w:left="0"/>
        <w:jc w:val="center"/>
      </w:pPr>
    </w:p>
    <w:p w14:paraId="62D03980" w14:textId="79E757A8" w:rsidR="00664CA1" w:rsidRPr="00461817" w:rsidRDefault="0020153C" w:rsidP="00765140">
      <w:pPr>
        <w:pStyle w:val="Cover2"/>
        <w:jc w:val="center"/>
        <w:rPr>
          <w:b/>
          <w:bCs/>
        </w:rPr>
      </w:pPr>
      <w:r w:rsidRPr="00461817">
        <w:rPr>
          <w:b/>
          <w:bCs/>
        </w:rPr>
        <w:t>Huawei Certification Training</w:t>
      </w:r>
    </w:p>
    <w:p w14:paraId="7EB798E3" w14:textId="693AE0A1" w:rsidR="0020153C" w:rsidRPr="00461817" w:rsidRDefault="0020153C" w:rsidP="00765140">
      <w:pPr>
        <w:ind w:left="0"/>
        <w:jc w:val="center"/>
      </w:pPr>
      <w:r>
        <w:fldChar w:fldCharType="begin"/>
      </w:r>
      <w:r>
        <w:instrText xml:space="preserve"> DOCPROPERTY  "Product&amp;Project Name" </w:instrText>
      </w:r>
      <w:r>
        <w:fldChar w:fldCharType="end"/>
      </w:r>
    </w:p>
    <w:p w14:paraId="64714B20" w14:textId="2A679326" w:rsidR="0020153C" w:rsidRPr="00461817" w:rsidRDefault="00DF7033" w:rsidP="00765140">
      <w:pPr>
        <w:pStyle w:val="Cover2"/>
        <w:jc w:val="center"/>
        <w:rPr>
          <w:rFonts w:cs="Times New Roman"/>
          <w:b/>
          <w:bCs/>
          <w:sz w:val="48"/>
          <w:szCs w:val="48"/>
          <w:lang w:eastAsia="zh-CN"/>
        </w:rPr>
      </w:pPr>
      <w:r w:rsidRPr="00461817">
        <w:rPr>
          <w:rFonts w:cs="Times New Roman"/>
          <w:b/>
          <w:bCs/>
          <w:sz w:val="48"/>
          <w:szCs w:val="48"/>
          <w:lang w:eastAsia="zh-CN"/>
        </w:rPr>
        <w:t>HCIP-Datacom</w:t>
      </w:r>
      <w:r w:rsidR="00F862BE">
        <w:rPr>
          <w:rFonts w:cs="Times New Roman" w:hint="eastAsia"/>
          <w:b/>
          <w:bCs/>
          <w:sz w:val="48"/>
          <w:szCs w:val="48"/>
          <w:lang w:eastAsia="zh-CN"/>
        </w:rPr>
        <w:t>-</w:t>
      </w:r>
      <w:r w:rsidR="00F862BE">
        <w:rPr>
          <w:rFonts w:cs="Times New Roman"/>
          <w:b/>
          <w:bCs/>
          <w:sz w:val="48"/>
          <w:szCs w:val="48"/>
          <w:lang w:eastAsia="zh-CN"/>
        </w:rPr>
        <w:t>Network Automation Developer</w:t>
      </w:r>
    </w:p>
    <w:p w14:paraId="0A32430A" w14:textId="65DB3C19" w:rsidR="0020153C" w:rsidRDefault="00D66798" w:rsidP="008716CE">
      <w:pPr>
        <w:pStyle w:val="Cover2"/>
        <w:jc w:val="center"/>
        <w:rPr>
          <w:rFonts w:cs="Times New Roman"/>
          <w:b/>
          <w:bCs/>
          <w:sz w:val="48"/>
          <w:szCs w:val="48"/>
          <w:lang w:eastAsia="zh-CN"/>
        </w:rPr>
      </w:pPr>
      <w:r w:rsidRPr="00461817">
        <w:rPr>
          <w:rFonts w:cs="Times New Roman"/>
          <w:b/>
          <w:bCs/>
          <w:sz w:val="48"/>
          <w:szCs w:val="48"/>
          <w:lang w:eastAsia="zh-CN"/>
        </w:rPr>
        <w:t>Git Operation</w:t>
      </w:r>
      <w:r w:rsidR="008716CE">
        <w:rPr>
          <w:rFonts w:cs="Times New Roman" w:hint="eastAsia"/>
          <w:b/>
          <w:bCs/>
          <w:sz w:val="48"/>
          <w:szCs w:val="48"/>
          <w:lang w:eastAsia="zh-CN"/>
        </w:rPr>
        <w:t xml:space="preserve"> </w:t>
      </w:r>
      <w:r w:rsidR="0020153C" w:rsidRPr="00461817">
        <w:rPr>
          <w:rFonts w:cs="Times New Roman"/>
          <w:b/>
          <w:bCs/>
          <w:sz w:val="48"/>
          <w:szCs w:val="48"/>
          <w:lang w:eastAsia="zh-CN"/>
        </w:rPr>
        <w:t>Lab Guide</w:t>
      </w:r>
    </w:p>
    <w:p w14:paraId="58E962E1" w14:textId="77777777" w:rsidR="00461817" w:rsidRDefault="00461817" w:rsidP="00765140">
      <w:pPr>
        <w:ind w:left="0"/>
        <w:jc w:val="center"/>
        <w:rPr>
          <w:noProof/>
        </w:rPr>
      </w:pPr>
    </w:p>
    <w:p w14:paraId="0C833A57" w14:textId="77777777" w:rsidR="00461817" w:rsidRPr="00461817" w:rsidRDefault="00461817" w:rsidP="00765140">
      <w:pPr>
        <w:ind w:left="0"/>
        <w:jc w:val="center"/>
        <w:rPr>
          <w:noProof/>
        </w:rPr>
      </w:pPr>
    </w:p>
    <w:p w14:paraId="45427A13" w14:textId="6C4FDF15" w:rsidR="0020153C" w:rsidRPr="00461817" w:rsidRDefault="0020153C" w:rsidP="00765140">
      <w:pPr>
        <w:ind w:left="0"/>
        <w:jc w:val="center"/>
        <w:rPr>
          <w:sz w:val="32"/>
          <w:szCs w:val="32"/>
        </w:rPr>
      </w:pPr>
      <w:r w:rsidRPr="00461817">
        <w:rPr>
          <w:sz w:val="32"/>
          <w:szCs w:val="32"/>
        </w:rPr>
        <w:t>V1.0</w:t>
      </w:r>
    </w:p>
    <w:p w14:paraId="22520186" w14:textId="77777777" w:rsidR="0020153C" w:rsidRPr="00E75EA5" w:rsidRDefault="0020153C" w:rsidP="00765140">
      <w:pPr>
        <w:ind w:left="0"/>
        <w:jc w:val="center"/>
      </w:pPr>
    </w:p>
    <w:p w14:paraId="2B7F274D" w14:textId="77777777" w:rsidR="0020153C" w:rsidRDefault="0020153C" w:rsidP="00765140">
      <w:pPr>
        <w:ind w:left="0"/>
        <w:jc w:val="center"/>
      </w:pPr>
    </w:p>
    <w:p w14:paraId="4813769C" w14:textId="3948C078" w:rsidR="0020153C" w:rsidRDefault="006760F9" w:rsidP="00765140">
      <w:pPr>
        <w:ind w:left="0"/>
        <w:jc w:val="center"/>
        <w:rPr>
          <w:noProof/>
        </w:rPr>
      </w:pPr>
      <w:r w:rsidRPr="00BA68D3">
        <w:rPr>
          <w:noProof/>
        </w:rPr>
        <w:drawing>
          <wp:inline distT="0" distB="0" distL="0" distR="0" wp14:anchorId="0311712A" wp14:editId="4F2F1600">
            <wp:extent cx="942975" cy="962025"/>
            <wp:effectExtent l="0" t="0" r="9525" b="9525"/>
            <wp:docPr id="1" name="图片 1" descr="C:\Users\jwx341670\AppData\Local\Microsoft\Windows\INetCache\Content.Word\HW_POS_RBG_Vertical-150p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wx341670\AppData\Local\Microsoft\Windows\INetCache\Content.Word\HW_POS_RBG_Vertical-150ppi.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942975" cy="962025"/>
                    </a:xfrm>
                    <a:prstGeom prst="rect">
                      <a:avLst/>
                    </a:prstGeom>
                    <a:noFill/>
                    <a:ln>
                      <a:noFill/>
                    </a:ln>
                  </pic:spPr>
                </pic:pic>
              </a:graphicData>
            </a:graphic>
          </wp:inline>
        </w:drawing>
      </w:r>
    </w:p>
    <w:p w14:paraId="2DBA1D02" w14:textId="6856392C" w:rsidR="0020153C" w:rsidRPr="00BA68D3" w:rsidRDefault="0020153C" w:rsidP="00765140">
      <w:pPr>
        <w:ind w:left="0"/>
        <w:jc w:val="center"/>
      </w:pPr>
    </w:p>
    <w:p w14:paraId="57F7A380" w14:textId="7A8B20F3" w:rsidR="0020153C" w:rsidRPr="00461817" w:rsidRDefault="0020153C" w:rsidP="00765140">
      <w:pPr>
        <w:pStyle w:val="Cover2"/>
        <w:jc w:val="center"/>
      </w:pPr>
      <w:r>
        <w:t>Huawei Technologies Co., Ltd.</w:t>
      </w:r>
    </w:p>
    <w:p w14:paraId="7CB180C9" w14:textId="77777777" w:rsidR="0020153C" w:rsidRPr="00BA68D3" w:rsidRDefault="0020153C" w:rsidP="00765140">
      <w:pPr>
        <w:ind w:left="0"/>
        <w:sectPr w:rsidR="0020153C" w:rsidRPr="00BA68D3" w:rsidSect="00461817">
          <w:headerReference w:type="even" r:id="rId13"/>
          <w:footerReference w:type="even" r:id="rId14"/>
          <w:headerReference w:type="first" r:id="rId15"/>
          <w:pgSz w:w="11907" w:h="16840" w:code="9"/>
          <w:pgMar w:top="1701" w:right="1134" w:bottom="1701" w:left="1134" w:header="567" w:footer="567" w:gutter="0"/>
          <w:pgNumType w:start="1"/>
          <w:cols w:space="425"/>
          <w:docGrid w:linePitch="312"/>
        </w:sectPr>
      </w:pPr>
    </w:p>
    <w:tbl>
      <w:tblPr>
        <w:tblStyle w:val="a7"/>
        <w:tblW w:w="0" w:type="auto"/>
        <w:tblInd w:w="142" w:type="dxa"/>
        <w:tblLook w:val="01E0" w:firstRow="1" w:lastRow="1" w:firstColumn="1" w:lastColumn="1" w:noHBand="0" w:noVBand="0"/>
      </w:tblPr>
      <w:tblGrid>
        <w:gridCol w:w="9497"/>
      </w:tblGrid>
      <w:tr w:rsidR="0020153C" w:rsidRPr="00BA68D3" w14:paraId="54F2571A" w14:textId="77777777" w:rsidTr="00B07C76">
        <w:trPr>
          <w:trHeight w:val="4799"/>
        </w:trPr>
        <w:tc>
          <w:tcPr>
            <w:tcW w:w="9497" w:type="dxa"/>
          </w:tcPr>
          <w:p w14:paraId="4FD5E675" w14:textId="281C5344" w:rsidR="0020153C" w:rsidRPr="00461817" w:rsidRDefault="0020153C" w:rsidP="00765140">
            <w:pPr>
              <w:pStyle w:val="Cover3"/>
            </w:pPr>
            <w:r w:rsidRPr="00461817">
              <w:lastRenderedPageBreak/>
              <w:t>Copyright © Huawei Technologies Co., Ltd. 2020. All rights reserved.</w:t>
            </w:r>
          </w:p>
          <w:p w14:paraId="5BF6E447" w14:textId="31164377" w:rsidR="0020153C" w:rsidRPr="00461817" w:rsidRDefault="0020153C" w:rsidP="00765140">
            <w:pPr>
              <w:pStyle w:val="CoverText"/>
            </w:pPr>
            <w:r w:rsidRPr="00461817">
              <w:t>No part of this document may be reproduced or transmitted in any form or by any means without prior written consent of Huawei Technologies Co., Ltd.</w:t>
            </w:r>
          </w:p>
          <w:p w14:paraId="29A06677" w14:textId="77777777" w:rsidR="0020153C" w:rsidRPr="00461817" w:rsidRDefault="0020153C" w:rsidP="00765140">
            <w:pPr>
              <w:pStyle w:val="Cover3"/>
            </w:pPr>
          </w:p>
          <w:p w14:paraId="0987A193" w14:textId="776351C3" w:rsidR="0020153C" w:rsidRPr="00B07C76" w:rsidRDefault="0020153C" w:rsidP="00765140">
            <w:pPr>
              <w:pStyle w:val="Cover3"/>
            </w:pPr>
            <w:r w:rsidRPr="00B07C76">
              <w:t>Trademarks and Permissions</w:t>
            </w:r>
          </w:p>
          <w:p w14:paraId="334E3CAD" w14:textId="35D523A9" w:rsidR="0020153C" w:rsidRPr="00461817" w:rsidRDefault="007A52F4" w:rsidP="00765140">
            <w:pPr>
              <w:pStyle w:val="CoverText"/>
            </w:pPr>
            <w:r>
              <w:rPr>
                <w:noProof/>
                <w:snapToGrid/>
              </w:rPr>
              <w:drawing>
                <wp:inline distT="0" distB="0" distL="0" distR="0" wp14:anchorId="4CC5D758" wp14:editId="5CE339B6">
                  <wp:extent cx="283886" cy="284400"/>
                  <wp:effectExtent l="19050" t="0" r="1864" b="0"/>
                  <wp:docPr id="8" name="图片 2" descr="HW_POS_RBG_Vertical-150p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W_POS_RBG_Vertical-150ppi.png"/>
                          <pic:cNvPicPr/>
                        </pic:nvPicPr>
                        <pic:blipFill>
                          <a:blip r:embed="rId16" cstate="print"/>
                          <a:stretch>
                            <a:fillRect/>
                          </a:stretch>
                        </pic:blipFill>
                        <pic:spPr>
                          <a:xfrm>
                            <a:off x="0" y="0"/>
                            <a:ext cx="283886" cy="284400"/>
                          </a:xfrm>
                          <a:prstGeom prst="rect">
                            <a:avLst/>
                          </a:prstGeom>
                        </pic:spPr>
                      </pic:pic>
                    </a:graphicData>
                  </a:graphic>
                </wp:inline>
              </w:drawing>
            </w:r>
            <w:r w:rsidR="006760F9">
              <w:t xml:space="preserve"> and other Huawei trademarks are trademarks of Huawei Technologies Co., Ltd. </w:t>
            </w:r>
          </w:p>
          <w:p w14:paraId="5B7A7C22" w14:textId="2EFC7064" w:rsidR="0020153C" w:rsidRPr="00461817" w:rsidRDefault="0020153C" w:rsidP="00765140">
            <w:pPr>
              <w:pStyle w:val="CoverText"/>
            </w:pPr>
            <w:r w:rsidRPr="00461817">
              <w:t>All other trademarks and trade names mentioned in this document are the property of their respective holders.</w:t>
            </w:r>
          </w:p>
          <w:p w14:paraId="04F9028A" w14:textId="77777777" w:rsidR="0020153C" w:rsidRPr="00461817" w:rsidRDefault="0020153C" w:rsidP="00765140">
            <w:pPr>
              <w:pStyle w:val="Cover3"/>
            </w:pPr>
          </w:p>
          <w:p w14:paraId="5FE327F8" w14:textId="64B34103" w:rsidR="0020153C" w:rsidRPr="00B07C76" w:rsidRDefault="0020153C" w:rsidP="00765140">
            <w:pPr>
              <w:pStyle w:val="Cover3"/>
            </w:pPr>
            <w:r w:rsidRPr="00B07C76">
              <w:t>Notice</w:t>
            </w:r>
          </w:p>
          <w:p w14:paraId="28814C02" w14:textId="4C36B5A5" w:rsidR="0020153C" w:rsidRPr="00461817" w:rsidRDefault="0020153C" w:rsidP="00765140">
            <w:pPr>
              <w:pStyle w:val="CoverText"/>
            </w:pPr>
            <w:r w:rsidRPr="00461817">
              <w:t>The purchased products, services, and features are stipulated by the contract made between Huawei and the customer. All or part of the products, services, and features described in this document may not be within the purchase scope or the usage scope. Unless otherwise specified in the contract, all statements, information, and recommendations in this document are provided "AS IS" without warranties, guarantees or representations of any kind, either express or implied.</w:t>
            </w:r>
          </w:p>
          <w:p w14:paraId="034DA652" w14:textId="6C7A334E" w:rsidR="0020153C" w:rsidRPr="00461817" w:rsidRDefault="0020153C" w:rsidP="00765140">
            <w:pPr>
              <w:pStyle w:val="CoverText"/>
            </w:pPr>
            <w:r w:rsidRPr="00461817">
              <w:t>The information in this document is subject to change without notice. Every effort has been made in the preparation of this document to ensure accuracy of the contents, but all statements, information, and recommendations in this document do not constitute a warranty of any kind, expressed or implied.</w:t>
            </w:r>
          </w:p>
        </w:tc>
      </w:tr>
    </w:tbl>
    <w:p w14:paraId="70046CF1" w14:textId="77777777" w:rsidR="0020153C" w:rsidRPr="00BA68D3" w:rsidRDefault="0020153C" w:rsidP="00765140">
      <w:pPr>
        <w:pStyle w:val="TableText"/>
      </w:pPr>
    </w:p>
    <w:p w14:paraId="74D44AFD" w14:textId="77777777" w:rsidR="0020153C" w:rsidRPr="00BA68D3" w:rsidRDefault="0020153C" w:rsidP="00765140">
      <w:pPr>
        <w:pStyle w:val="TableText"/>
      </w:pPr>
    </w:p>
    <w:p w14:paraId="0F4DCC6A" w14:textId="77777777" w:rsidR="0020153C" w:rsidRPr="00BA68D3" w:rsidRDefault="0020153C" w:rsidP="00765140">
      <w:pPr>
        <w:pStyle w:val="TableText"/>
      </w:pPr>
    </w:p>
    <w:p w14:paraId="36A7C5C4" w14:textId="77777777" w:rsidR="0020153C" w:rsidRPr="00BA68D3" w:rsidRDefault="0020153C" w:rsidP="00765140">
      <w:pPr>
        <w:pStyle w:val="TableText"/>
      </w:pPr>
    </w:p>
    <w:p w14:paraId="6B371AD8" w14:textId="77777777" w:rsidR="0020153C" w:rsidRPr="00BA68D3" w:rsidRDefault="0020153C" w:rsidP="00765140">
      <w:pPr>
        <w:pStyle w:val="TableText"/>
      </w:pPr>
    </w:p>
    <w:tbl>
      <w:tblPr>
        <w:tblStyle w:val="a7"/>
        <w:tblW w:w="0" w:type="auto"/>
        <w:tblLook w:val="01E0" w:firstRow="1" w:lastRow="1" w:firstColumn="1" w:lastColumn="1" w:noHBand="0" w:noVBand="0"/>
      </w:tblPr>
      <w:tblGrid>
        <w:gridCol w:w="1663"/>
        <w:gridCol w:w="7863"/>
      </w:tblGrid>
      <w:tr w:rsidR="0020153C" w:rsidRPr="00DF7033" w14:paraId="782252C7" w14:textId="77777777" w:rsidTr="00B07C76">
        <w:trPr>
          <w:trHeight w:val="634"/>
        </w:trPr>
        <w:tc>
          <w:tcPr>
            <w:tcW w:w="9640" w:type="dxa"/>
            <w:gridSpan w:val="2"/>
          </w:tcPr>
          <w:p w14:paraId="3C0DCA9A" w14:textId="0D00A466" w:rsidR="0020153C" w:rsidRPr="00B07C76" w:rsidRDefault="0020153C" w:rsidP="00765140">
            <w:pPr>
              <w:pStyle w:val="Cover2"/>
              <w:rPr>
                <w:rFonts w:cs="Arial"/>
                <w:sz w:val="32"/>
                <w:szCs w:val="32"/>
              </w:rPr>
            </w:pPr>
            <w:r w:rsidRPr="00B07C76">
              <w:rPr>
                <w:rFonts w:cs="Arial"/>
                <w:sz w:val="32"/>
                <w:szCs w:val="32"/>
              </w:rPr>
              <w:t>Huawei Technologies Co., Ltd.</w:t>
            </w:r>
          </w:p>
        </w:tc>
      </w:tr>
      <w:tr w:rsidR="0020153C" w:rsidRPr="00DF7033" w14:paraId="2FCB1A61" w14:textId="77777777" w:rsidTr="00B07C76">
        <w:trPr>
          <w:trHeight w:val="371"/>
        </w:trPr>
        <w:tc>
          <w:tcPr>
            <w:tcW w:w="1675" w:type="dxa"/>
          </w:tcPr>
          <w:p w14:paraId="57CE9E84" w14:textId="27651647" w:rsidR="0020153C" w:rsidRPr="00DF7033" w:rsidRDefault="0020153C" w:rsidP="00765140">
            <w:pPr>
              <w:pStyle w:val="CoverText"/>
              <w:rPr>
                <w:rFonts w:ascii="微软雅黑" w:eastAsia="微软雅黑" w:hAnsi="微软雅黑"/>
              </w:rPr>
            </w:pPr>
            <w:r>
              <w:t>Address</w:t>
            </w:r>
          </w:p>
        </w:tc>
        <w:tc>
          <w:tcPr>
            <w:tcW w:w="7965" w:type="dxa"/>
          </w:tcPr>
          <w:p w14:paraId="09BE1E6B" w14:textId="77777777" w:rsidR="00B07C76" w:rsidRDefault="0020153C" w:rsidP="00765140">
            <w:pPr>
              <w:pStyle w:val="CoverText"/>
            </w:pPr>
            <w:r>
              <w:t xml:space="preserve">Huawei Industrial Base </w:t>
            </w:r>
          </w:p>
          <w:p w14:paraId="7992733E" w14:textId="77777777" w:rsidR="00B07C76" w:rsidRDefault="0020153C" w:rsidP="00765140">
            <w:pPr>
              <w:pStyle w:val="CoverText"/>
            </w:pPr>
            <w:r>
              <w:t xml:space="preserve">Bantian, Longgang, </w:t>
            </w:r>
          </w:p>
          <w:p w14:paraId="1ED678B4" w14:textId="77777777" w:rsidR="00B07C76" w:rsidRDefault="0020153C" w:rsidP="00765140">
            <w:pPr>
              <w:pStyle w:val="CoverText"/>
            </w:pPr>
            <w:r>
              <w:t xml:space="preserve">Shenzhen 518129 </w:t>
            </w:r>
          </w:p>
          <w:p w14:paraId="2CA42278" w14:textId="24E14818" w:rsidR="0020153C" w:rsidRPr="00DF7033" w:rsidRDefault="0020153C" w:rsidP="00765140">
            <w:pPr>
              <w:pStyle w:val="CoverText"/>
              <w:rPr>
                <w:rFonts w:ascii="微软雅黑" w:eastAsia="微软雅黑" w:hAnsi="微软雅黑"/>
              </w:rPr>
            </w:pPr>
            <w:r>
              <w:t>People's Republic of China</w:t>
            </w:r>
          </w:p>
        </w:tc>
      </w:tr>
      <w:tr w:rsidR="0020153C" w:rsidRPr="00BA68D3" w14:paraId="2FECD7CB" w14:textId="77777777" w:rsidTr="00B07C76">
        <w:trPr>
          <w:trHeight w:val="337"/>
        </w:trPr>
        <w:tc>
          <w:tcPr>
            <w:tcW w:w="1675" w:type="dxa"/>
          </w:tcPr>
          <w:p w14:paraId="1DBFCB57" w14:textId="3150D2DA" w:rsidR="0020153C" w:rsidRPr="00DF7033" w:rsidRDefault="0020153C" w:rsidP="00765140">
            <w:pPr>
              <w:pStyle w:val="CoverText"/>
              <w:rPr>
                <w:rFonts w:ascii="微软雅黑" w:eastAsia="微软雅黑" w:hAnsi="微软雅黑"/>
              </w:rPr>
            </w:pPr>
            <w:r>
              <w:t>Website:</w:t>
            </w:r>
          </w:p>
        </w:tc>
        <w:tc>
          <w:tcPr>
            <w:tcW w:w="7965" w:type="dxa"/>
          </w:tcPr>
          <w:p w14:paraId="61E882C0" w14:textId="4D6722DB" w:rsidR="0020153C" w:rsidRPr="00BA68D3" w:rsidRDefault="0020153C" w:rsidP="00765140">
            <w:pPr>
              <w:pStyle w:val="CoverText"/>
              <w:rPr>
                <w:rFonts w:ascii="HuaweiSans-Regular" w:hAnsi="HuaweiSans-Regular" w:hint="eastAsia"/>
              </w:rPr>
            </w:pPr>
            <w:r>
              <w:rPr>
                <w:rStyle w:val="ad"/>
              </w:rPr>
              <w:t>http://</w:t>
            </w:r>
            <w:hyperlink r:id="rId17" w:history="1">
              <w:r>
                <w:rPr>
                  <w:rStyle w:val="ad"/>
                </w:rPr>
                <w:t>e</w:t>
              </w:r>
            </w:hyperlink>
            <w:r>
              <w:rPr>
                <w:rStyle w:val="ad"/>
              </w:rPr>
              <w:t>.huawei.com</w:t>
            </w:r>
          </w:p>
        </w:tc>
      </w:tr>
    </w:tbl>
    <w:p w14:paraId="477EF20E" w14:textId="77777777" w:rsidR="0020153C" w:rsidRPr="00BA68D3" w:rsidRDefault="0020153C" w:rsidP="00765140"/>
    <w:p w14:paraId="6C18EEAE" w14:textId="77777777" w:rsidR="0020153C" w:rsidRPr="00BA68D3" w:rsidRDefault="0020153C" w:rsidP="00765140"/>
    <w:p w14:paraId="1389831F" w14:textId="77777777" w:rsidR="0020153C" w:rsidRPr="00BA68D3" w:rsidRDefault="0020153C" w:rsidP="00765140">
      <w:pPr>
        <w:sectPr w:rsidR="0020153C" w:rsidRPr="00BA68D3" w:rsidSect="00461817">
          <w:headerReference w:type="default" r:id="rId18"/>
          <w:footerReference w:type="default" r:id="rId19"/>
          <w:pgSz w:w="11907" w:h="16840" w:code="9"/>
          <w:pgMar w:top="1701" w:right="1134" w:bottom="1701" w:left="1134" w:header="567" w:footer="567" w:gutter="0"/>
          <w:pgNumType w:start="1"/>
          <w:cols w:space="425"/>
          <w:docGrid w:linePitch="312"/>
        </w:sectPr>
      </w:pPr>
    </w:p>
    <w:p w14:paraId="1D78041F" w14:textId="0A906713" w:rsidR="0020153C" w:rsidRPr="00461817" w:rsidRDefault="0020153C" w:rsidP="00765140">
      <w:pPr>
        <w:pStyle w:val="Heading2NoNumber"/>
        <w:jc w:val="center"/>
      </w:pPr>
      <w:bookmarkStart w:id="0" w:name="_Toc227138863"/>
      <w:bookmarkStart w:id="1" w:name="前言"/>
      <w:r>
        <w:lastRenderedPageBreak/>
        <w:t>Huawei Certification System</w:t>
      </w:r>
    </w:p>
    <w:p w14:paraId="0F820F37" w14:textId="7FA74DE3" w:rsidR="006B08BC" w:rsidRDefault="006B08BC" w:rsidP="00765140">
      <w:pPr>
        <w:ind w:left="0"/>
      </w:pPr>
      <w:r>
        <w:t>Huawei Certification follows the "platform + ecosystem" development strategy, which is a new collaborative architecture of ICT infrastructure based on "Cloud-Pipe-Terminal". Huawei has set up a complete certification system consisting of three categories: ICT infrastructure certification, platform and service certification, and ICT vertical certification. It is the only certification system that covers all ICT technical fields in the industry.</w:t>
      </w:r>
    </w:p>
    <w:p w14:paraId="0B8E6549" w14:textId="3E6B54A3" w:rsidR="006B08BC" w:rsidRDefault="006B08BC" w:rsidP="00765140">
      <w:pPr>
        <w:ind w:left="0"/>
      </w:pPr>
      <w:r>
        <w:t xml:space="preserve">Huawei offers three levels of certification: Huawei Certified ICT Associate (HCIA), Huawei Certified ICT Professional (HCIP), and Huawei Certified ICT Expert (HCIE). Huawei Certification covers all ICT fields and adapts to the industry trend of ICT convergence. With its leading talent development system and certification standards, it is committed to fostering new ICT talent in the digital era, and building a sound ICT talent ecosystem. </w:t>
      </w:r>
    </w:p>
    <w:p w14:paraId="70D04CC0" w14:textId="172E1FF8" w:rsidR="006B08BC" w:rsidRDefault="006B08BC" w:rsidP="00765140">
      <w:pPr>
        <w:ind w:left="0"/>
      </w:pPr>
      <w:r>
        <w:t>HCIP-Datacom-Network Automation Developer is designed for senior engineers with professional knowledge and skills in network automation development in the datacom field. Passing the HCIP-Datacom-Network Automation Developer certification proves that you are competent for the position of enterprise network automation development engineer and have the capability of using Huawei datacom devices for automatic deployment, development, and O&amp;M of enterprise networks.</w:t>
      </w:r>
    </w:p>
    <w:p w14:paraId="1590C988" w14:textId="434CDC8A" w:rsidR="0020153C" w:rsidRPr="00BA68D3" w:rsidRDefault="006B08BC" w:rsidP="00765140">
      <w:pPr>
        <w:ind w:left="0"/>
      </w:pPr>
      <w:r>
        <w:t>The Huawei certification system introduces the industry, fosters innovation, and imparts cutting-edge datacom knowledge.</w:t>
      </w:r>
    </w:p>
    <w:p w14:paraId="6E902BB6" w14:textId="04BFA4F0" w:rsidR="0020153C" w:rsidRDefault="0020153C" w:rsidP="00765140"/>
    <w:p w14:paraId="5558C1B6" w14:textId="77777777" w:rsidR="00625466" w:rsidRDefault="00625466" w:rsidP="00765140">
      <w:pPr>
        <w:sectPr w:rsidR="00625466" w:rsidSect="00764C99">
          <w:headerReference w:type="default" r:id="rId20"/>
          <w:footerReference w:type="default" r:id="rId21"/>
          <w:pgSz w:w="11907" w:h="16840" w:code="9"/>
          <w:pgMar w:top="1701" w:right="1134" w:bottom="1701" w:left="1134" w:header="567" w:footer="567" w:gutter="0"/>
          <w:pgNumType w:start="3"/>
          <w:cols w:space="425"/>
          <w:docGrid w:linePitch="312"/>
        </w:sectPr>
      </w:pPr>
    </w:p>
    <w:p w14:paraId="2BE9E5FF" w14:textId="2B0F1F0B" w:rsidR="0020153C" w:rsidRDefault="00FD0EDF" w:rsidP="00765140">
      <w:r>
        <w:rPr>
          <w:rFonts w:hint="eastAsia"/>
          <w:noProof/>
        </w:rPr>
        <w:lastRenderedPageBreak/>
        <w:drawing>
          <wp:inline distT="0" distB="0" distL="0" distR="0" wp14:anchorId="3197B5C8" wp14:editId="69E63EE5">
            <wp:extent cx="8335305" cy="4386155"/>
            <wp:effectExtent l="0" t="6668"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rot="5400000">
                      <a:off x="0" y="0"/>
                      <a:ext cx="8368305" cy="4403520"/>
                    </a:xfrm>
                    <a:prstGeom prst="rect">
                      <a:avLst/>
                    </a:prstGeom>
                    <a:noFill/>
                  </pic:spPr>
                </pic:pic>
              </a:graphicData>
            </a:graphic>
          </wp:inline>
        </w:drawing>
      </w:r>
    </w:p>
    <w:p w14:paraId="3F188BF3" w14:textId="77777777" w:rsidR="00625466" w:rsidRDefault="00625466" w:rsidP="00765140">
      <w:pPr>
        <w:sectPr w:rsidR="00625466" w:rsidSect="00B07C76">
          <w:pgSz w:w="11907" w:h="16840" w:code="9"/>
          <w:pgMar w:top="1701" w:right="1134" w:bottom="1701" w:left="1134" w:header="567" w:footer="567" w:gutter="0"/>
          <w:cols w:space="425"/>
          <w:docGrid w:linePitch="312"/>
        </w:sectPr>
      </w:pPr>
    </w:p>
    <w:p w14:paraId="47292B4C" w14:textId="2DCE7748" w:rsidR="0020153C" w:rsidRPr="00BA68D3" w:rsidRDefault="0074648A" w:rsidP="00A4578D">
      <w:pPr>
        <w:pStyle w:val="Heading1NoNumber"/>
      </w:pPr>
      <w:bookmarkStart w:id="2" w:name="_Toc437519530"/>
      <w:bookmarkStart w:id="3" w:name="_Toc46764373"/>
      <w:r>
        <w:lastRenderedPageBreak/>
        <w:t>About This Document</w:t>
      </w:r>
      <w:bookmarkStart w:id="4" w:name="_Toc41056448"/>
      <w:bookmarkEnd w:id="0"/>
      <w:bookmarkEnd w:id="2"/>
      <w:bookmarkEnd w:id="3"/>
      <w:bookmarkEnd w:id="4"/>
    </w:p>
    <w:bookmarkEnd w:id="1"/>
    <w:p w14:paraId="116EDD47" w14:textId="4E4EC8F7" w:rsidR="0020153C" w:rsidRPr="00455B9F" w:rsidRDefault="00A4578D" w:rsidP="00765140">
      <w:pPr>
        <w:pStyle w:val="Heading2NoNumber"/>
      </w:pPr>
      <w:r>
        <w:t>Introduction</w:t>
      </w:r>
    </w:p>
    <w:p w14:paraId="652B9806" w14:textId="75769C59" w:rsidR="0020153C" w:rsidRPr="00BA68D3" w:rsidRDefault="006B08BC" w:rsidP="00765140">
      <w:r>
        <w:t>This document is designed for the HCIP-Datacom-Network Automation Developer certification training course and is intended for trainees who are going to take the HCIP-Datacom-Network Automation Developer exam or readers who want to understand the basic knowledge and practices of the version control tool Git and Huawei code hosting service CodeHub.</w:t>
      </w:r>
    </w:p>
    <w:p w14:paraId="06D9B213" w14:textId="50E3B7C8" w:rsidR="0020153C" w:rsidRPr="00BA68D3" w:rsidRDefault="0020153C" w:rsidP="00765140">
      <w:pPr>
        <w:pStyle w:val="Heading2NoNumber"/>
        <w:rPr>
          <w:lang w:eastAsia="zh-CN"/>
        </w:rPr>
      </w:pPr>
      <w:bookmarkStart w:id="5" w:name="_Toc41056450"/>
      <w:r>
        <w:t>Background Knowledge Required</w:t>
      </w:r>
      <w:bookmarkEnd w:id="5"/>
    </w:p>
    <w:p w14:paraId="68914776" w14:textId="10300A8C" w:rsidR="0020153C" w:rsidRPr="00BA68D3" w:rsidRDefault="006B08BC" w:rsidP="00765140">
      <w:r>
        <w:t>This document is intended for senior network automation engineers. To better understand this course, familiarize yourself with the following requirements:</w:t>
      </w:r>
    </w:p>
    <w:p w14:paraId="63C05FC8" w14:textId="17DF54F4" w:rsidR="005D5966" w:rsidRDefault="006170B4" w:rsidP="00AB2A86">
      <w:pPr>
        <w:pStyle w:val="a"/>
      </w:pPr>
      <w:r>
        <w:t>HCIA-Datacom</w:t>
      </w:r>
    </w:p>
    <w:p w14:paraId="67A28B05" w14:textId="19322424" w:rsidR="0020153C" w:rsidRPr="00BA68D3" w:rsidRDefault="006B08BC" w:rsidP="00765140">
      <w:pPr>
        <w:pStyle w:val="Heading2NoNumber"/>
      </w:pPr>
      <w:bookmarkStart w:id="6" w:name="_Toc41056451"/>
      <w:r>
        <w:t>Lab Environment Description</w:t>
      </w:r>
      <w:bookmarkEnd w:id="6"/>
    </w:p>
    <w:p w14:paraId="61BC1F79" w14:textId="512FC37F" w:rsidR="0020153C" w:rsidRPr="00BA68D3" w:rsidRDefault="006B08BC" w:rsidP="00765140">
      <w:pPr>
        <w:pStyle w:val="Heading3NoNumber"/>
      </w:pPr>
      <w:r>
        <w:t>Environment Description</w:t>
      </w:r>
    </w:p>
    <w:p w14:paraId="785A93FE" w14:textId="12BE0ADF" w:rsidR="00091EC3" w:rsidRDefault="00091EC3" w:rsidP="00765140">
      <w:r>
        <w:t xml:space="preserve">This </w:t>
      </w:r>
      <w:r w:rsidR="00A47271">
        <w:t xml:space="preserve">lab environment is based on Git, </w:t>
      </w:r>
      <w:r w:rsidR="00E60709">
        <w:t>graphical user interface (GUI)</w:t>
      </w:r>
      <w:r w:rsidR="00961932">
        <w:t>-based</w:t>
      </w:r>
      <w:r>
        <w:t xml:space="preserve"> </w:t>
      </w:r>
      <w:r w:rsidR="00A47271">
        <w:t xml:space="preserve">Git </w:t>
      </w:r>
      <w:r>
        <w:t>client TortoiseGit, and CodeHub provided on HUAWEI CLOUD.</w:t>
      </w:r>
    </w:p>
    <w:p w14:paraId="09104AF0" w14:textId="4C01B1BD" w:rsidR="0020153C" w:rsidRPr="00BA68D3" w:rsidRDefault="000E5FE2" w:rsidP="00765140">
      <w:r>
        <w:t xml:space="preserve">This document describes how to implement version control using Git through the command-line interface (CLI) and TortoiseGit, how to use CodeHub, and how to </w:t>
      </w:r>
      <w:r w:rsidR="00D20F4C">
        <w:rPr>
          <w:rFonts w:hint="eastAsia"/>
        </w:rPr>
        <w:t>perform</w:t>
      </w:r>
      <w:r w:rsidR="00D20F4C">
        <w:t xml:space="preserve"> a Git practice based on the Gitflow workflow</w:t>
      </w:r>
      <w:r>
        <w:t>.</w:t>
      </w:r>
    </w:p>
    <w:p w14:paraId="511794D4" w14:textId="09E5C2FA" w:rsidR="0020153C" w:rsidRPr="00BA68D3" w:rsidRDefault="00091EC3" w:rsidP="00765140">
      <w:pPr>
        <w:pStyle w:val="Heading3NoNumber"/>
      </w:pPr>
      <w:r>
        <w:t>Instructions</w:t>
      </w:r>
    </w:p>
    <w:p w14:paraId="28AF06EB" w14:textId="28C283E4" w:rsidR="000E5FE2" w:rsidRDefault="000E5FE2" w:rsidP="00765140">
      <w:pPr>
        <w:pStyle w:val="ItemList"/>
      </w:pPr>
      <w:r>
        <w:t xml:space="preserve">Register a HUAWEI CLOUD account and complete real-name authentication at </w:t>
      </w:r>
      <w:hyperlink r:id="rId23" w:history="1">
        <w:r w:rsidR="006F6C7A" w:rsidRPr="006F6C7A">
          <w:rPr>
            <w:rStyle w:val="ad"/>
            <w:rFonts w:hint="eastAsia"/>
            <w:bCs/>
          </w:rPr>
          <w:t>https://www.huaweicloud.com/</w:t>
        </w:r>
      </w:hyperlink>
      <w:r w:rsidRPr="006F6C7A">
        <w:t>.</w:t>
      </w:r>
    </w:p>
    <w:p w14:paraId="1B5E229A" w14:textId="77777777" w:rsidR="00502572" w:rsidRDefault="000E5FE2" w:rsidP="00502572">
      <w:pPr>
        <w:pStyle w:val="ItemList"/>
      </w:pPr>
      <w:r>
        <w:t xml:space="preserve">For CodeHub progressive knowledge, visit </w:t>
      </w:r>
    </w:p>
    <w:p w14:paraId="543940D4" w14:textId="3EEF2086" w:rsidR="00DC4094" w:rsidRPr="00DC4094" w:rsidRDefault="00DA5D47" w:rsidP="00DC4094">
      <w:pPr>
        <w:pStyle w:val="ItemList"/>
        <w:numPr>
          <w:ilvl w:val="0"/>
          <w:numId w:val="0"/>
        </w:numPr>
        <w:ind w:left="2126"/>
        <w:rPr>
          <w:rStyle w:val="ad"/>
          <w:bCs/>
        </w:rPr>
      </w:pPr>
      <w:hyperlink r:id="rId24" w:history="1">
        <w:r w:rsidR="00502572" w:rsidRPr="00DC4094">
          <w:rPr>
            <w:rStyle w:val="ad"/>
            <w:bCs/>
          </w:rPr>
          <w:t>https://www.huaweicloud.com/en-us/product/codehub.html</w:t>
        </w:r>
      </w:hyperlink>
    </w:p>
    <w:p w14:paraId="6FA187E7" w14:textId="77777777" w:rsidR="00461817" w:rsidRDefault="00461817" w:rsidP="00765140"/>
    <w:p w14:paraId="03B36ABD" w14:textId="77777777" w:rsidR="00461817" w:rsidRPr="00502572" w:rsidRDefault="00461817" w:rsidP="00765140">
      <w:pPr>
        <w:sectPr w:rsidR="00461817" w:rsidRPr="00502572" w:rsidSect="00B07C76">
          <w:pgSz w:w="11907" w:h="16840" w:code="9"/>
          <w:pgMar w:top="1701" w:right="1134" w:bottom="1701" w:left="1134" w:header="567" w:footer="567" w:gutter="0"/>
          <w:cols w:space="425"/>
          <w:docGrid w:linePitch="312"/>
        </w:sectPr>
      </w:pPr>
    </w:p>
    <w:p w14:paraId="3BEF431F" w14:textId="77777777" w:rsidR="00B07C76" w:rsidRDefault="00B07C76" w:rsidP="00765140">
      <w:pPr>
        <w:pStyle w:val="Contents"/>
        <w:tabs>
          <w:tab w:val="left" w:pos="1995"/>
        </w:tabs>
      </w:pPr>
      <w:bookmarkStart w:id="7" w:name="_Toc41056452"/>
      <w:r>
        <w:lastRenderedPageBreak/>
        <w:t>C</w:t>
      </w:r>
      <w:bookmarkStart w:id="8" w:name="_Ref137357634"/>
      <w:bookmarkEnd w:id="8"/>
      <w:r>
        <w:t>ontents</w:t>
      </w:r>
    </w:p>
    <w:p w14:paraId="4E2008DB" w14:textId="77777777" w:rsidR="00AE70D0" w:rsidRDefault="00B07C76">
      <w:pPr>
        <w:pStyle w:val="12"/>
        <w:tabs>
          <w:tab w:val="right" w:leader="dot" w:pos="9629"/>
        </w:tabs>
        <w:rPr>
          <w:rFonts w:asciiTheme="minorHAnsi" w:eastAsiaTheme="minorEastAsia" w:hAnsiTheme="minorHAnsi" w:cstheme="minorBidi"/>
          <w:b w:val="0"/>
          <w:bCs w:val="0"/>
          <w:noProof/>
          <w:kern w:val="2"/>
          <w:sz w:val="21"/>
          <w:szCs w:val="22"/>
        </w:rPr>
      </w:pPr>
      <w:r>
        <w:rPr>
          <w:rFonts w:ascii="Book Antiqua" w:hAnsi="Book Antiqua"/>
          <w:b w:val="0"/>
          <w:bCs w:val="0"/>
        </w:rPr>
        <w:fldChar w:fldCharType="begin"/>
      </w:r>
      <w:r>
        <w:rPr>
          <w:b w:val="0"/>
          <w:bCs w:val="0"/>
        </w:rPr>
        <w:instrText xml:space="preserve"> TOC \o "1-5" \h \z </w:instrText>
      </w:r>
      <w:r>
        <w:rPr>
          <w:rFonts w:ascii="Book Antiqua" w:hAnsi="Book Antiqua"/>
          <w:b w:val="0"/>
          <w:bCs w:val="0"/>
        </w:rPr>
        <w:fldChar w:fldCharType="separate"/>
      </w:r>
      <w:hyperlink w:anchor="_Toc46764373" w:history="1">
        <w:r w:rsidR="00AE70D0" w:rsidRPr="00A74B11">
          <w:rPr>
            <w:rStyle w:val="ad"/>
            <w:noProof/>
          </w:rPr>
          <w:t>About This Document</w:t>
        </w:r>
        <w:r w:rsidR="00AE70D0">
          <w:rPr>
            <w:noProof/>
            <w:webHidden/>
          </w:rPr>
          <w:tab/>
        </w:r>
        <w:r w:rsidR="00AE70D0">
          <w:rPr>
            <w:noProof/>
            <w:webHidden/>
          </w:rPr>
          <w:fldChar w:fldCharType="begin"/>
        </w:r>
        <w:r w:rsidR="00AE70D0">
          <w:rPr>
            <w:noProof/>
            <w:webHidden/>
          </w:rPr>
          <w:instrText xml:space="preserve"> PAGEREF _Toc46764373 \h </w:instrText>
        </w:r>
        <w:r w:rsidR="00AE70D0">
          <w:rPr>
            <w:noProof/>
            <w:webHidden/>
          </w:rPr>
        </w:r>
        <w:r w:rsidR="00AE70D0">
          <w:rPr>
            <w:noProof/>
            <w:webHidden/>
          </w:rPr>
          <w:fldChar w:fldCharType="separate"/>
        </w:r>
        <w:r w:rsidR="00AE70D0">
          <w:rPr>
            <w:noProof/>
            <w:webHidden/>
          </w:rPr>
          <w:t>4</w:t>
        </w:r>
        <w:r w:rsidR="00AE70D0">
          <w:rPr>
            <w:noProof/>
            <w:webHidden/>
          </w:rPr>
          <w:fldChar w:fldCharType="end"/>
        </w:r>
      </w:hyperlink>
    </w:p>
    <w:p w14:paraId="3E00A7A1" w14:textId="77777777" w:rsidR="00AE70D0" w:rsidRDefault="00DA5D47">
      <w:pPr>
        <w:pStyle w:val="12"/>
        <w:tabs>
          <w:tab w:val="right" w:leader="dot" w:pos="9629"/>
        </w:tabs>
        <w:rPr>
          <w:rFonts w:asciiTheme="minorHAnsi" w:eastAsiaTheme="minorEastAsia" w:hAnsiTheme="minorHAnsi" w:cstheme="minorBidi"/>
          <w:b w:val="0"/>
          <w:bCs w:val="0"/>
          <w:noProof/>
          <w:kern w:val="2"/>
          <w:sz w:val="21"/>
          <w:szCs w:val="22"/>
        </w:rPr>
      </w:pPr>
      <w:hyperlink w:anchor="_Toc46764374" w:history="1">
        <w:r w:rsidR="00AE70D0" w:rsidRPr="00A74B11">
          <w:rPr>
            <w:rStyle w:val="ad"/>
            <w:noProof/>
          </w:rPr>
          <w:t>1 Basic Git Operations</w:t>
        </w:r>
        <w:r w:rsidR="00AE70D0">
          <w:rPr>
            <w:noProof/>
            <w:webHidden/>
          </w:rPr>
          <w:tab/>
        </w:r>
        <w:r w:rsidR="00AE70D0">
          <w:rPr>
            <w:noProof/>
            <w:webHidden/>
          </w:rPr>
          <w:fldChar w:fldCharType="begin"/>
        </w:r>
        <w:r w:rsidR="00AE70D0">
          <w:rPr>
            <w:noProof/>
            <w:webHidden/>
          </w:rPr>
          <w:instrText xml:space="preserve"> PAGEREF _Toc46764374 \h </w:instrText>
        </w:r>
        <w:r w:rsidR="00AE70D0">
          <w:rPr>
            <w:noProof/>
            <w:webHidden/>
          </w:rPr>
        </w:r>
        <w:r w:rsidR="00AE70D0">
          <w:rPr>
            <w:noProof/>
            <w:webHidden/>
          </w:rPr>
          <w:fldChar w:fldCharType="separate"/>
        </w:r>
        <w:r w:rsidR="00AE70D0">
          <w:rPr>
            <w:noProof/>
            <w:webHidden/>
          </w:rPr>
          <w:t>7</w:t>
        </w:r>
        <w:r w:rsidR="00AE70D0">
          <w:rPr>
            <w:noProof/>
            <w:webHidden/>
          </w:rPr>
          <w:fldChar w:fldCharType="end"/>
        </w:r>
      </w:hyperlink>
    </w:p>
    <w:p w14:paraId="3A2B9ECF" w14:textId="77777777" w:rsidR="00AE70D0" w:rsidRDefault="00DA5D47">
      <w:pPr>
        <w:pStyle w:val="20"/>
        <w:tabs>
          <w:tab w:val="right" w:leader="dot" w:pos="9629"/>
        </w:tabs>
        <w:rPr>
          <w:rFonts w:asciiTheme="minorHAnsi" w:eastAsiaTheme="minorEastAsia" w:hAnsiTheme="minorHAnsi" w:cstheme="minorBidi"/>
          <w:kern w:val="2"/>
          <w:szCs w:val="22"/>
        </w:rPr>
      </w:pPr>
      <w:hyperlink w:anchor="_Toc46764375" w:history="1">
        <w:r w:rsidR="00AE70D0" w:rsidRPr="00A74B11">
          <w:rPr>
            <w:rStyle w:val="ad"/>
            <w:snapToGrid w:val="0"/>
          </w:rPr>
          <w:t>1.1</w:t>
        </w:r>
        <w:r w:rsidR="00AE70D0" w:rsidRPr="00A74B11">
          <w:rPr>
            <w:rStyle w:val="ad"/>
          </w:rPr>
          <w:t xml:space="preserve"> Introduction</w:t>
        </w:r>
        <w:r w:rsidR="00AE70D0">
          <w:rPr>
            <w:webHidden/>
          </w:rPr>
          <w:tab/>
        </w:r>
        <w:r w:rsidR="00AE70D0">
          <w:rPr>
            <w:webHidden/>
          </w:rPr>
          <w:fldChar w:fldCharType="begin"/>
        </w:r>
        <w:r w:rsidR="00AE70D0">
          <w:rPr>
            <w:webHidden/>
          </w:rPr>
          <w:instrText xml:space="preserve"> PAGEREF _Toc46764375 \h </w:instrText>
        </w:r>
        <w:r w:rsidR="00AE70D0">
          <w:rPr>
            <w:webHidden/>
          </w:rPr>
        </w:r>
        <w:r w:rsidR="00AE70D0">
          <w:rPr>
            <w:webHidden/>
          </w:rPr>
          <w:fldChar w:fldCharType="separate"/>
        </w:r>
        <w:r w:rsidR="00AE70D0">
          <w:rPr>
            <w:webHidden/>
          </w:rPr>
          <w:t>7</w:t>
        </w:r>
        <w:r w:rsidR="00AE70D0">
          <w:rPr>
            <w:webHidden/>
          </w:rPr>
          <w:fldChar w:fldCharType="end"/>
        </w:r>
      </w:hyperlink>
    </w:p>
    <w:p w14:paraId="36784471" w14:textId="77777777" w:rsidR="00AE70D0" w:rsidRDefault="00DA5D47">
      <w:pPr>
        <w:pStyle w:val="30"/>
        <w:tabs>
          <w:tab w:val="right" w:leader="dot" w:pos="9629"/>
        </w:tabs>
        <w:rPr>
          <w:rFonts w:asciiTheme="minorHAnsi" w:eastAsiaTheme="minorEastAsia" w:hAnsiTheme="minorHAnsi" w:cstheme="minorBidi"/>
          <w:kern w:val="2"/>
          <w:szCs w:val="22"/>
        </w:rPr>
      </w:pPr>
      <w:hyperlink w:anchor="_Toc46764376" w:history="1">
        <w:r w:rsidR="00AE70D0" w:rsidRPr="00A74B11">
          <w:rPr>
            <w:rStyle w:val="ad"/>
            <w:rFonts w:cs="Book Antiqua"/>
            <w:bCs/>
            <w:snapToGrid w:val="0"/>
          </w:rPr>
          <w:t>1.1.1</w:t>
        </w:r>
        <w:r w:rsidR="00AE70D0" w:rsidRPr="00A74B11">
          <w:rPr>
            <w:rStyle w:val="ad"/>
          </w:rPr>
          <w:t xml:space="preserve"> Procedure</w:t>
        </w:r>
        <w:r w:rsidR="00AE70D0">
          <w:rPr>
            <w:webHidden/>
          </w:rPr>
          <w:tab/>
        </w:r>
        <w:r w:rsidR="00AE70D0">
          <w:rPr>
            <w:webHidden/>
          </w:rPr>
          <w:fldChar w:fldCharType="begin"/>
        </w:r>
        <w:r w:rsidR="00AE70D0">
          <w:rPr>
            <w:webHidden/>
          </w:rPr>
          <w:instrText xml:space="preserve"> PAGEREF _Toc46764376 \h </w:instrText>
        </w:r>
        <w:r w:rsidR="00AE70D0">
          <w:rPr>
            <w:webHidden/>
          </w:rPr>
        </w:r>
        <w:r w:rsidR="00AE70D0">
          <w:rPr>
            <w:webHidden/>
          </w:rPr>
          <w:fldChar w:fldCharType="separate"/>
        </w:r>
        <w:r w:rsidR="00AE70D0">
          <w:rPr>
            <w:webHidden/>
          </w:rPr>
          <w:t>7</w:t>
        </w:r>
        <w:r w:rsidR="00AE70D0">
          <w:rPr>
            <w:webHidden/>
          </w:rPr>
          <w:fldChar w:fldCharType="end"/>
        </w:r>
      </w:hyperlink>
    </w:p>
    <w:p w14:paraId="3EE66357" w14:textId="77777777" w:rsidR="00AE70D0" w:rsidRDefault="00DA5D47">
      <w:pPr>
        <w:pStyle w:val="20"/>
        <w:tabs>
          <w:tab w:val="right" w:leader="dot" w:pos="9629"/>
        </w:tabs>
        <w:rPr>
          <w:rFonts w:asciiTheme="minorHAnsi" w:eastAsiaTheme="minorEastAsia" w:hAnsiTheme="minorHAnsi" w:cstheme="minorBidi"/>
          <w:kern w:val="2"/>
          <w:szCs w:val="22"/>
        </w:rPr>
      </w:pPr>
      <w:hyperlink w:anchor="_Toc46764377" w:history="1">
        <w:r w:rsidR="00AE70D0" w:rsidRPr="00A74B11">
          <w:rPr>
            <w:rStyle w:val="ad"/>
            <w:snapToGrid w:val="0"/>
          </w:rPr>
          <w:t>1.2</w:t>
        </w:r>
        <w:r w:rsidR="00AE70D0" w:rsidRPr="00A74B11">
          <w:rPr>
            <w:rStyle w:val="ad"/>
          </w:rPr>
          <w:t xml:space="preserve"> Environment Preparations</w:t>
        </w:r>
        <w:r w:rsidR="00AE70D0">
          <w:rPr>
            <w:webHidden/>
          </w:rPr>
          <w:tab/>
        </w:r>
        <w:r w:rsidR="00AE70D0">
          <w:rPr>
            <w:webHidden/>
          </w:rPr>
          <w:fldChar w:fldCharType="begin"/>
        </w:r>
        <w:r w:rsidR="00AE70D0">
          <w:rPr>
            <w:webHidden/>
          </w:rPr>
          <w:instrText xml:space="preserve"> PAGEREF _Toc46764377 \h </w:instrText>
        </w:r>
        <w:r w:rsidR="00AE70D0">
          <w:rPr>
            <w:webHidden/>
          </w:rPr>
        </w:r>
        <w:r w:rsidR="00AE70D0">
          <w:rPr>
            <w:webHidden/>
          </w:rPr>
          <w:fldChar w:fldCharType="separate"/>
        </w:r>
        <w:r w:rsidR="00AE70D0">
          <w:rPr>
            <w:webHidden/>
          </w:rPr>
          <w:t>7</w:t>
        </w:r>
        <w:r w:rsidR="00AE70D0">
          <w:rPr>
            <w:webHidden/>
          </w:rPr>
          <w:fldChar w:fldCharType="end"/>
        </w:r>
      </w:hyperlink>
    </w:p>
    <w:p w14:paraId="277DD49A" w14:textId="77777777" w:rsidR="00AE70D0" w:rsidRDefault="00DA5D47">
      <w:pPr>
        <w:pStyle w:val="30"/>
        <w:tabs>
          <w:tab w:val="right" w:leader="dot" w:pos="9629"/>
        </w:tabs>
        <w:rPr>
          <w:rFonts w:asciiTheme="minorHAnsi" w:eastAsiaTheme="minorEastAsia" w:hAnsiTheme="minorHAnsi" w:cstheme="minorBidi"/>
          <w:kern w:val="2"/>
          <w:szCs w:val="22"/>
        </w:rPr>
      </w:pPr>
      <w:hyperlink w:anchor="_Toc46764378" w:history="1">
        <w:r w:rsidR="00AE70D0" w:rsidRPr="00A74B11">
          <w:rPr>
            <w:rStyle w:val="ad"/>
            <w:rFonts w:cs="Book Antiqua"/>
            <w:bCs/>
            <w:snapToGrid w:val="0"/>
            <w:lang w:eastAsia="en-US"/>
          </w:rPr>
          <w:t>1.2.1</w:t>
        </w:r>
        <w:r w:rsidR="00AE70D0" w:rsidRPr="00A74B11">
          <w:rPr>
            <w:rStyle w:val="ad"/>
          </w:rPr>
          <w:t xml:space="preserve"> Installing and Configuring Git</w:t>
        </w:r>
        <w:r w:rsidR="00AE70D0">
          <w:rPr>
            <w:webHidden/>
          </w:rPr>
          <w:tab/>
        </w:r>
        <w:r w:rsidR="00AE70D0">
          <w:rPr>
            <w:webHidden/>
          </w:rPr>
          <w:fldChar w:fldCharType="begin"/>
        </w:r>
        <w:r w:rsidR="00AE70D0">
          <w:rPr>
            <w:webHidden/>
          </w:rPr>
          <w:instrText xml:space="preserve"> PAGEREF _Toc46764378 \h </w:instrText>
        </w:r>
        <w:r w:rsidR="00AE70D0">
          <w:rPr>
            <w:webHidden/>
          </w:rPr>
        </w:r>
        <w:r w:rsidR="00AE70D0">
          <w:rPr>
            <w:webHidden/>
          </w:rPr>
          <w:fldChar w:fldCharType="separate"/>
        </w:r>
        <w:r w:rsidR="00AE70D0">
          <w:rPr>
            <w:webHidden/>
          </w:rPr>
          <w:t>7</w:t>
        </w:r>
        <w:r w:rsidR="00AE70D0">
          <w:rPr>
            <w:webHidden/>
          </w:rPr>
          <w:fldChar w:fldCharType="end"/>
        </w:r>
      </w:hyperlink>
    </w:p>
    <w:p w14:paraId="2151E32D" w14:textId="77777777" w:rsidR="00AE70D0" w:rsidRDefault="00DA5D47">
      <w:pPr>
        <w:pStyle w:val="30"/>
        <w:tabs>
          <w:tab w:val="right" w:leader="dot" w:pos="9629"/>
        </w:tabs>
        <w:rPr>
          <w:rFonts w:asciiTheme="minorHAnsi" w:eastAsiaTheme="minorEastAsia" w:hAnsiTheme="minorHAnsi" w:cstheme="minorBidi"/>
          <w:kern w:val="2"/>
          <w:szCs w:val="22"/>
        </w:rPr>
      </w:pPr>
      <w:hyperlink w:anchor="_Toc46764379" w:history="1">
        <w:r w:rsidR="00AE70D0" w:rsidRPr="00A74B11">
          <w:rPr>
            <w:rStyle w:val="ad"/>
            <w:rFonts w:cs="Book Antiqua"/>
            <w:bCs/>
            <w:snapToGrid w:val="0"/>
            <w:lang w:eastAsia="en-US"/>
          </w:rPr>
          <w:t>1.2.2</w:t>
        </w:r>
        <w:r w:rsidR="00AE70D0" w:rsidRPr="00A74B11">
          <w:rPr>
            <w:rStyle w:val="ad"/>
          </w:rPr>
          <w:t xml:space="preserve"> Installing TortoiseGit</w:t>
        </w:r>
        <w:r w:rsidR="00AE70D0">
          <w:rPr>
            <w:webHidden/>
          </w:rPr>
          <w:tab/>
        </w:r>
        <w:r w:rsidR="00AE70D0">
          <w:rPr>
            <w:webHidden/>
          </w:rPr>
          <w:fldChar w:fldCharType="begin"/>
        </w:r>
        <w:r w:rsidR="00AE70D0">
          <w:rPr>
            <w:webHidden/>
          </w:rPr>
          <w:instrText xml:space="preserve"> PAGEREF _Toc46764379 \h </w:instrText>
        </w:r>
        <w:r w:rsidR="00AE70D0">
          <w:rPr>
            <w:webHidden/>
          </w:rPr>
        </w:r>
        <w:r w:rsidR="00AE70D0">
          <w:rPr>
            <w:webHidden/>
          </w:rPr>
          <w:fldChar w:fldCharType="separate"/>
        </w:r>
        <w:r w:rsidR="00AE70D0">
          <w:rPr>
            <w:webHidden/>
          </w:rPr>
          <w:t>9</w:t>
        </w:r>
        <w:r w:rsidR="00AE70D0">
          <w:rPr>
            <w:webHidden/>
          </w:rPr>
          <w:fldChar w:fldCharType="end"/>
        </w:r>
      </w:hyperlink>
    </w:p>
    <w:p w14:paraId="5D84F6E9" w14:textId="77777777" w:rsidR="00AE70D0" w:rsidRDefault="00DA5D47">
      <w:pPr>
        <w:pStyle w:val="20"/>
        <w:tabs>
          <w:tab w:val="right" w:leader="dot" w:pos="9629"/>
        </w:tabs>
        <w:rPr>
          <w:rFonts w:asciiTheme="minorHAnsi" w:eastAsiaTheme="minorEastAsia" w:hAnsiTheme="minorHAnsi" w:cstheme="minorBidi"/>
          <w:kern w:val="2"/>
          <w:szCs w:val="22"/>
        </w:rPr>
      </w:pPr>
      <w:hyperlink w:anchor="_Toc46764380" w:history="1">
        <w:r w:rsidR="00AE70D0" w:rsidRPr="00A74B11">
          <w:rPr>
            <w:rStyle w:val="ad"/>
            <w:snapToGrid w:val="0"/>
          </w:rPr>
          <w:t>1.3</w:t>
        </w:r>
        <w:r w:rsidR="00AE70D0" w:rsidRPr="00A74B11">
          <w:rPr>
            <w:rStyle w:val="ad"/>
          </w:rPr>
          <w:t xml:space="preserve"> Git Operations on the CLI</w:t>
        </w:r>
        <w:r w:rsidR="00AE70D0">
          <w:rPr>
            <w:webHidden/>
          </w:rPr>
          <w:tab/>
        </w:r>
        <w:r w:rsidR="00AE70D0">
          <w:rPr>
            <w:webHidden/>
          </w:rPr>
          <w:fldChar w:fldCharType="begin"/>
        </w:r>
        <w:r w:rsidR="00AE70D0">
          <w:rPr>
            <w:webHidden/>
          </w:rPr>
          <w:instrText xml:space="preserve"> PAGEREF _Toc46764380 \h </w:instrText>
        </w:r>
        <w:r w:rsidR="00AE70D0">
          <w:rPr>
            <w:webHidden/>
          </w:rPr>
        </w:r>
        <w:r w:rsidR="00AE70D0">
          <w:rPr>
            <w:webHidden/>
          </w:rPr>
          <w:fldChar w:fldCharType="separate"/>
        </w:r>
        <w:r w:rsidR="00AE70D0">
          <w:rPr>
            <w:webHidden/>
          </w:rPr>
          <w:t>12</w:t>
        </w:r>
        <w:r w:rsidR="00AE70D0">
          <w:rPr>
            <w:webHidden/>
          </w:rPr>
          <w:fldChar w:fldCharType="end"/>
        </w:r>
      </w:hyperlink>
    </w:p>
    <w:p w14:paraId="51012003" w14:textId="77777777" w:rsidR="00AE70D0" w:rsidRDefault="00DA5D47">
      <w:pPr>
        <w:pStyle w:val="30"/>
        <w:tabs>
          <w:tab w:val="right" w:leader="dot" w:pos="9629"/>
        </w:tabs>
        <w:rPr>
          <w:rFonts w:asciiTheme="minorHAnsi" w:eastAsiaTheme="minorEastAsia" w:hAnsiTheme="minorHAnsi" w:cstheme="minorBidi"/>
          <w:kern w:val="2"/>
          <w:szCs w:val="22"/>
        </w:rPr>
      </w:pPr>
      <w:hyperlink w:anchor="_Toc46764381" w:history="1">
        <w:r w:rsidR="00AE70D0" w:rsidRPr="00A74B11">
          <w:rPr>
            <w:rStyle w:val="ad"/>
            <w:rFonts w:cs="Book Antiqua"/>
            <w:bCs/>
            <w:snapToGrid w:val="0"/>
          </w:rPr>
          <w:t>1.3.1</w:t>
        </w:r>
        <w:r w:rsidR="00AE70D0" w:rsidRPr="00A74B11">
          <w:rPr>
            <w:rStyle w:val="ad"/>
          </w:rPr>
          <w:t xml:space="preserve"> Creating a Local Repository</w:t>
        </w:r>
        <w:r w:rsidR="00AE70D0">
          <w:rPr>
            <w:webHidden/>
          </w:rPr>
          <w:tab/>
        </w:r>
        <w:r w:rsidR="00AE70D0">
          <w:rPr>
            <w:webHidden/>
          </w:rPr>
          <w:fldChar w:fldCharType="begin"/>
        </w:r>
        <w:r w:rsidR="00AE70D0">
          <w:rPr>
            <w:webHidden/>
          </w:rPr>
          <w:instrText xml:space="preserve"> PAGEREF _Toc46764381 \h </w:instrText>
        </w:r>
        <w:r w:rsidR="00AE70D0">
          <w:rPr>
            <w:webHidden/>
          </w:rPr>
        </w:r>
        <w:r w:rsidR="00AE70D0">
          <w:rPr>
            <w:webHidden/>
          </w:rPr>
          <w:fldChar w:fldCharType="separate"/>
        </w:r>
        <w:r w:rsidR="00AE70D0">
          <w:rPr>
            <w:webHidden/>
          </w:rPr>
          <w:t>12</w:t>
        </w:r>
        <w:r w:rsidR="00AE70D0">
          <w:rPr>
            <w:webHidden/>
          </w:rPr>
          <w:fldChar w:fldCharType="end"/>
        </w:r>
      </w:hyperlink>
    </w:p>
    <w:p w14:paraId="3335E4FD" w14:textId="77777777" w:rsidR="00AE70D0" w:rsidRDefault="00DA5D47">
      <w:pPr>
        <w:pStyle w:val="30"/>
        <w:tabs>
          <w:tab w:val="right" w:leader="dot" w:pos="9629"/>
        </w:tabs>
        <w:rPr>
          <w:rFonts w:asciiTheme="minorHAnsi" w:eastAsiaTheme="minorEastAsia" w:hAnsiTheme="minorHAnsi" w:cstheme="minorBidi"/>
          <w:kern w:val="2"/>
          <w:szCs w:val="22"/>
        </w:rPr>
      </w:pPr>
      <w:hyperlink w:anchor="_Toc46764382" w:history="1">
        <w:r w:rsidR="00AE70D0" w:rsidRPr="00A74B11">
          <w:rPr>
            <w:rStyle w:val="ad"/>
            <w:rFonts w:cs="Book Antiqua"/>
            <w:bCs/>
            <w:snapToGrid w:val="0"/>
          </w:rPr>
          <w:t>1.3.2</w:t>
        </w:r>
        <w:r w:rsidR="00AE70D0" w:rsidRPr="00A74B11">
          <w:rPr>
            <w:rStyle w:val="ad"/>
          </w:rPr>
          <w:t xml:space="preserve"> Committing Changes to the Local Git Repository</w:t>
        </w:r>
        <w:r w:rsidR="00AE70D0">
          <w:rPr>
            <w:webHidden/>
          </w:rPr>
          <w:tab/>
        </w:r>
        <w:r w:rsidR="00AE70D0">
          <w:rPr>
            <w:webHidden/>
          </w:rPr>
          <w:fldChar w:fldCharType="begin"/>
        </w:r>
        <w:r w:rsidR="00AE70D0">
          <w:rPr>
            <w:webHidden/>
          </w:rPr>
          <w:instrText xml:space="preserve"> PAGEREF _Toc46764382 \h </w:instrText>
        </w:r>
        <w:r w:rsidR="00AE70D0">
          <w:rPr>
            <w:webHidden/>
          </w:rPr>
        </w:r>
        <w:r w:rsidR="00AE70D0">
          <w:rPr>
            <w:webHidden/>
          </w:rPr>
          <w:fldChar w:fldCharType="separate"/>
        </w:r>
        <w:r w:rsidR="00AE70D0">
          <w:rPr>
            <w:webHidden/>
          </w:rPr>
          <w:t>12</w:t>
        </w:r>
        <w:r w:rsidR="00AE70D0">
          <w:rPr>
            <w:webHidden/>
          </w:rPr>
          <w:fldChar w:fldCharType="end"/>
        </w:r>
      </w:hyperlink>
    </w:p>
    <w:p w14:paraId="359E85D8" w14:textId="77777777" w:rsidR="00AE70D0" w:rsidRDefault="00DA5D47">
      <w:pPr>
        <w:pStyle w:val="30"/>
        <w:tabs>
          <w:tab w:val="right" w:leader="dot" w:pos="9629"/>
        </w:tabs>
        <w:rPr>
          <w:rFonts w:asciiTheme="minorHAnsi" w:eastAsiaTheme="minorEastAsia" w:hAnsiTheme="minorHAnsi" w:cstheme="minorBidi"/>
          <w:kern w:val="2"/>
          <w:szCs w:val="22"/>
        </w:rPr>
      </w:pPr>
      <w:hyperlink w:anchor="_Toc46764383" w:history="1">
        <w:r w:rsidR="00AE70D0" w:rsidRPr="00A74B11">
          <w:rPr>
            <w:rStyle w:val="ad"/>
            <w:rFonts w:cs="Book Antiqua"/>
            <w:bCs/>
            <w:snapToGrid w:val="0"/>
          </w:rPr>
          <w:t>1.3.3</w:t>
        </w:r>
        <w:r w:rsidR="00AE70D0" w:rsidRPr="00A74B11">
          <w:rPr>
            <w:rStyle w:val="ad"/>
          </w:rPr>
          <w:t xml:space="preserve"> Displaying Historical Commit Records</w:t>
        </w:r>
        <w:r w:rsidR="00AE70D0">
          <w:rPr>
            <w:webHidden/>
          </w:rPr>
          <w:tab/>
        </w:r>
        <w:r w:rsidR="00AE70D0">
          <w:rPr>
            <w:webHidden/>
          </w:rPr>
          <w:fldChar w:fldCharType="begin"/>
        </w:r>
        <w:r w:rsidR="00AE70D0">
          <w:rPr>
            <w:webHidden/>
          </w:rPr>
          <w:instrText xml:space="preserve"> PAGEREF _Toc46764383 \h </w:instrText>
        </w:r>
        <w:r w:rsidR="00AE70D0">
          <w:rPr>
            <w:webHidden/>
          </w:rPr>
        </w:r>
        <w:r w:rsidR="00AE70D0">
          <w:rPr>
            <w:webHidden/>
          </w:rPr>
          <w:fldChar w:fldCharType="separate"/>
        </w:r>
        <w:r w:rsidR="00AE70D0">
          <w:rPr>
            <w:webHidden/>
          </w:rPr>
          <w:t>13</w:t>
        </w:r>
        <w:r w:rsidR="00AE70D0">
          <w:rPr>
            <w:webHidden/>
          </w:rPr>
          <w:fldChar w:fldCharType="end"/>
        </w:r>
      </w:hyperlink>
    </w:p>
    <w:p w14:paraId="1D817155" w14:textId="77777777" w:rsidR="00AE70D0" w:rsidRDefault="00DA5D47">
      <w:pPr>
        <w:pStyle w:val="30"/>
        <w:tabs>
          <w:tab w:val="right" w:leader="dot" w:pos="9629"/>
        </w:tabs>
        <w:rPr>
          <w:rFonts w:asciiTheme="minorHAnsi" w:eastAsiaTheme="minorEastAsia" w:hAnsiTheme="minorHAnsi" w:cstheme="minorBidi"/>
          <w:kern w:val="2"/>
          <w:szCs w:val="22"/>
        </w:rPr>
      </w:pPr>
      <w:hyperlink w:anchor="_Toc46764384" w:history="1">
        <w:r w:rsidR="00AE70D0" w:rsidRPr="00A74B11">
          <w:rPr>
            <w:rStyle w:val="ad"/>
            <w:rFonts w:cs="Book Antiqua"/>
            <w:bCs/>
            <w:snapToGrid w:val="0"/>
          </w:rPr>
          <w:t>1.3.4</w:t>
        </w:r>
        <w:r w:rsidR="00AE70D0" w:rsidRPr="00A74B11">
          <w:rPr>
            <w:rStyle w:val="ad"/>
          </w:rPr>
          <w:t xml:space="preserve"> Creating a Branch</w:t>
        </w:r>
        <w:r w:rsidR="00AE70D0">
          <w:rPr>
            <w:webHidden/>
          </w:rPr>
          <w:tab/>
        </w:r>
        <w:r w:rsidR="00AE70D0">
          <w:rPr>
            <w:webHidden/>
          </w:rPr>
          <w:fldChar w:fldCharType="begin"/>
        </w:r>
        <w:r w:rsidR="00AE70D0">
          <w:rPr>
            <w:webHidden/>
          </w:rPr>
          <w:instrText xml:space="preserve"> PAGEREF _Toc46764384 \h </w:instrText>
        </w:r>
        <w:r w:rsidR="00AE70D0">
          <w:rPr>
            <w:webHidden/>
          </w:rPr>
        </w:r>
        <w:r w:rsidR="00AE70D0">
          <w:rPr>
            <w:webHidden/>
          </w:rPr>
          <w:fldChar w:fldCharType="separate"/>
        </w:r>
        <w:r w:rsidR="00AE70D0">
          <w:rPr>
            <w:webHidden/>
          </w:rPr>
          <w:t>14</w:t>
        </w:r>
        <w:r w:rsidR="00AE70D0">
          <w:rPr>
            <w:webHidden/>
          </w:rPr>
          <w:fldChar w:fldCharType="end"/>
        </w:r>
      </w:hyperlink>
    </w:p>
    <w:p w14:paraId="09E596C2" w14:textId="77777777" w:rsidR="00AE70D0" w:rsidRDefault="00DA5D47">
      <w:pPr>
        <w:pStyle w:val="30"/>
        <w:tabs>
          <w:tab w:val="right" w:leader="dot" w:pos="9629"/>
        </w:tabs>
        <w:rPr>
          <w:rFonts w:asciiTheme="minorHAnsi" w:eastAsiaTheme="minorEastAsia" w:hAnsiTheme="minorHAnsi" w:cstheme="minorBidi"/>
          <w:kern w:val="2"/>
          <w:szCs w:val="22"/>
        </w:rPr>
      </w:pPr>
      <w:hyperlink w:anchor="_Toc46764385" w:history="1">
        <w:r w:rsidR="00AE70D0" w:rsidRPr="00A74B11">
          <w:rPr>
            <w:rStyle w:val="ad"/>
            <w:rFonts w:cs="Book Antiqua"/>
            <w:bCs/>
            <w:snapToGrid w:val="0"/>
          </w:rPr>
          <w:t>1.3.5</w:t>
        </w:r>
        <w:r w:rsidR="00AE70D0" w:rsidRPr="00A74B11">
          <w:rPr>
            <w:rStyle w:val="ad"/>
          </w:rPr>
          <w:t xml:space="preserve"> Merging Branches</w:t>
        </w:r>
        <w:r w:rsidR="00AE70D0">
          <w:rPr>
            <w:webHidden/>
          </w:rPr>
          <w:tab/>
        </w:r>
        <w:r w:rsidR="00AE70D0">
          <w:rPr>
            <w:webHidden/>
          </w:rPr>
          <w:fldChar w:fldCharType="begin"/>
        </w:r>
        <w:r w:rsidR="00AE70D0">
          <w:rPr>
            <w:webHidden/>
          </w:rPr>
          <w:instrText xml:space="preserve"> PAGEREF _Toc46764385 \h </w:instrText>
        </w:r>
        <w:r w:rsidR="00AE70D0">
          <w:rPr>
            <w:webHidden/>
          </w:rPr>
        </w:r>
        <w:r w:rsidR="00AE70D0">
          <w:rPr>
            <w:webHidden/>
          </w:rPr>
          <w:fldChar w:fldCharType="separate"/>
        </w:r>
        <w:r w:rsidR="00AE70D0">
          <w:rPr>
            <w:webHidden/>
          </w:rPr>
          <w:t>15</w:t>
        </w:r>
        <w:r w:rsidR="00AE70D0">
          <w:rPr>
            <w:webHidden/>
          </w:rPr>
          <w:fldChar w:fldCharType="end"/>
        </w:r>
      </w:hyperlink>
    </w:p>
    <w:p w14:paraId="47D551E4" w14:textId="77777777" w:rsidR="00AE70D0" w:rsidRDefault="00DA5D47">
      <w:pPr>
        <w:pStyle w:val="30"/>
        <w:tabs>
          <w:tab w:val="right" w:leader="dot" w:pos="9629"/>
        </w:tabs>
        <w:rPr>
          <w:rFonts w:asciiTheme="minorHAnsi" w:eastAsiaTheme="minorEastAsia" w:hAnsiTheme="minorHAnsi" w:cstheme="minorBidi"/>
          <w:kern w:val="2"/>
          <w:szCs w:val="22"/>
        </w:rPr>
      </w:pPr>
      <w:hyperlink w:anchor="_Toc46764386" w:history="1">
        <w:r w:rsidR="00AE70D0" w:rsidRPr="00A74B11">
          <w:rPr>
            <w:rStyle w:val="ad"/>
            <w:rFonts w:cs="Book Antiqua"/>
            <w:bCs/>
            <w:snapToGrid w:val="0"/>
          </w:rPr>
          <w:t>1.3.6</w:t>
        </w:r>
        <w:r w:rsidR="00AE70D0" w:rsidRPr="00A74B11">
          <w:rPr>
            <w:rStyle w:val="ad"/>
          </w:rPr>
          <w:t xml:space="preserve"> Resolving Merge Conflicts</w:t>
        </w:r>
        <w:r w:rsidR="00AE70D0">
          <w:rPr>
            <w:webHidden/>
          </w:rPr>
          <w:tab/>
        </w:r>
        <w:r w:rsidR="00AE70D0">
          <w:rPr>
            <w:webHidden/>
          </w:rPr>
          <w:fldChar w:fldCharType="begin"/>
        </w:r>
        <w:r w:rsidR="00AE70D0">
          <w:rPr>
            <w:webHidden/>
          </w:rPr>
          <w:instrText xml:space="preserve"> PAGEREF _Toc46764386 \h </w:instrText>
        </w:r>
        <w:r w:rsidR="00AE70D0">
          <w:rPr>
            <w:webHidden/>
          </w:rPr>
        </w:r>
        <w:r w:rsidR="00AE70D0">
          <w:rPr>
            <w:webHidden/>
          </w:rPr>
          <w:fldChar w:fldCharType="separate"/>
        </w:r>
        <w:r w:rsidR="00AE70D0">
          <w:rPr>
            <w:webHidden/>
          </w:rPr>
          <w:t>15</w:t>
        </w:r>
        <w:r w:rsidR="00AE70D0">
          <w:rPr>
            <w:webHidden/>
          </w:rPr>
          <w:fldChar w:fldCharType="end"/>
        </w:r>
      </w:hyperlink>
    </w:p>
    <w:p w14:paraId="5DB36142" w14:textId="77777777" w:rsidR="00AE70D0" w:rsidRDefault="00DA5D47">
      <w:pPr>
        <w:pStyle w:val="20"/>
        <w:tabs>
          <w:tab w:val="right" w:leader="dot" w:pos="9629"/>
        </w:tabs>
        <w:rPr>
          <w:rFonts w:asciiTheme="minorHAnsi" w:eastAsiaTheme="minorEastAsia" w:hAnsiTheme="minorHAnsi" w:cstheme="minorBidi"/>
          <w:kern w:val="2"/>
          <w:szCs w:val="22"/>
        </w:rPr>
      </w:pPr>
      <w:hyperlink w:anchor="_Toc46764387" w:history="1">
        <w:r w:rsidR="00AE70D0" w:rsidRPr="00A74B11">
          <w:rPr>
            <w:rStyle w:val="ad"/>
            <w:snapToGrid w:val="0"/>
          </w:rPr>
          <w:t>1.4</w:t>
        </w:r>
        <w:r w:rsidR="00AE70D0" w:rsidRPr="00A74B11">
          <w:rPr>
            <w:rStyle w:val="ad"/>
          </w:rPr>
          <w:t xml:space="preserve"> Git Operations on the GUI</w:t>
        </w:r>
        <w:r w:rsidR="00AE70D0">
          <w:rPr>
            <w:webHidden/>
          </w:rPr>
          <w:tab/>
        </w:r>
        <w:r w:rsidR="00AE70D0">
          <w:rPr>
            <w:webHidden/>
          </w:rPr>
          <w:fldChar w:fldCharType="begin"/>
        </w:r>
        <w:r w:rsidR="00AE70D0">
          <w:rPr>
            <w:webHidden/>
          </w:rPr>
          <w:instrText xml:space="preserve"> PAGEREF _Toc46764387 \h </w:instrText>
        </w:r>
        <w:r w:rsidR="00AE70D0">
          <w:rPr>
            <w:webHidden/>
          </w:rPr>
        </w:r>
        <w:r w:rsidR="00AE70D0">
          <w:rPr>
            <w:webHidden/>
          </w:rPr>
          <w:fldChar w:fldCharType="separate"/>
        </w:r>
        <w:r w:rsidR="00AE70D0">
          <w:rPr>
            <w:webHidden/>
          </w:rPr>
          <w:t>17</w:t>
        </w:r>
        <w:r w:rsidR="00AE70D0">
          <w:rPr>
            <w:webHidden/>
          </w:rPr>
          <w:fldChar w:fldCharType="end"/>
        </w:r>
      </w:hyperlink>
    </w:p>
    <w:p w14:paraId="45A6FB1E" w14:textId="77777777" w:rsidR="00AE70D0" w:rsidRDefault="00DA5D47">
      <w:pPr>
        <w:pStyle w:val="30"/>
        <w:tabs>
          <w:tab w:val="right" w:leader="dot" w:pos="9629"/>
        </w:tabs>
        <w:rPr>
          <w:rFonts w:asciiTheme="minorHAnsi" w:eastAsiaTheme="minorEastAsia" w:hAnsiTheme="minorHAnsi" w:cstheme="minorBidi"/>
          <w:kern w:val="2"/>
          <w:szCs w:val="22"/>
        </w:rPr>
      </w:pPr>
      <w:hyperlink w:anchor="_Toc46764388" w:history="1">
        <w:r w:rsidR="00AE70D0" w:rsidRPr="00A74B11">
          <w:rPr>
            <w:rStyle w:val="ad"/>
            <w:rFonts w:cs="Book Antiqua"/>
            <w:bCs/>
            <w:snapToGrid w:val="0"/>
          </w:rPr>
          <w:t>1.4.1</w:t>
        </w:r>
        <w:r w:rsidR="00AE70D0" w:rsidRPr="00A74B11">
          <w:rPr>
            <w:rStyle w:val="ad"/>
          </w:rPr>
          <w:t xml:space="preserve"> Creating a Local Git Repository</w:t>
        </w:r>
        <w:r w:rsidR="00AE70D0">
          <w:rPr>
            <w:webHidden/>
          </w:rPr>
          <w:tab/>
        </w:r>
        <w:r w:rsidR="00AE70D0">
          <w:rPr>
            <w:webHidden/>
          </w:rPr>
          <w:fldChar w:fldCharType="begin"/>
        </w:r>
        <w:r w:rsidR="00AE70D0">
          <w:rPr>
            <w:webHidden/>
          </w:rPr>
          <w:instrText xml:space="preserve"> PAGEREF _Toc46764388 \h </w:instrText>
        </w:r>
        <w:r w:rsidR="00AE70D0">
          <w:rPr>
            <w:webHidden/>
          </w:rPr>
        </w:r>
        <w:r w:rsidR="00AE70D0">
          <w:rPr>
            <w:webHidden/>
          </w:rPr>
          <w:fldChar w:fldCharType="separate"/>
        </w:r>
        <w:r w:rsidR="00AE70D0">
          <w:rPr>
            <w:webHidden/>
          </w:rPr>
          <w:t>17</w:t>
        </w:r>
        <w:r w:rsidR="00AE70D0">
          <w:rPr>
            <w:webHidden/>
          </w:rPr>
          <w:fldChar w:fldCharType="end"/>
        </w:r>
      </w:hyperlink>
    </w:p>
    <w:p w14:paraId="31FC7515" w14:textId="77777777" w:rsidR="00AE70D0" w:rsidRDefault="00DA5D47">
      <w:pPr>
        <w:pStyle w:val="30"/>
        <w:tabs>
          <w:tab w:val="right" w:leader="dot" w:pos="9629"/>
        </w:tabs>
        <w:rPr>
          <w:rFonts w:asciiTheme="minorHAnsi" w:eastAsiaTheme="minorEastAsia" w:hAnsiTheme="minorHAnsi" w:cstheme="minorBidi"/>
          <w:kern w:val="2"/>
          <w:szCs w:val="22"/>
        </w:rPr>
      </w:pPr>
      <w:hyperlink w:anchor="_Toc46764389" w:history="1">
        <w:r w:rsidR="00AE70D0" w:rsidRPr="00A74B11">
          <w:rPr>
            <w:rStyle w:val="ad"/>
            <w:rFonts w:cs="Book Antiqua"/>
            <w:bCs/>
            <w:snapToGrid w:val="0"/>
          </w:rPr>
          <w:t>1.4.2</w:t>
        </w:r>
        <w:r w:rsidR="00AE70D0" w:rsidRPr="00A74B11">
          <w:rPr>
            <w:rStyle w:val="ad"/>
          </w:rPr>
          <w:t xml:space="preserve"> Committing Changes to the Local Git Repository</w:t>
        </w:r>
        <w:r w:rsidR="00AE70D0">
          <w:rPr>
            <w:webHidden/>
          </w:rPr>
          <w:tab/>
        </w:r>
        <w:r w:rsidR="00AE70D0">
          <w:rPr>
            <w:webHidden/>
          </w:rPr>
          <w:fldChar w:fldCharType="begin"/>
        </w:r>
        <w:r w:rsidR="00AE70D0">
          <w:rPr>
            <w:webHidden/>
          </w:rPr>
          <w:instrText xml:space="preserve"> PAGEREF _Toc46764389 \h </w:instrText>
        </w:r>
        <w:r w:rsidR="00AE70D0">
          <w:rPr>
            <w:webHidden/>
          </w:rPr>
        </w:r>
        <w:r w:rsidR="00AE70D0">
          <w:rPr>
            <w:webHidden/>
          </w:rPr>
          <w:fldChar w:fldCharType="separate"/>
        </w:r>
        <w:r w:rsidR="00AE70D0">
          <w:rPr>
            <w:webHidden/>
          </w:rPr>
          <w:t>18</w:t>
        </w:r>
        <w:r w:rsidR="00AE70D0">
          <w:rPr>
            <w:webHidden/>
          </w:rPr>
          <w:fldChar w:fldCharType="end"/>
        </w:r>
      </w:hyperlink>
    </w:p>
    <w:p w14:paraId="3D246F89" w14:textId="77777777" w:rsidR="00AE70D0" w:rsidRDefault="00DA5D47">
      <w:pPr>
        <w:pStyle w:val="30"/>
        <w:tabs>
          <w:tab w:val="right" w:leader="dot" w:pos="9629"/>
        </w:tabs>
        <w:rPr>
          <w:rFonts w:asciiTheme="minorHAnsi" w:eastAsiaTheme="minorEastAsia" w:hAnsiTheme="minorHAnsi" w:cstheme="minorBidi"/>
          <w:kern w:val="2"/>
          <w:szCs w:val="22"/>
        </w:rPr>
      </w:pPr>
      <w:hyperlink w:anchor="_Toc46764390" w:history="1">
        <w:r w:rsidR="00AE70D0" w:rsidRPr="00A74B11">
          <w:rPr>
            <w:rStyle w:val="ad"/>
            <w:rFonts w:cs="Book Antiqua"/>
            <w:bCs/>
            <w:snapToGrid w:val="0"/>
          </w:rPr>
          <w:t>1.4.3</w:t>
        </w:r>
        <w:r w:rsidR="00AE70D0" w:rsidRPr="00A74B11">
          <w:rPr>
            <w:rStyle w:val="ad"/>
          </w:rPr>
          <w:t xml:space="preserve"> Displaying Historical Commit Records</w:t>
        </w:r>
        <w:r w:rsidR="00AE70D0">
          <w:rPr>
            <w:webHidden/>
          </w:rPr>
          <w:tab/>
        </w:r>
        <w:r w:rsidR="00AE70D0">
          <w:rPr>
            <w:webHidden/>
          </w:rPr>
          <w:fldChar w:fldCharType="begin"/>
        </w:r>
        <w:r w:rsidR="00AE70D0">
          <w:rPr>
            <w:webHidden/>
          </w:rPr>
          <w:instrText xml:space="preserve"> PAGEREF _Toc46764390 \h </w:instrText>
        </w:r>
        <w:r w:rsidR="00AE70D0">
          <w:rPr>
            <w:webHidden/>
          </w:rPr>
        </w:r>
        <w:r w:rsidR="00AE70D0">
          <w:rPr>
            <w:webHidden/>
          </w:rPr>
          <w:fldChar w:fldCharType="separate"/>
        </w:r>
        <w:r w:rsidR="00AE70D0">
          <w:rPr>
            <w:webHidden/>
          </w:rPr>
          <w:t>20</w:t>
        </w:r>
        <w:r w:rsidR="00AE70D0">
          <w:rPr>
            <w:webHidden/>
          </w:rPr>
          <w:fldChar w:fldCharType="end"/>
        </w:r>
      </w:hyperlink>
    </w:p>
    <w:p w14:paraId="39D7AA7E" w14:textId="77777777" w:rsidR="00AE70D0" w:rsidRDefault="00DA5D47">
      <w:pPr>
        <w:pStyle w:val="30"/>
        <w:tabs>
          <w:tab w:val="right" w:leader="dot" w:pos="9629"/>
        </w:tabs>
        <w:rPr>
          <w:rFonts w:asciiTheme="minorHAnsi" w:eastAsiaTheme="minorEastAsia" w:hAnsiTheme="minorHAnsi" w:cstheme="minorBidi"/>
          <w:kern w:val="2"/>
          <w:szCs w:val="22"/>
        </w:rPr>
      </w:pPr>
      <w:hyperlink w:anchor="_Toc46764391" w:history="1">
        <w:r w:rsidR="00AE70D0" w:rsidRPr="00A74B11">
          <w:rPr>
            <w:rStyle w:val="ad"/>
            <w:rFonts w:cs="Book Antiqua"/>
            <w:bCs/>
            <w:snapToGrid w:val="0"/>
          </w:rPr>
          <w:t>1.4.4</w:t>
        </w:r>
        <w:r w:rsidR="00AE70D0" w:rsidRPr="00A74B11">
          <w:rPr>
            <w:rStyle w:val="ad"/>
          </w:rPr>
          <w:t xml:space="preserve"> Creating a Branch</w:t>
        </w:r>
        <w:r w:rsidR="00AE70D0">
          <w:rPr>
            <w:webHidden/>
          </w:rPr>
          <w:tab/>
        </w:r>
        <w:r w:rsidR="00AE70D0">
          <w:rPr>
            <w:webHidden/>
          </w:rPr>
          <w:fldChar w:fldCharType="begin"/>
        </w:r>
        <w:r w:rsidR="00AE70D0">
          <w:rPr>
            <w:webHidden/>
          </w:rPr>
          <w:instrText xml:space="preserve"> PAGEREF _Toc46764391 \h </w:instrText>
        </w:r>
        <w:r w:rsidR="00AE70D0">
          <w:rPr>
            <w:webHidden/>
          </w:rPr>
        </w:r>
        <w:r w:rsidR="00AE70D0">
          <w:rPr>
            <w:webHidden/>
          </w:rPr>
          <w:fldChar w:fldCharType="separate"/>
        </w:r>
        <w:r w:rsidR="00AE70D0">
          <w:rPr>
            <w:webHidden/>
          </w:rPr>
          <w:t>21</w:t>
        </w:r>
        <w:r w:rsidR="00AE70D0">
          <w:rPr>
            <w:webHidden/>
          </w:rPr>
          <w:fldChar w:fldCharType="end"/>
        </w:r>
      </w:hyperlink>
    </w:p>
    <w:p w14:paraId="21B487CE" w14:textId="77777777" w:rsidR="00AE70D0" w:rsidRDefault="00DA5D47">
      <w:pPr>
        <w:pStyle w:val="30"/>
        <w:tabs>
          <w:tab w:val="right" w:leader="dot" w:pos="9629"/>
        </w:tabs>
        <w:rPr>
          <w:rFonts w:asciiTheme="minorHAnsi" w:eastAsiaTheme="minorEastAsia" w:hAnsiTheme="minorHAnsi" w:cstheme="minorBidi"/>
          <w:kern w:val="2"/>
          <w:szCs w:val="22"/>
        </w:rPr>
      </w:pPr>
      <w:hyperlink w:anchor="_Toc46764392" w:history="1">
        <w:r w:rsidR="00AE70D0" w:rsidRPr="00A74B11">
          <w:rPr>
            <w:rStyle w:val="ad"/>
            <w:rFonts w:cs="Book Antiqua"/>
            <w:bCs/>
            <w:snapToGrid w:val="0"/>
          </w:rPr>
          <w:t>1.4.5</w:t>
        </w:r>
        <w:r w:rsidR="00AE70D0" w:rsidRPr="00A74B11">
          <w:rPr>
            <w:rStyle w:val="ad"/>
          </w:rPr>
          <w:t xml:space="preserve"> Merging Branches</w:t>
        </w:r>
        <w:r w:rsidR="00AE70D0">
          <w:rPr>
            <w:webHidden/>
          </w:rPr>
          <w:tab/>
        </w:r>
        <w:r w:rsidR="00AE70D0">
          <w:rPr>
            <w:webHidden/>
          </w:rPr>
          <w:fldChar w:fldCharType="begin"/>
        </w:r>
        <w:r w:rsidR="00AE70D0">
          <w:rPr>
            <w:webHidden/>
          </w:rPr>
          <w:instrText xml:space="preserve"> PAGEREF _Toc46764392 \h </w:instrText>
        </w:r>
        <w:r w:rsidR="00AE70D0">
          <w:rPr>
            <w:webHidden/>
          </w:rPr>
        </w:r>
        <w:r w:rsidR="00AE70D0">
          <w:rPr>
            <w:webHidden/>
          </w:rPr>
          <w:fldChar w:fldCharType="separate"/>
        </w:r>
        <w:r w:rsidR="00AE70D0">
          <w:rPr>
            <w:webHidden/>
          </w:rPr>
          <w:t>24</w:t>
        </w:r>
        <w:r w:rsidR="00AE70D0">
          <w:rPr>
            <w:webHidden/>
          </w:rPr>
          <w:fldChar w:fldCharType="end"/>
        </w:r>
      </w:hyperlink>
    </w:p>
    <w:p w14:paraId="25CAB01F" w14:textId="77777777" w:rsidR="00AE70D0" w:rsidRDefault="00DA5D47">
      <w:pPr>
        <w:pStyle w:val="30"/>
        <w:tabs>
          <w:tab w:val="right" w:leader="dot" w:pos="9629"/>
        </w:tabs>
        <w:rPr>
          <w:rFonts w:asciiTheme="minorHAnsi" w:eastAsiaTheme="minorEastAsia" w:hAnsiTheme="minorHAnsi" w:cstheme="minorBidi"/>
          <w:kern w:val="2"/>
          <w:szCs w:val="22"/>
        </w:rPr>
      </w:pPr>
      <w:hyperlink w:anchor="_Toc46764393" w:history="1">
        <w:r w:rsidR="00AE70D0" w:rsidRPr="00A74B11">
          <w:rPr>
            <w:rStyle w:val="ad"/>
            <w:rFonts w:cs="Book Antiqua"/>
            <w:bCs/>
            <w:snapToGrid w:val="0"/>
          </w:rPr>
          <w:t>1.4.6</w:t>
        </w:r>
        <w:r w:rsidR="00AE70D0" w:rsidRPr="00A74B11">
          <w:rPr>
            <w:rStyle w:val="ad"/>
          </w:rPr>
          <w:t xml:space="preserve"> Resolving Merge Conflicts</w:t>
        </w:r>
        <w:r w:rsidR="00AE70D0">
          <w:rPr>
            <w:webHidden/>
          </w:rPr>
          <w:tab/>
        </w:r>
        <w:r w:rsidR="00AE70D0">
          <w:rPr>
            <w:webHidden/>
          </w:rPr>
          <w:fldChar w:fldCharType="begin"/>
        </w:r>
        <w:r w:rsidR="00AE70D0">
          <w:rPr>
            <w:webHidden/>
          </w:rPr>
          <w:instrText xml:space="preserve"> PAGEREF _Toc46764393 \h </w:instrText>
        </w:r>
        <w:r w:rsidR="00AE70D0">
          <w:rPr>
            <w:webHidden/>
          </w:rPr>
        </w:r>
        <w:r w:rsidR="00AE70D0">
          <w:rPr>
            <w:webHidden/>
          </w:rPr>
          <w:fldChar w:fldCharType="separate"/>
        </w:r>
        <w:r w:rsidR="00AE70D0">
          <w:rPr>
            <w:webHidden/>
          </w:rPr>
          <w:t>26</w:t>
        </w:r>
        <w:r w:rsidR="00AE70D0">
          <w:rPr>
            <w:webHidden/>
          </w:rPr>
          <w:fldChar w:fldCharType="end"/>
        </w:r>
      </w:hyperlink>
    </w:p>
    <w:p w14:paraId="6BD35745" w14:textId="77777777" w:rsidR="00AE70D0" w:rsidRDefault="00DA5D47">
      <w:pPr>
        <w:pStyle w:val="12"/>
        <w:tabs>
          <w:tab w:val="right" w:leader="dot" w:pos="9629"/>
        </w:tabs>
        <w:rPr>
          <w:rFonts w:asciiTheme="minorHAnsi" w:eastAsiaTheme="minorEastAsia" w:hAnsiTheme="minorHAnsi" w:cstheme="minorBidi"/>
          <w:b w:val="0"/>
          <w:bCs w:val="0"/>
          <w:noProof/>
          <w:kern w:val="2"/>
          <w:sz w:val="21"/>
          <w:szCs w:val="22"/>
        </w:rPr>
      </w:pPr>
      <w:hyperlink w:anchor="_Toc46764394" w:history="1">
        <w:r w:rsidR="00AE70D0" w:rsidRPr="00A74B11">
          <w:rPr>
            <w:rStyle w:val="ad"/>
            <w:noProof/>
          </w:rPr>
          <w:t>2 Code Hosting Practice on HUAWEI CLOUD</w:t>
        </w:r>
        <w:r w:rsidR="00AE70D0">
          <w:rPr>
            <w:noProof/>
            <w:webHidden/>
          </w:rPr>
          <w:tab/>
        </w:r>
        <w:r w:rsidR="00AE70D0">
          <w:rPr>
            <w:noProof/>
            <w:webHidden/>
          </w:rPr>
          <w:fldChar w:fldCharType="begin"/>
        </w:r>
        <w:r w:rsidR="00AE70D0">
          <w:rPr>
            <w:noProof/>
            <w:webHidden/>
          </w:rPr>
          <w:instrText xml:space="preserve"> PAGEREF _Toc46764394 \h </w:instrText>
        </w:r>
        <w:r w:rsidR="00AE70D0">
          <w:rPr>
            <w:noProof/>
            <w:webHidden/>
          </w:rPr>
        </w:r>
        <w:r w:rsidR="00AE70D0">
          <w:rPr>
            <w:noProof/>
            <w:webHidden/>
          </w:rPr>
          <w:fldChar w:fldCharType="separate"/>
        </w:r>
        <w:r w:rsidR="00AE70D0">
          <w:rPr>
            <w:noProof/>
            <w:webHidden/>
          </w:rPr>
          <w:t>30</w:t>
        </w:r>
        <w:r w:rsidR="00AE70D0">
          <w:rPr>
            <w:noProof/>
            <w:webHidden/>
          </w:rPr>
          <w:fldChar w:fldCharType="end"/>
        </w:r>
      </w:hyperlink>
    </w:p>
    <w:p w14:paraId="25C7F33F" w14:textId="77777777" w:rsidR="00AE70D0" w:rsidRDefault="00DA5D47">
      <w:pPr>
        <w:pStyle w:val="20"/>
        <w:tabs>
          <w:tab w:val="right" w:leader="dot" w:pos="9629"/>
        </w:tabs>
        <w:rPr>
          <w:rFonts w:asciiTheme="minorHAnsi" w:eastAsiaTheme="minorEastAsia" w:hAnsiTheme="minorHAnsi" w:cstheme="minorBidi"/>
          <w:kern w:val="2"/>
          <w:szCs w:val="22"/>
        </w:rPr>
      </w:pPr>
      <w:hyperlink w:anchor="_Toc46764395" w:history="1">
        <w:r w:rsidR="00AE70D0" w:rsidRPr="00A74B11">
          <w:rPr>
            <w:rStyle w:val="ad"/>
            <w:snapToGrid w:val="0"/>
          </w:rPr>
          <w:t>2.1</w:t>
        </w:r>
        <w:r w:rsidR="00AE70D0" w:rsidRPr="00A74B11">
          <w:rPr>
            <w:rStyle w:val="ad"/>
          </w:rPr>
          <w:t xml:space="preserve"> Introduction</w:t>
        </w:r>
        <w:r w:rsidR="00AE70D0">
          <w:rPr>
            <w:webHidden/>
          </w:rPr>
          <w:tab/>
        </w:r>
        <w:r w:rsidR="00AE70D0">
          <w:rPr>
            <w:webHidden/>
          </w:rPr>
          <w:fldChar w:fldCharType="begin"/>
        </w:r>
        <w:r w:rsidR="00AE70D0">
          <w:rPr>
            <w:webHidden/>
          </w:rPr>
          <w:instrText xml:space="preserve"> PAGEREF _Toc46764395 \h </w:instrText>
        </w:r>
        <w:r w:rsidR="00AE70D0">
          <w:rPr>
            <w:webHidden/>
          </w:rPr>
        </w:r>
        <w:r w:rsidR="00AE70D0">
          <w:rPr>
            <w:webHidden/>
          </w:rPr>
          <w:fldChar w:fldCharType="separate"/>
        </w:r>
        <w:r w:rsidR="00AE70D0">
          <w:rPr>
            <w:webHidden/>
          </w:rPr>
          <w:t>30</w:t>
        </w:r>
        <w:r w:rsidR="00AE70D0">
          <w:rPr>
            <w:webHidden/>
          </w:rPr>
          <w:fldChar w:fldCharType="end"/>
        </w:r>
      </w:hyperlink>
    </w:p>
    <w:p w14:paraId="02CB7110" w14:textId="77777777" w:rsidR="00AE70D0" w:rsidRDefault="00DA5D47">
      <w:pPr>
        <w:pStyle w:val="30"/>
        <w:tabs>
          <w:tab w:val="right" w:leader="dot" w:pos="9629"/>
        </w:tabs>
        <w:rPr>
          <w:rFonts w:asciiTheme="minorHAnsi" w:eastAsiaTheme="minorEastAsia" w:hAnsiTheme="minorHAnsi" w:cstheme="minorBidi"/>
          <w:kern w:val="2"/>
          <w:szCs w:val="22"/>
        </w:rPr>
      </w:pPr>
      <w:hyperlink w:anchor="_Toc46764396" w:history="1">
        <w:r w:rsidR="00AE70D0" w:rsidRPr="00A74B11">
          <w:rPr>
            <w:rStyle w:val="ad"/>
            <w:rFonts w:cs="Book Antiqua"/>
            <w:bCs/>
            <w:snapToGrid w:val="0"/>
          </w:rPr>
          <w:t>2.1.1</w:t>
        </w:r>
        <w:r w:rsidR="00AE70D0" w:rsidRPr="00A74B11">
          <w:rPr>
            <w:rStyle w:val="ad"/>
          </w:rPr>
          <w:t xml:space="preserve"> Procedure</w:t>
        </w:r>
        <w:r w:rsidR="00AE70D0">
          <w:rPr>
            <w:webHidden/>
          </w:rPr>
          <w:tab/>
        </w:r>
        <w:r w:rsidR="00AE70D0">
          <w:rPr>
            <w:webHidden/>
          </w:rPr>
          <w:fldChar w:fldCharType="begin"/>
        </w:r>
        <w:r w:rsidR="00AE70D0">
          <w:rPr>
            <w:webHidden/>
          </w:rPr>
          <w:instrText xml:space="preserve"> PAGEREF _Toc46764396 \h </w:instrText>
        </w:r>
        <w:r w:rsidR="00AE70D0">
          <w:rPr>
            <w:webHidden/>
          </w:rPr>
        </w:r>
        <w:r w:rsidR="00AE70D0">
          <w:rPr>
            <w:webHidden/>
          </w:rPr>
          <w:fldChar w:fldCharType="separate"/>
        </w:r>
        <w:r w:rsidR="00AE70D0">
          <w:rPr>
            <w:webHidden/>
          </w:rPr>
          <w:t>30</w:t>
        </w:r>
        <w:r w:rsidR="00AE70D0">
          <w:rPr>
            <w:webHidden/>
          </w:rPr>
          <w:fldChar w:fldCharType="end"/>
        </w:r>
      </w:hyperlink>
    </w:p>
    <w:p w14:paraId="51BD16A1" w14:textId="77777777" w:rsidR="00AE70D0" w:rsidRDefault="00DA5D47">
      <w:pPr>
        <w:pStyle w:val="20"/>
        <w:tabs>
          <w:tab w:val="right" w:leader="dot" w:pos="9629"/>
        </w:tabs>
        <w:rPr>
          <w:rFonts w:asciiTheme="minorHAnsi" w:eastAsiaTheme="minorEastAsia" w:hAnsiTheme="minorHAnsi" w:cstheme="minorBidi"/>
          <w:kern w:val="2"/>
          <w:szCs w:val="22"/>
        </w:rPr>
      </w:pPr>
      <w:hyperlink w:anchor="_Toc46764397" w:history="1">
        <w:r w:rsidR="00AE70D0" w:rsidRPr="00A74B11">
          <w:rPr>
            <w:rStyle w:val="ad"/>
            <w:snapToGrid w:val="0"/>
          </w:rPr>
          <w:t>2.2</w:t>
        </w:r>
        <w:r w:rsidR="00AE70D0" w:rsidRPr="00A74B11">
          <w:rPr>
            <w:rStyle w:val="ad"/>
          </w:rPr>
          <w:t xml:space="preserve"> Environment Preparations</w:t>
        </w:r>
        <w:r w:rsidR="00AE70D0">
          <w:rPr>
            <w:webHidden/>
          </w:rPr>
          <w:tab/>
        </w:r>
        <w:r w:rsidR="00AE70D0">
          <w:rPr>
            <w:webHidden/>
          </w:rPr>
          <w:fldChar w:fldCharType="begin"/>
        </w:r>
        <w:r w:rsidR="00AE70D0">
          <w:rPr>
            <w:webHidden/>
          </w:rPr>
          <w:instrText xml:space="preserve"> PAGEREF _Toc46764397 \h </w:instrText>
        </w:r>
        <w:r w:rsidR="00AE70D0">
          <w:rPr>
            <w:webHidden/>
          </w:rPr>
        </w:r>
        <w:r w:rsidR="00AE70D0">
          <w:rPr>
            <w:webHidden/>
          </w:rPr>
          <w:fldChar w:fldCharType="separate"/>
        </w:r>
        <w:r w:rsidR="00AE70D0">
          <w:rPr>
            <w:webHidden/>
          </w:rPr>
          <w:t>31</w:t>
        </w:r>
        <w:r w:rsidR="00AE70D0">
          <w:rPr>
            <w:webHidden/>
          </w:rPr>
          <w:fldChar w:fldCharType="end"/>
        </w:r>
      </w:hyperlink>
    </w:p>
    <w:p w14:paraId="5E19F196" w14:textId="77777777" w:rsidR="00AE70D0" w:rsidRDefault="00DA5D47">
      <w:pPr>
        <w:pStyle w:val="20"/>
        <w:tabs>
          <w:tab w:val="right" w:leader="dot" w:pos="9629"/>
        </w:tabs>
        <w:rPr>
          <w:rFonts w:asciiTheme="minorHAnsi" w:eastAsiaTheme="minorEastAsia" w:hAnsiTheme="minorHAnsi" w:cstheme="minorBidi"/>
          <w:kern w:val="2"/>
          <w:szCs w:val="22"/>
        </w:rPr>
      </w:pPr>
      <w:hyperlink w:anchor="_Toc46764398" w:history="1">
        <w:r w:rsidR="00AE70D0" w:rsidRPr="00A74B11">
          <w:rPr>
            <w:rStyle w:val="ad"/>
            <w:snapToGrid w:val="0"/>
          </w:rPr>
          <w:t>2.3</w:t>
        </w:r>
        <w:r w:rsidR="00AE70D0" w:rsidRPr="00A74B11">
          <w:rPr>
            <w:rStyle w:val="ad"/>
          </w:rPr>
          <w:t xml:space="preserve"> Creating a Code Repository on CodeHub</w:t>
        </w:r>
        <w:r w:rsidR="00AE70D0">
          <w:rPr>
            <w:webHidden/>
          </w:rPr>
          <w:tab/>
        </w:r>
        <w:r w:rsidR="00AE70D0">
          <w:rPr>
            <w:webHidden/>
          </w:rPr>
          <w:fldChar w:fldCharType="begin"/>
        </w:r>
        <w:r w:rsidR="00AE70D0">
          <w:rPr>
            <w:webHidden/>
          </w:rPr>
          <w:instrText xml:space="preserve"> PAGEREF _Toc46764398 \h </w:instrText>
        </w:r>
        <w:r w:rsidR="00AE70D0">
          <w:rPr>
            <w:webHidden/>
          </w:rPr>
        </w:r>
        <w:r w:rsidR="00AE70D0">
          <w:rPr>
            <w:webHidden/>
          </w:rPr>
          <w:fldChar w:fldCharType="separate"/>
        </w:r>
        <w:r w:rsidR="00AE70D0">
          <w:rPr>
            <w:webHidden/>
          </w:rPr>
          <w:t>34</w:t>
        </w:r>
        <w:r w:rsidR="00AE70D0">
          <w:rPr>
            <w:webHidden/>
          </w:rPr>
          <w:fldChar w:fldCharType="end"/>
        </w:r>
      </w:hyperlink>
    </w:p>
    <w:p w14:paraId="2455E2D5" w14:textId="77777777" w:rsidR="00AE70D0" w:rsidRDefault="00DA5D47">
      <w:pPr>
        <w:pStyle w:val="30"/>
        <w:tabs>
          <w:tab w:val="right" w:leader="dot" w:pos="9629"/>
        </w:tabs>
        <w:rPr>
          <w:rFonts w:asciiTheme="minorHAnsi" w:eastAsiaTheme="minorEastAsia" w:hAnsiTheme="minorHAnsi" w:cstheme="minorBidi"/>
          <w:kern w:val="2"/>
          <w:szCs w:val="22"/>
        </w:rPr>
      </w:pPr>
      <w:hyperlink w:anchor="_Toc46764399" w:history="1">
        <w:r w:rsidR="00AE70D0" w:rsidRPr="00A74B11">
          <w:rPr>
            <w:rStyle w:val="ad"/>
            <w:rFonts w:cs="Book Antiqua"/>
            <w:bCs/>
            <w:snapToGrid w:val="0"/>
            <w:lang w:eastAsia="en-US"/>
          </w:rPr>
          <w:t>2.3.1</w:t>
        </w:r>
        <w:r w:rsidR="00AE70D0" w:rsidRPr="00A74B11">
          <w:rPr>
            <w:rStyle w:val="ad"/>
          </w:rPr>
          <w:t xml:space="preserve"> Creating a Project</w:t>
        </w:r>
        <w:r w:rsidR="00AE70D0">
          <w:rPr>
            <w:webHidden/>
          </w:rPr>
          <w:tab/>
        </w:r>
        <w:r w:rsidR="00AE70D0">
          <w:rPr>
            <w:webHidden/>
          </w:rPr>
          <w:fldChar w:fldCharType="begin"/>
        </w:r>
        <w:r w:rsidR="00AE70D0">
          <w:rPr>
            <w:webHidden/>
          </w:rPr>
          <w:instrText xml:space="preserve"> PAGEREF _Toc46764399 \h </w:instrText>
        </w:r>
        <w:r w:rsidR="00AE70D0">
          <w:rPr>
            <w:webHidden/>
          </w:rPr>
        </w:r>
        <w:r w:rsidR="00AE70D0">
          <w:rPr>
            <w:webHidden/>
          </w:rPr>
          <w:fldChar w:fldCharType="separate"/>
        </w:r>
        <w:r w:rsidR="00AE70D0">
          <w:rPr>
            <w:webHidden/>
          </w:rPr>
          <w:t>34</w:t>
        </w:r>
        <w:r w:rsidR="00AE70D0">
          <w:rPr>
            <w:webHidden/>
          </w:rPr>
          <w:fldChar w:fldCharType="end"/>
        </w:r>
      </w:hyperlink>
    </w:p>
    <w:p w14:paraId="0DEBC8F8" w14:textId="77777777" w:rsidR="00AE70D0" w:rsidRDefault="00DA5D47">
      <w:pPr>
        <w:pStyle w:val="30"/>
        <w:tabs>
          <w:tab w:val="right" w:leader="dot" w:pos="9629"/>
        </w:tabs>
        <w:rPr>
          <w:rFonts w:asciiTheme="minorHAnsi" w:eastAsiaTheme="minorEastAsia" w:hAnsiTheme="minorHAnsi" w:cstheme="minorBidi"/>
          <w:kern w:val="2"/>
          <w:szCs w:val="22"/>
        </w:rPr>
      </w:pPr>
      <w:hyperlink w:anchor="_Toc46764400" w:history="1">
        <w:r w:rsidR="00AE70D0" w:rsidRPr="00A74B11">
          <w:rPr>
            <w:rStyle w:val="ad"/>
            <w:rFonts w:cs="Book Antiqua"/>
            <w:bCs/>
            <w:snapToGrid w:val="0"/>
          </w:rPr>
          <w:t>2.3.2</w:t>
        </w:r>
        <w:r w:rsidR="00AE70D0" w:rsidRPr="00A74B11">
          <w:rPr>
            <w:rStyle w:val="ad"/>
          </w:rPr>
          <w:t xml:space="preserve"> Creating a Code Repository</w:t>
        </w:r>
        <w:r w:rsidR="00AE70D0">
          <w:rPr>
            <w:webHidden/>
          </w:rPr>
          <w:tab/>
        </w:r>
        <w:r w:rsidR="00AE70D0">
          <w:rPr>
            <w:webHidden/>
          </w:rPr>
          <w:fldChar w:fldCharType="begin"/>
        </w:r>
        <w:r w:rsidR="00AE70D0">
          <w:rPr>
            <w:webHidden/>
          </w:rPr>
          <w:instrText xml:space="preserve"> PAGEREF _Toc46764400 \h </w:instrText>
        </w:r>
        <w:r w:rsidR="00AE70D0">
          <w:rPr>
            <w:webHidden/>
          </w:rPr>
        </w:r>
        <w:r w:rsidR="00AE70D0">
          <w:rPr>
            <w:webHidden/>
          </w:rPr>
          <w:fldChar w:fldCharType="separate"/>
        </w:r>
        <w:r w:rsidR="00AE70D0">
          <w:rPr>
            <w:webHidden/>
          </w:rPr>
          <w:t>36</w:t>
        </w:r>
        <w:r w:rsidR="00AE70D0">
          <w:rPr>
            <w:webHidden/>
          </w:rPr>
          <w:fldChar w:fldCharType="end"/>
        </w:r>
      </w:hyperlink>
    </w:p>
    <w:p w14:paraId="29897F6D" w14:textId="77777777" w:rsidR="00AE70D0" w:rsidRDefault="00DA5D47">
      <w:pPr>
        <w:pStyle w:val="20"/>
        <w:tabs>
          <w:tab w:val="right" w:leader="dot" w:pos="9629"/>
        </w:tabs>
        <w:rPr>
          <w:rFonts w:asciiTheme="minorHAnsi" w:eastAsiaTheme="minorEastAsia" w:hAnsiTheme="minorHAnsi" w:cstheme="minorBidi"/>
          <w:kern w:val="2"/>
          <w:szCs w:val="22"/>
        </w:rPr>
      </w:pPr>
      <w:hyperlink w:anchor="_Toc46764401" w:history="1">
        <w:r w:rsidR="00AE70D0" w:rsidRPr="00A74B11">
          <w:rPr>
            <w:rStyle w:val="ad"/>
            <w:snapToGrid w:val="0"/>
          </w:rPr>
          <w:t>2.4</w:t>
        </w:r>
        <w:r w:rsidR="00AE70D0" w:rsidRPr="00A74B11">
          <w:rPr>
            <w:rStyle w:val="ad"/>
          </w:rPr>
          <w:t xml:space="preserve"> Interactions Between the Local and Remote Git Repositories</w:t>
        </w:r>
        <w:r w:rsidR="00AE70D0">
          <w:rPr>
            <w:webHidden/>
          </w:rPr>
          <w:tab/>
        </w:r>
        <w:r w:rsidR="00AE70D0">
          <w:rPr>
            <w:webHidden/>
          </w:rPr>
          <w:fldChar w:fldCharType="begin"/>
        </w:r>
        <w:r w:rsidR="00AE70D0">
          <w:rPr>
            <w:webHidden/>
          </w:rPr>
          <w:instrText xml:space="preserve"> PAGEREF _Toc46764401 \h </w:instrText>
        </w:r>
        <w:r w:rsidR="00AE70D0">
          <w:rPr>
            <w:webHidden/>
          </w:rPr>
        </w:r>
        <w:r w:rsidR="00AE70D0">
          <w:rPr>
            <w:webHidden/>
          </w:rPr>
          <w:fldChar w:fldCharType="separate"/>
        </w:r>
        <w:r w:rsidR="00AE70D0">
          <w:rPr>
            <w:webHidden/>
          </w:rPr>
          <w:t>38</w:t>
        </w:r>
        <w:r w:rsidR="00AE70D0">
          <w:rPr>
            <w:webHidden/>
          </w:rPr>
          <w:fldChar w:fldCharType="end"/>
        </w:r>
      </w:hyperlink>
    </w:p>
    <w:p w14:paraId="1AEA4E51" w14:textId="77777777" w:rsidR="00AE70D0" w:rsidRDefault="00DA5D47">
      <w:pPr>
        <w:pStyle w:val="30"/>
        <w:tabs>
          <w:tab w:val="right" w:leader="dot" w:pos="9629"/>
        </w:tabs>
        <w:rPr>
          <w:rFonts w:asciiTheme="minorHAnsi" w:eastAsiaTheme="minorEastAsia" w:hAnsiTheme="minorHAnsi" w:cstheme="minorBidi"/>
          <w:kern w:val="2"/>
          <w:szCs w:val="22"/>
        </w:rPr>
      </w:pPr>
      <w:hyperlink w:anchor="_Toc46764402" w:history="1">
        <w:r w:rsidR="00AE70D0" w:rsidRPr="00A74B11">
          <w:rPr>
            <w:rStyle w:val="ad"/>
            <w:rFonts w:cs="Book Antiqua"/>
            <w:bCs/>
            <w:snapToGrid w:val="0"/>
            <w:lang w:eastAsia="en-US"/>
          </w:rPr>
          <w:t>2.4.1</w:t>
        </w:r>
        <w:r w:rsidR="00AE70D0" w:rsidRPr="00A74B11">
          <w:rPr>
            <w:rStyle w:val="ad"/>
          </w:rPr>
          <w:t xml:space="preserve"> Operations on the Git CLI</w:t>
        </w:r>
        <w:r w:rsidR="00AE70D0">
          <w:rPr>
            <w:webHidden/>
          </w:rPr>
          <w:tab/>
        </w:r>
        <w:r w:rsidR="00AE70D0">
          <w:rPr>
            <w:webHidden/>
          </w:rPr>
          <w:fldChar w:fldCharType="begin"/>
        </w:r>
        <w:r w:rsidR="00AE70D0">
          <w:rPr>
            <w:webHidden/>
          </w:rPr>
          <w:instrText xml:space="preserve"> PAGEREF _Toc46764402 \h </w:instrText>
        </w:r>
        <w:r w:rsidR="00AE70D0">
          <w:rPr>
            <w:webHidden/>
          </w:rPr>
        </w:r>
        <w:r w:rsidR="00AE70D0">
          <w:rPr>
            <w:webHidden/>
          </w:rPr>
          <w:fldChar w:fldCharType="separate"/>
        </w:r>
        <w:r w:rsidR="00AE70D0">
          <w:rPr>
            <w:webHidden/>
          </w:rPr>
          <w:t>38</w:t>
        </w:r>
        <w:r w:rsidR="00AE70D0">
          <w:rPr>
            <w:webHidden/>
          </w:rPr>
          <w:fldChar w:fldCharType="end"/>
        </w:r>
      </w:hyperlink>
    </w:p>
    <w:p w14:paraId="29CB4B79" w14:textId="77777777" w:rsidR="00AE70D0" w:rsidRDefault="00DA5D47">
      <w:pPr>
        <w:pStyle w:val="41"/>
        <w:tabs>
          <w:tab w:val="right" w:leader="dot" w:pos="9629"/>
        </w:tabs>
        <w:rPr>
          <w:rFonts w:asciiTheme="minorHAnsi" w:eastAsiaTheme="minorEastAsia" w:hAnsiTheme="minorHAnsi" w:cstheme="minorBidi"/>
          <w:noProof/>
          <w:kern w:val="2"/>
          <w:szCs w:val="22"/>
        </w:rPr>
      </w:pPr>
      <w:hyperlink w:anchor="_Toc46764403" w:history="1">
        <w:r w:rsidR="00AE70D0" w:rsidRPr="00A74B11">
          <w:rPr>
            <w:rStyle w:val="ad"/>
            <w:rFonts w:cs="Book Antiqua"/>
            <w:bCs/>
            <w:noProof/>
            <w:lang w:eastAsia="en-US"/>
          </w:rPr>
          <w:t>2.4.1.1</w:t>
        </w:r>
        <w:r w:rsidR="00AE70D0" w:rsidRPr="00A74B11">
          <w:rPr>
            <w:rStyle w:val="ad"/>
            <w:noProof/>
          </w:rPr>
          <w:t xml:space="preserve"> Clone</w:t>
        </w:r>
        <w:r w:rsidR="00AE70D0">
          <w:rPr>
            <w:noProof/>
            <w:webHidden/>
          </w:rPr>
          <w:tab/>
        </w:r>
        <w:r w:rsidR="00AE70D0">
          <w:rPr>
            <w:noProof/>
            <w:webHidden/>
          </w:rPr>
          <w:fldChar w:fldCharType="begin"/>
        </w:r>
        <w:r w:rsidR="00AE70D0">
          <w:rPr>
            <w:noProof/>
            <w:webHidden/>
          </w:rPr>
          <w:instrText xml:space="preserve"> PAGEREF _Toc46764403 \h </w:instrText>
        </w:r>
        <w:r w:rsidR="00AE70D0">
          <w:rPr>
            <w:noProof/>
            <w:webHidden/>
          </w:rPr>
        </w:r>
        <w:r w:rsidR="00AE70D0">
          <w:rPr>
            <w:noProof/>
            <w:webHidden/>
          </w:rPr>
          <w:fldChar w:fldCharType="separate"/>
        </w:r>
        <w:r w:rsidR="00AE70D0">
          <w:rPr>
            <w:noProof/>
            <w:webHidden/>
          </w:rPr>
          <w:t>38</w:t>
        </w:r>
        <w:r w:rsidR="00AE70D0">
          <w:rPr>
            <w:noProof/>
            <w:webHidden/>
          </w:rPr>
          <w:fldChar w:fldCharType="end"/>
        </w:r>
      </w:hyperlink>
    </w:p>
    <w:p w14:paraId="771B36D2" w14:textId="77777777" w:rsidR="00AE70D0" w:rsidRDefault="00DA5D47">
      <w:pPr>
        <w:pStyle w:val="41"/>
        <w:tabs>
          <w:tab w:val="right" w:leader="dot" w:pos="9629"/>
        </w:tabs>
        <w:rPr>
          <w:rFonts w:asciiTheme="minorHAnsi" w:eastAsiaTheme="minorEastAsia" w:hAnsiTheme="minorHAnsi" w:cstheme="minorBidi"/>
          <w:noProof/>
          <w:kern w:val="2"/>
          <w:szCs w:val="22"/>
        </w:rPr>
      </w:pPr>
      <w:hyperlink w:anchor="_Toc46764404" w:history="1">
        <w:r w:rsidR="00AE70D0" w:rsidRPr="00A74B11">
          <w:rPr>
            <w:rStyle w:val="ad"/>
            <w:rFonts w:cs="Book Antiqua"/>
            <w:bCs/>
            <w:noProof/>
          </w:rPr>
          <w:t>2.4.1.2</w:t>
        </w:r>
        <w:r w:rsidR="00AE70D0" w:rsidRPr="00A74B11">
          <w:rPr>
            <w:rStyle w:val="ad"/>
            <w:noProof/>
          </w:rPr>
          <w:t xml:space="preserve"> Push</w:t>
        </w:r>
        <w:r w:rsidR="00AE70D0">
          <w:rPr>
            <w:noProof/>
            <w:webHidden/>
          </w:rPr>
          <w:tab/>
        </w:r>
        <w:r w:rsidR="00AE70D0">
          <w:rPr>
            <w:noProof/>
            <w:webHidden/>
          </w:rPr>
          <w:fldChar w:fldCharType="begin"/>
        </w:r>
        <w:r w:rsidR="00AE70D0">
          <w:rPr>
            <w:noProof/>
            <w:webHidden/>
          </w:rPr>
          <w:instrText xml:space="preserve"> PAGEREF _Toc46764404 \h </w:instrText>
        </w:r>
        <w:r w:rsidR="00AE70D0">
          <w:rPr>
            <w:noProof/>
            <w:webHidden/>
          </w:rPr>
        </w:r>
        <w:r w:rsidR="00AE70D0">
          <w:rPr>
            <w:noProof/>
            <w:webHidden/>
          </w:rPr>
          <w:fldChar w:fldCharType="separate"/>
        </w:r>
        <w:r w:rsidR="00AE70D0">
          <w:rPr>
            <w:noProof/>
            <w:webHidden/>
          </w:rPr>
          <w:t>39</w:t>
        </w:r>
        <w:r w:rsidR="00AE70D0">
          <w:rPr>
            <w:noProof/>
            <w:webHidden/>
          </w:rPr>
          <w:fldChar w:fldCharType="end"/>
        </w:r>
      </w:hyperlink>
    </w:p>
    <w:p w14:paraId="6A131CA2" w14:textId="77777777" w:rsidR="00AE70D0" w:rsidRDefault="00DA5D47">
      <w:pPr>
        <w:pStyle w:val="41"/>
        <w:tabs>
          <w:tab w:val="right" w:leader="dot" w:pos="9629"/>
        </w:tabs>
        <w:rPr>
          <w:rFonts w:asciiTheme="minorHAnsi" w:eastAsiaTheme="minorEastAsia" w:hAnsiTheme="minorHAnsi" w:cstheme="minorBidi"/>
          <w:noProof/>
          <w:kern w:val="2"/>
          <w:szCs w:val="22"/>
        </w:rPr>
      </w:pPr>
      <w:hyperlink w:anchor="_Toc46764405" w:history="1">
        <w:r w:rsidR="00AE70D0" w:rsidRPr="00A74B11">
          <w:rPr>
            <w:rStyle w:val="ad"/>
            <w:rFonts w:cs="Book Antiqua"/>
            <w:bCs/>
            <w:noProof/>
          </w:rPr>
          <w:t>2.4.1.3</w:t>
        </w:r>
        <w:r w:rsidR="00AE70D0" w:rsidRPr="00A74B11">
          <w:rPr>
            <w:rStyle w:val="ad"/>
            <w:noProof/>
          </w:rPr>
          <w:t xml:space="preserve"> Pull</w:t>
        </w:r>
        <w:r w:rsidR="00AE70D0">
          <w:rPr>
            <w:noProof/>
            <w:webHidden/>
          </w:rPr>
          <w:tab/>
        </w:r>
        <w:r w:rsidR="00AE70D0">
          <w:rPr>
            <w:noProof/>
            <w:webHidden/>
          </w:rPr>
          <w:fldChar w:fldCharType="begin"/>
        </w:r>
        <w:r w:rsidR="00AE70D0">
          <w:rPr>
            <w:noProof/>
            <w:webHidden/>
          </w:rPr>
          <w:instrText xml:space="preserve"> PAGEREF _Toc46764405 \h </w:instrText>
        </w:r>
        <w:r w:rsidR="00AE70D0">
          <w:rPr>
            <w:noProof/>
            <w:webHidden/>
          </w:rPr>
        </w:r>
        <w:r w:rsidR="00AE70D0">
          <w:rPr>
            <w:noProof/>
            <w:webHidden/>
          </w:rPr>
          <w:fldChar w:fldCharType="separate"/>
        </w:r>
        <w:r w:rsidR="00AE70D0">
          <w:rPr>
            <w:noProof/>
            <w:webHidden/>
          </w:rPr>
          <w:t>39</w:t>
        </w:r>
        <w:r w:rsidR="00AE70D0">
          <w:rPr>
            <w:noProof/>
            <w:webHidden/>
          </w:rPr>
          <w:fldChar w:fldCharType="end"/>
        </w:r>
      </w:hyperlink>
    </w:p>
    <w:p w14:paraId="7A3E66EA" w14:textId="77777777" w:rsidR="00AE70D0" w:rsidRDefault="00DA5D47">
      <w:pPr>
        <w:pStyle w:val="30"/>
        <w:tabs>
          <w:tab w:val="right" w:leader="dot" w:pos="9629"/>
        </w:tabs>
        <w:rPr>
          <w:rFonts w:asciiTheme="minorHAnsi" w:eastAsiaTheme="minorEastAsia" w:hAnsiTheme="minorHAnsi" w:cstheme="minorBidi"/>
          <w:kern w:val="2"/>
          <w:szCs w:val="22"/>
        </w:rPr>
      </w:pPr>
      <w:hyperlink w:anchor="_Toc46764406" w:history="1">
        <w:r w:rsidR="00AE70D0" w:rsidRPr="00A74B11">
          <w:rPr>
            <w:rStyle w:val="ad"/>
            <w:rFonts w:cs="Book Antiqua"/>
            <w:bCs/>
            <w:snapToGrid w:val="0"/>
          </w:rPr>
          <w:t>2.4.2</w:t>
        </w:r>
        <w:r w:rsidR="00AE70D0" w:rsidRPr="00A74B11">
          <w:rPr>
            <w:rStyle w:val="ad"/>
          </w:rPr>
          <w:t xml:space="preserve"> Operations on TortoiseGit</w:t>
        </w:r>
        <w:r w:rsidR="00AE70D0">
          <w:rPr>
            <w:webHidden/>
          </w:rPr>
          <w:tab/>
        </w:r>
        <w:r w:rsidR="00AE70D0">
          <w:rPr>
            <w:webHidden/>
          </w:rPr>
          <w:fldChar w:fldCharType="begin"/>
        </w:r>
        <w:r w:rsidR="00AE70D0">
          <w:rPr>
            <w:webHidden/>
          </w:rPr>
          <w:instrText xml:space="preserve"> PAGEREF _Toc46764406 \h </w:instrText>
        </w:r>
        <w:r w:rsidR="00AE70D0">
          <w:rPr>
            <w:webHidden/>
          </w:rPr>
        </w:r>
        <w:r w:rsidR="00AE70D0">
          <w:rPr>
            <w:webHidden/>
          </w:rPr>
          <w:fldChar w:fldCharType="separate"/>
        </w:r>
        <w:r w:rsidR="00AE70D0">
          <w:rPr>
            <w:webHidden/>
          </w:rPr>
          <w:t>40</w:t>
        </w:r>
        <w:r w:rsidR="00AE70D0">
          <w:rPr>
            <w:webHidden/>
          </w:rPr>
          <w:fldChar w:fldCharType="end"/>
        </w:r>
      </w:hyperlink>
    </w:p>
    <w:p w14:paraId="46FF06B5" w14:textId="77777777" w:rsidR="00AE70D0" w:rsidRDefault="00DA5D47">
      <w:pPr>
        <w:pStyle w:val="41"/>
        <w:tabs>
          <w:tab w:val="right" w:leader="dot" w:pos="9629"/>
        </w:tabs>
        <w:rPr>
          <w:rFonts w:asciiTheme="minorHAnsi" w:eastAsiaTheme="minorEastAsia" w:hAnsiTheme="minorHAnsi" w:cstheme="minorBidi"/>
          <w:noProof/>
          <w:kern w:val="2"/>
          <w:szCs w:val="22"/>
        </w:rPr>
      </w:pPr>
      <w:hyperlink w:anchor="_Toc46764407" w:history="1">
        <w:r w:rsidR="00AE70D0" w:rsidRPr="00A74B11">
          <w:rPr>
            <w:rStyle w:val="ad"/>
            <w:rFonts w:cs="Book Antiqua"/>
            <w:bCs/>
            <w:noProof/>
          </w:rPr>
          <w:t>2.4.2.1</w:t>
        </w:r>
        <w:r w:rsidR="00AE70D0" w:rsidRPr="00A74B11">
          <w:rPr>
            <w:rStyle w:val="ad"/>
            <w:noProof/>
          </w:rPr>
          <w:t xml:space="preserve"> Clone</w:t>
        </w:r>
        <w:r w:rsidR="00AE70D0">
          <w:rPr>
            <w:noProof/>
            <w:webHidden/>
          </w:rPr>
          <w:tab/>
        </w:r>
        <w:r w:rsidR="00AE70D0">
          <w:rPr>
            <w:noProof/>
            <w:webHidden/>
          </w:rPr>
          <w:fldChar w:fldCharType="begin"/>
        </w:r>
        <w:r w:rsidR="00AE70D0">
          <w:rPr>
            <w:noProof/>
            <w:webHidden/>
          </w:rPr>
          <w:instrText xml:space="preserve"> PAGEREF _Toc46764407 \h </w:instrText>
        </w:r>
        <w:r w:rsidR="00AE70D0">
          <w:rPr>
            <w:noProof/>
            <w:webHidden/>
          </w:rPr>
        </w:r>
        <w:r w:rsidR="00AE70D0">
          <w:rPr>
            <w:noProof/>
            <w:webHidden/>
          </w:rPr>
          <w:fldChar w:fldCharType="separate"/>
        </w:r>
        <w:r w:rsidR="00AE70D0">
          <w:rPr>
            <w:noProof/>
            <w:webHidden/>
          </w:rPr>
          <w:t>41</w:t>
        </w:r>
        <w:r w:rsidR="00AE70D0">
          <w:rPr>
            <w:noProof/>
            <w:webHidden/>
          </w:rPr>
          <w:fldChar w:fldCharType="end"/>
        </w:r>
      </w:hyperlink>
    </w:p>
    <w:p w14:paraId="40B13694" w14:textId="77777777" w:rsidR="00AE70D0" w:rsidRDefault="00DA5D47">
      <w:pPr>
        <w:pStyle w:val="41"/>
        <w:tabs>
          <w:tab w:val="right" w:leader="dot" w:pos="9629"/>
        </w:tabs>
        <w:rPr>
          <w:rFonts w:asciiTheme="minorHAnsi" w:eastAsiaTheme="minorEastAsia" w:hAnsiTheme="minorHAnsi" w:cstheme="minorBidi"/>
          <w:noProof/>
          <w:kern w:val="2"/>
          <w:szCs w:val="22"/>
        </w:rPr>
      </w:pPr>
      <w:hyperlink w:anchor="_Toc46764408" w:history="1">
        <w:r w:rsidR="00AE70D0" w:rsidRPr="00A74B11">
          <w:rPr>
            <w:rStyle w:val="ad"/>
            <w:rFonts w:cs="Book Antiqua"/>
            <w:bCs/>
            <w:noProof/>
          </w:rPr>
          <w:t>2.4.2.2</w:t>
        </w:r>
        <w:r w:rsidR="00AE70D0" w:rsidRPr="00A74B11">
          <w:rPr>
            <w:rStyle w:val="ad"/>
            <w:noProof/>
          </w:rPr>
          <w:t xml:space="preserve"> Push</w:t>
        </w:r>
        <w:r w:rsidR="00AE70D0">
          <w:rPr>
            <w:noProof/>
            <w:webHidden/>
          </w:rPr>
          <w:tab/>
        </w:r>
        <w:r w:rsidR="00AE70D0">
          <w:rPr>
            <w:noProof/>
            <w:webHidden/>
          </w:rPr>
          <w:fldChar w:fldCharType="begin"/>
        </w:r>
        <w:r w:rsidR="00AE70D0">
          <w:rPr>
            <w:noProof/>
            <w:webHidden/>
          </w:rPr>
          <w:instrText xml:space="preserve"> PAGEREF _Toc46764408 \h </w:instrText>
        </w:r>
        <w:r w:rsidR="00AE70D0">
          <w:rPr>
            <w:noProof/>
            <w:webHidden/>
          </w:rPr>
        </w:r>
        <w:r w:rsidR="00AE70D0">
          <w:rPr>
            <w:noProof/>
            <w:webHidden/>
          </w:rPr>
          <w:fldChar w:fldCharType="separate"/>
        </w:r>
        <w:r w:rsidR="00AE70D0">
          <w:rPr>
            <w:noProof/>
            <w:webHidden/>
          </w:rPr>
          <w:t>42</w:t>
        </w:r>
        <w:r w:rsidR="00AE70D0">
          <w:rPr>
            <w:noProof/>
            <w:webHidden/>
          </w:rPr>
          <w:fldChar w:fldCharType="end"/>
        </w:r>
      </w:hyperlink>
    </w:p>
    <w:p w14:paraId="6987AA06" w14:textId="77777777" w:rsidR="00AE70D0" w:rsidRDefault="00DA5D47">
      <w:pPr>
        <w:pStyle w:val="41"/>
        <w:tabs>
          <w:tab w:val="right" w:leader="dot" w:pos="9629"/>
        </w:tabs>
        <w:rPr>
          <w:rFonts w:asciiTheme="minorHAnsi" w:eastAsiaTheme="minorEastAsia" w:hAnsiTheme="minorHAnsi" w:cstheme="minorBidi"/>
          <w:noProof/>
          <w:kern w:val="2"/>
          <w:szCs w:val="22"/>
        </w:rPr>
      </w:pPr>
      <w:hyperlink w:anchor="_Toc46764409" w:history="1">
        <w:r w:rsidR="00AE70D0" w:rsidRPr="00A74B11">
          <w:rPr>
            <w:rStyle w:val="ad"/>
            <w:rFonts w:cs="Book Antiqua"/>
            <w:bCs/>
            <w:noProof/>
          </w:rPr>
          <w:t>2.4.2.3</w:t>
        </w:r>
        <w:r w:rsidR="00AE70D0" w:rsidRPr="00A74B11">
          <w:rPr>
            <w:rStyle w:val="ad"/>
            <w:noProof/>
          </w:rPr>
          <w:t xml:space="preserve"> Pull</w:t>
        </w:r>
        <w:r w:rsidR="00AE70D0">
          <w:rPr>
            <w:noProof/>
            <w:webHidden/>
          </w:rPr>
          <w:tab/>
        </w:r>
        <w:r w:rsidR="00AE70D0">
          <w:rPr>
            <w:noProof/>
            <w:webHidden/>
          </w:rPr>
          <w:fldChar w:fldCharType="begin"/>
        </w:r>
        <w:r w:rsidR="00AE70D0">
          <w:rPr>
            <w:noProof/>
            <w:webHidden/>
          </w:rPr>
          <w:instrText xml:space="preserve"> PAGEREF _Toc46764409 \h </w:instrText>
        </w:r>
        <w:r w:rsidR="00AE70D0">
          <w:rPr>
            <w:noProof/>
            <w:webHidden/>
          </w:rPr>
        </w:r>
        <w:r w:rsidR="00AE70D0">
          <w:rPr>
            <w:noProof/>
            <w:webHidden/>
          </w:rPr>
          <w:fldChar w:fldCharType="separate"/>
        </w:r>
        <w:r w:rsidR="00AE70D0">
          <w:rPr>
            <w:noProof/>
            <w:webHidden/>
          </w:rPr>
          <w:t>45</w:t>
        </w:r>
        <w:r w:rsidR="00AE70D0">
          <w:rPr>
            <w:noProof/>
            <w:webHidden/>
          </w:rPr>
          <w:fldChar w:fldCharType="end"/>
        </w:r>
      </w:hyperlink>
    </w:p>
    <w:p w14:paraId="1492955A" w14:textId="77777777" w:rsidR="00AE70D0" w:rsidRDefault="00DA5D47">
      <w:pPr>
        <w:pStyle w:val="12"/>
        <w:tabs>
          <w:tab w:val="right" w:leader="dot" w:pos="9629"/>
        </w:tabs>
        <w:rPr>
          <w:rFonts w:asciiTheme="minorHAnsi" w:eastAsiaTheme="minorEastAsia" w:hAnsiTheme="minorHAnsi" w:cstheme="minorBidi"/>
          <w:b w:val="0"/>
          <w:bCs w:val="0"/>
          <w:noProof/>
          <w:kern w:val="2"/>
          <w:sz w:val="21"/>
          <w:szCs w:val="22"/>
        </w:rPr>
      </w:pPr>
      <w:hyperlink w:anchor="_Toc46764410" w:history="1">
        <w:r w:rsidR="00AE70D0" w:rsidRPr="00A74B11">
          <w:rPr>
            <w:rStyle w:val="ad"/>
            <w:noProof/>
          </w:rPr>
          <w:t>3 Gitflow Workflow Practice</w:t>
        </w:r>
        <w:r w:rsidR="00AE70D0">
          <w:rPr>
            <w:noProof/>
            <w:webHidden/>
          </w:rPr>
          <w:tab/>
        </w:r>
        <w:r w:rsidR="00AE70D0">
          <w:rPr>
            <w:noProof/>
            <w:webHidden/>
          </w:rPr>
          <w:fldChar w:fldCharType="begin"/>
        </w:r>
        <w:r w:rsidR="00AE70D0">
          <w:rPr>
            <w:noProof/>
            <w:webHidden/>
          </w:rPr>
          <w:instrText xml:space="preserve"> PAGEREF _Toc46764410 \h </w:instrText>
        </w:r>
        <w:r w:rsidR="00AE70D0">
          <w:rPr>
            <w:noProof/>
            <w:webHidden/>
          </w:rPr>
        </w:r>
        <w:r w:rsidR="00AE70D0">
          <w:rPr>
            <w:noProof/>
            <w:webHidden/>
          </w:rPr>
          <w:fldChar w:fldCharType="separate"/>
        </w:r>
        <w:r w:rsidR="00AE70D0">
          <w:rPr>
            <w:noProof/>
            <w:webHidden/>
          </w:rPr>
          <w:t>49</w:t>
        </w:r>
        <w:r w:rsidR="00AE70D0">
          <w:rPr>
            <w:noProof/>
            <w:webHidden/>
          </w:rPr>
          <w:fldChar w:fldCharType="end"/>
        </w:r>
      </w:hyperlink>
    </w:p>
    <w:p w14:paraId="56786A1F" w14:textId="77777777" w:rsidR="00AE70D0" w:rsidRDefault="00DA5D47">
      <w:pPr>
        <w:pStyle w:val="20"/>
        <w:tabs>
          <w:tab w:val="right" w:leader="dot" w:pos="9629"/>
        </w:tabs>
        <w:rPr>
          <w:rFonts w:asciiTheme="minorHAnsi" w:eastAsiaTheme="minorEastAsia" w:hAnsiTheme="minorHAnsi" w:cstheme="minorBidi"/>
          <w:kern w:val="2"/>
          <w:szCs w:val="22"/>
        </w:rPr>
      </w:pPr>
      <w:hyperlink w:anchor="_Toc46764411" w:history="1">
        <w:r w:rsidR="00AE70D0" w:rsidRPr="00A74B11">
          <w:rPr>
            <w:rStyle w:val="ad"/>
            <w:snapToGrid w:val="0"/>
          </w:rPr>
          <w:t>3.1</w:t>
        </w:r>
        <w:r w:rsidR="00AE70D0" w:rsidRPr="00A74B11">
          <w:rPr>
            <w:rStyle w:val="ad"/>
          </w:rPr>
          <w:t xml:space="preserve"> Background</w:t>
        </w:r>
        <w:r w:rsidR="00AE70D0">
          <w:rPr>
            <w:webHidden/>
          </w:rPr>
          <w:tab/>
        </w:r>
        <w:r w:rsidR="00AE70D0">
          <w:rPr>
            <w:webHidden/>
          </w:rPr>
          <w:fldChar w:fldCharType="begin"/>
        </w:r>
        <w:r w:rsidR="00AE70D0">
          <w:rPr>
            <w:webHidden/>
          </w:rPr>
          <w:instrText xml:space="preserve"> PAGEREF _Toc46764411 \h </w:instrText>
        </w:r>
        <w:r w:rsidR="00AE70D0">
          <w:rPr>
            <w:webHidden/>
          </w:rPr>
        </w:r>
        <w:r w:rsidR="00AE70D0">
          <w:rPr>
            <w:webHidden/>
          </w:rPr>
          <w:fldChar w:fldCharType="separate"/>
        </w:r>
        <w:r w:rsidR="00AE70D0">
          <w:rPr>
            <w:webHidden/>
          </w:rPr>
          <w:t>49</w:t>
        </w:r>
        <w:r w:rsidR="00AE70D0">
          <w:rPr>
            <w:webHidden/>
          </w:rPr>
          <w:fldChar w:fldCharType="end"/>
        </w:r>
      </w:hyperlink>
    </w:p>
    <w:p w14:paraId="648C0B97" w14:textId="77777777" w:rsidR="00AE70D0" w:rsidRDefault="00DA5D47">
      <w:pPr>
        <w:pStyle w:val="30"/>
        <w:tabs>
          <w:tab w:val="right" w:leader="dot" w:pos="9629"/>
        </w:tabs>
        <w:rPr>
          <w:rFonts w:asciiTheme="minorHAnsi" w:eastAsiaTheme="minorEastAsia" w:hAnsiTheme="minorHAnsi" w:cstheme="minorBidi"/>
          <w:kern w:val="2"/>
          <w:szCs w:val="22"/>
        </w:rPr>
      </w:pPr>
      <w:hyperlink w:anchor="_Toc46764412" w:history="1">
        <w:r w:rsidR="00AE70D0" w:rsidRPr="00A74B11">
          <w:rPr>
            <w:rStyle w:val="ad"/>
            <w:rFonts w:cs="Book Antiqua"/>
            <w:bCs/>
            <w:snapToGrid w:val="0"/>
          </w:rPr>
          <w:t>3.1.1</w:t>
        </w:r>
        <w:r w:rsidR="00AE70D0" w:rsidRPr="00A74B11">
          <w:rPr>
            <w:rStyle w:val="ad"/>
          </w:rPr>
          <w:t xml:space="preserve"> Gitflow Overview</w:t>
        </w:r>
        <w:r w:rsidR="00AE70D0">
          <w:rPr>
            <w:webHidden/>
          </w:rPr>
          <w:tab/>
        </w:r>
        <w:r w:rsidR="00AE70D0">
          <w:rPr>
            <w:webHidden/>
          </w:rPr>
          <w:fldChar w:fldCharType="begin"/>
        </w:r>
        <w:r w:rsidR="00AE70D0">
          <w:rPr>
            <w:webHidden/>
          </w:rPr>
          <w:instrText xml:space="preserve"> PAGEREF _Toc46764412 \h </w:instrText>
        </w:r>
        <w:r w:rsidR="00AE70D0">
          <w:rPr>
            <w:webHidden/>
          </w:rPr>
        </w:r>
        <w:r w:rsidR="00AE70D0">
          <w:rPr>
            <w:webHidden/>
          </w:rPr>
          <w:fldChar w:fldCharType="separate"/>
        </w:r>
        <w:r w:rsidR="00AE70D0">
          <w:rPr>
            <w:webHidden/>
          </w:rPr>
          <w:t>49</w:t>
        </w:r>
        <w:r w:rsidR="00AE70D0">
          <w:rPr>
            <w:webHidden/>
          </w:rPr>
          <w:fldChar w:fldCharType="end"/>
        </w:r>
      </w:hyperlink>
    </w:p>
    <w:p w14:paraId="6BA58202" w14:textId="77777777" w:rsidR="00AE70D0" w:rsidRDefault="00DA5D47">
      <w:pPr>
        <w:pStyle w:val="20"/>
        <w:tabs>
          <w:tab w:val="right" w:leader="dot" w:pos="9629"/>
        </w:tabs>
        <w:rPr>
          <w:rFonts w:asciiTheme="minorHAnsi" w:eastAsiaTheme="minorEastAsia" w:hAnsiTheme="minorHAnsi" w:cstheme="minorBidi"/>
          <w:kern w:val="2"/>
          <w:szCs w:val="22"/>
        </w:rPr>
      </w:pPr>
      <w:hyperlink w:anchor="_Toc46764413" w:history="1">
        <w:r w:rsidR="00AE70D0" w:rsidRPr="00A74B11">
          <w:rPr>
            <w:rStyle w:val="ad"/>
            <w:snapToGrid w:val="0"/>
          </w:rPr>
          <w:t>3.2</w:t>
        </w:r>
        <w:r w:rsidR="00AE70D0" w:rsidRPr="00A74B11">
          <w:rPr>
            <w:rStyle w:val="ad"/>
          </w:rPr>
          <w:t xml:space="preserve"> Experiment Introduction</w:t>
        </w:r>
        <w:r w:rsidR="00AE70D0">
          <w:rPr>
            <w:webHidden/>
          </w:rPr>
          <w:tab/>
        </w:r>
        <w:r w:rsidR="00AE70D0">
          <w:rPr>
            <w:webHidden/>
          </w:rPr>
          <w:fldChar w:fldCharType="begin"/>
        </w:r>
        <w:r w:rsidR="00AE70D0">
          <w:rPr>
            <w:webHidden/>
          </w:rPr>
          <w:instrText xml:space="preserve"> PAGEREF _Toc46764413 \h </w:instrText>
        </w:r>
        <w:r w:rsidR="00AE70D0">
          <w:rPr>
            <w:webHidden/>
          </w:rPr>
        </w:r>
        <w:r w:rsidR="00AE70D0">
          <w:rPr>
            <w:webHidden/>
          </w:rPr>
          <w:fldChar w:fldCharType="separate"/>
        </w:r>
        <w:r w:rsidR="00AE70D0">
          <w:rPr>
            <w:webHidden/>
          </w:rPr>
          <w:t>51</w:t>
        </w:r>
        <w:r w:rsidR="00AE70D0">
          <w:rPr>
            <w:webHidden/>
          </w:rPr>
          <w:fldChar w:fldCharType="end"/>
        </w:r>
      </w:hyperlink>
    </w:p>
    <w:p w14:paraId="477984FB" w14:textId="77777777" w:rsidR="00AE70D0" w:rsidRDefault="00DA5D47">
      <w:pPr>
        <w:pStyle w:val="30"/>
        <w:tabs>
          <w:tab w:val="right" w:leader="dot" w:pos="9629"/>
        </w:tabs>
        <w:rPr>
          <w:rFonts w:asciiTheme="minorHAnsi" w:eastAsiaTheme="minorEastAsia" w:hAnsiTheme="minorHAnsi" w:cstheme="minorBidi"/>
          <w:kern w:val="2"/>
          <w:szCs w:val="22"/>
        </w:rPr>
      </w:pPr>
      <w:hyperlink w:anchor="_Toc46764414" w:history="1">
        <w:r w:rsidR="00AE70D0" w:rsidRPr="00A74B11">
          <w:rPr>
            <w:rStyle w:val="ad"/>
            <w:rFonts w:cs="Book Antiqua"/>
            <w:bCs/>
            <w:snapToGrid w:val="0"/>
            <w:lang w:eastAsia="en-US"/>
          </w:rPr>
          <w:t>3.2.1</w:t>
        </w:r>
        <w:r w:rsidR="00AE70D0" w:rsidRPr="00A74B11">
          <w:rPr>
            <w:rStyle w:val="ad"/>
          </w:rPr>
          <w:t xml:space="preserve"> Experiment Background</w:t>
        </w:r>
        <w:r w:rsidR="00AE70D0">
          <w:rPr>
            <w:webHidden/>
          </w:rPr>
          <w:tab/>
        </w:r>
        <w:r w:rsidR="00AE70D0">
          <w:rPr>
            <w:webHidden/>
          </w:rPr>
          <w:fldChar w:fldCharType="begin"/>
        </w:r>
        <w:r w:rsidR="00AE70D0">
          <w:rPr>
            <w:webHidden/>
          </w:rPr>
          <w:instrText xml:space="preserve"> PAGEREF _Toc46764414 \h </w:instrText>
        </w:r>
        <w:r w:rsidR="00AE70D0">
          <w:rPr>
            <w:webHidden/>
          </w:rPr>
        </w:r>
        <w:r w:rsidR="00AE70D0">
          <w:rPr>
            <w:webHidden/>
          </w:rPr>
          <w:fldChar w:fldCharType="separate"/>
        </w:r>
        <w:r w:rsidR="00AE70D0">
          <w:rPr>
            <w:webHidden/>
          </w:rPr>
          <w:t>51</w:t>
        </w:r>
        <w:r w:rsidR="00AE70D0">
          <w:rPr>
            <w:webHidden/>
          </w:rPr>
          <w:fldChar w:fldCharType="end"/>
        </w:r>
      </w:hyperlink>
    </w:p>
    <w:p w14:paraId="1BEF6D93" w14:textId="77777777" w:rsidR="00AE70D0" w:rsidRDefault="00DA5D47">
      <w:pPr>
        <w:pStyle w:val="30"/>
        <w:tabs>
          <w:tab w:val="right" w:leader="dot" w:pos="9629"/>
        </w:tabs>
        <w:rPr>
          <w:rFonts w:asciiTheme="minorHAnsi" w:eastAsiaTheme="minorEastAsia" w:hAnsiTheme="minorHAnsi" w:cstheme="minorBidi"/>
          <w:kern w:val="2"/>
          <w:szCs w:val="22"/>
        </w:rPr>
      </w:pPr>
      <w:hyperlink w:anchor="_Toc46764415" w:history="1">
        <w:r w:rsidR="00AE70D0" w:rsidRPr="00A74B11">
          <w:rPr>
            <w:rStyle w:val="ad"/>
            <w:rFonts w:cs="Book Antiqua"/>
            <w:bCs/>
            <w:snapToGrid w:val="0"/>
          </w:rPr>
          <w:t>3.2.2</w:t>
        </w:r>
        <w:r w:rsidR="00AE70D0" w:rsidRPr="00A74B11">
          <w:rPr>
            <w:rStyle w:val="ad"/>
          </w:rPr>
          <w:t xml:space="preserve"> Procedure</w:t>
        </w:r>
        <w:r w:rsidR="00AE70D0">
          <w:rPr>
            <w:webHidden/>
          </w:rPr>
          <w:tab/>
        </w:r>
        <w:r w:rsidR="00AE70D0">
          <w:rPr>
            <w:webHidden/>
          </w:rPr>
          <w:fldChar w:fldCharType="begin"/>
        </w:r>
        <w:r w:rsidR="00AE70D0">
          <w:rPr>
            <w:webHidden/>
          </w:rPr>
          <w:instrText xml:space="preserve"> PAGEREF _Toc46764415 \h </w:instrText>
        </w:r>
        <w:r w:rsidR="00AE70D0">
          <w:rPr>
            <w:webHidden/>
          </w:rPr>
        </w:r>
        <w:r w:rsidR="00AE70D0">
          <w:rPr>
            <w:webHidden/>
          </w:rPr>
          <w:fldChar w:fldCharType="separate"/>
        </w:r>
        <w:r w:rsidR="00AE70D0">
          <w:rPr>
            <w:webHidden/>
          </w:rPr>
          <w:t>51</w:t>
        </w:r>
        <w:r w:rsidR="00AE70D0">
          <w:rPr>
            <w:webHidden/>
          </w:rPr>
          <w:fldChar w:fldCharType="end"/>
        </w:r>
      </w:hyperlink>
    </w:p>
    <w:p w14:paraId="4B4B5274" w14:textId="77777777" w:rsidR="00AE70D0" w:rsidRDefault="00DA5D47">
      <w:pPr>
        <w:pStyle w:val="20"/>
        <w:tabs>
          <w:tab w:val="right" w:leader="dot" w:pos="9629"/>
        </w:tabs>
        <w:rPr>
          <w:rFonts w:asciiTheme="minorHAnsi" w:eastAsiaTheme="minorEastAsia" w:hAnsiTheme="minorHAnsi" w:cstheme="minorBidi"/>
          <w:kern w:val="2"/>
          <w:szCs w:val="22"/>
        </w:rPr>
      </w:pPr>
      <w:hyperlink w:anchor="_Toc46764416" w:history="1">
        <w:r w:rsidR="00AE70D0" w:rsidRPr="00A74B11">
          <w:rPr>
            <w:rStyle w:val="ad"/>
            <w:snapToGrid w:val="0"/>
          </w:rPr>
          <w:t>3.3</w:t>
        </w:r>
        <w:r w:rsidR="00AE70D0" w:rsidRPr="00A74B11">
          <w:rPr>
            <w:rStyle w:val="ad"/>
          </w:rPr>
          <w:t xml:space="preserve"> Experiment Operations</w:t>
        </w:r>
        <w:r w:rsidR="00AE70D0">
          <w:rPr>
            <w:webHidden/>
          </w:rPr>
          <w:tab/>
        </w:r>
        <w:r w:rsidR="00AE70D0">
          <w:rPr>
            <w:webHidden/>
          </w:rPr>
          <w:fldChar w:fldCharType="begin"/>
        </w:r>
        <w:r w:rsidR="00AE70D0">
          <w:rPr>
            <w:webHidden/>
          </w:rPr>
          <w:instrText xml:space="preserve"> PAGEREF _Toc46764416 \h </w:instrText>
        </w:r>
        <w:r w:rsidR="00AE70D0">
          <w:rPr>
            <w:webHidden/>
          </w:rPr>
        </w:r>
        <w:r w:rsidR="00AE70D0">
          <w:rPr>
            <w:webHidden/>
          </w:rPr>
          <w:fldChar w:fldCharType="separate"/>
        </w:r>
        <w:r w:rsidR="00AE70D0">
          <w:rPr>
            <w:webHidden/>
          </w:rPr>
          <w:t>52</w:t>
        </w:r>
        <w:r w:rsidR="00AE70D0">
          <w:rPr>
            <w:webHidden/>
          </w:rPr>
          <w:fldChar w:fldCharType="end"/>
        </w:r>
      </w:hyperlink>
    </w:p>
    <w:p w14:paraId="6C358277" w14:textId="4951D50C" w:rsidR="00B07C76" w:rsidRDefault="00B07C76" w:rsidP="00765140">
      <w:r>
        <w:fldChar w:fldCharType="end"/>
      </w:r>
    </w:p>
    <w:p w14:paraId="5BDAEDF0" w14:textId="77777777" w:rsidR="00B07C76" w:rsidRDefault="00B07C76" w:rsidP="00765140"/>
    <w:p w14:paraId="055AA0DF" w14:textId="77777777" w:rsidR="00B07C76" w:rsidRDefault="00B07C76" w:rsidP="00765140">
      <w:pPr>
        <w:sectPr w:rsidR="00B07C76" w:rsidSect="00B07C76">
          <w:pgSz w:w="11907" w:h="16840" w:code="9"/>
          <w:pgMar w:top="1701" w:right="1134" w:bottom="1701" w:left="1134" w:header="567" w:footer="567" w:gutter="0"/>
          <w:cols w:space="425"/>
          <w:docGrid w:linePitch="312"/>
        </w:sectPr>
      </w:pPr>
    </w:p>
    <w:p w14:paraId="30A53B4A" w14:textId="24FB2246" w:rsidR="00DC6966" w:rsidRPr="00BA68D3" w:rsidRDefault="00583C7F" w:rsidP="00765140">
      <w:pPr>
        <w:pStyle w:val="1"/>
      </w:pPr>
      <w:bookmarkStart w:id="9" w:name="_Toc46764374"/>
      <w:r>
        <w:lastRenderedPageBreak/>
        <w:t>Basic Git Operations</w:t>
      </w:r>
      <w:bookmarkEnd w:id="7"/>
      <w:bookmarkEnd w:id="9"/>
    </w:p>
    <w:p w14:paraId="1085C68B" w14:textId="1F455CEB" w:rsidR="00DC6966" w:rsidRDefault="00DC6966" w:rsidP="00765140">
      <w:pPr>
        <w:pStyle w:val="2"/>
      </w:pPr>
      <w:bookmarkStart w:id="10" w:name="_Toc466755574"/>
      <w:bookmarkStart w:id="11" w:name="_Toc41056453"/>
      <w:bookmarkStart w:id="12" w:name="_Toc46764375"/>
      <w:r>
        <w:t>Introduction</w:t>
      </w:r>
      <w:bookmarkEnd w:id="10"/>
      <w:bookmarkEnd w:id="11"/>
      <w:bookmarkEnd w:id="12"/>
    </w:p>
    <w:p w14:paraId="52D99A79" w14:textId="7FF56A79" w:rsidR="00892F90" w:rsidRDefault="00C47BAE" w:rsidP="00765140">
      <w:r>
        <w:t xml:space="preserve">In this experiment, you will perform basic Git operations using the CLI and </w:t>
      </w:r>
      <w:r w:rsidR="00C23C8B">
        <w:t>GUI (</w:t>
      </w:r>
      <w:r>
        <w:t>TortoiseGit</w:t>
      </w:r>
      <w:r w:rsidR="00C23C8B">
        <w:t xml:space="preserve"> in this experiment)</w:t>
      </w:r>
      <w:r>
        <w:t>.</w:t>
      </w:r>
    </w:p>
    <w:p w14:paraId="25ECDC3B" w14:textId="4D402F0B" w:rsidR="00C47BAE" w:rsidRDefault="002349B4" w:rsidP="00765140">
      <w:r>
        <w:t>On completion of this experiment, you will be able to:</w:t>
      </w:r>
    </w:p>
    <w:p w14:paraId="39FEE5A5" w14:textId="3203E62C" w:rsidR="00892F90" w:rsidRPr="00736D56" w:rsidRDefault="00291FED" w:rsidP="00765140">
      <w:pPr>
        <w:pStyle w:val="ItemList"/>
      </w:pPr>
      <w:r>
        <w:t>Create a local repository.</w:t>
      </w:r>
    </w:p>
    <w:p w14:paraId="02BCB3B3" w14:textId="13B7D523" w:rsidR="00892F90" w:rsidRPr="00736D56" w:rsidRDefault="00A10887" w:rsidP="00765140">
      <w:pPr>
        <w:pStyle w:val="ItemList"/>
      </w:pPr>
      <w:r>
        <w:t>Commit changes to the local repository.</w:t>
      </w:r>
    </w:p>
    <w:p w14:paraId="1C469BD1" w14:textId="6BB0EA96" w:rsidR="00892F90" w:rsidRDefault="00001D29" w:rsidP="00765140">
      <w:pPr>
        <w:pStyle w:val="ItemList"/>
      </w:pPr>
      <w:r>
        <w:t xml:space="preserve">Create branches, merge </w:t>
      </w:r>
      <w:r w:rsidR="008B667F">
        <w:t>branches, and resolve merge conflicts</w:t>
      </w:r>
      <w:r>
        <w:t>.</w:t>
      </w:r>
    </w:p>
    <w:p w14:paraId="2C272728" w14:textId="3C0716A8" w:rsidR="0087040E" w:rsidRDefault="0061042D" w:rsidP="00765140">
      <w:pPr>
        <w:pStyle w:val="ItemList"/>
      </w:pPr>
      <w:r>
        <w:t>Check version change records.</w:t>
      </w:r>
    </w:p>
    <w:p w14:paraId="6A8D2D8D" w14:textId="60D0D1CA" w:rsidR="00641702" w:rsidRDefault="00641702" w:rsidP="00765140">
      <w:pPr>
        <w:pStyle w:val="3"/>
      </w:pPr>
      <w:bookmarkStart w:id="13" w:name="_Toc41056454"/>
      <w:bookmarkStart w:id="14" w:name="_Toc46764376"/>
      <w:r>
        <w:t>Procedure</w:t>
      </w:r>
      <w:bookmarkEnd w:id="13"/>
      <w:bookmarkEnd w:id="14"/>
    </w:p>
    <w:p w14:paraId="22936CB7" w14:textId="03CFA68E" w:rsidR="001061C0" w:rsidRDefault="001061C0" w:rsidP="00765140">
      <w:r>
        <w:t xml:space="preserve">The </w:t>
      </w:r>
      <w:r w:rsidR="004471E1">
        <w:t xml:space="preserve">experiment </w:t>
      </w:r>
      <w:r>
        <w:t>procedure is as follows:</w:t>
      </w:r>
    </w:p>
    <w:p w14:paraId="1186ADF7" w14:textId="157048DF" w:rsidR="001061C0" w:rsidRDefault="001061C0" w:rsidP="00765140">
      <w:r>
        <w:t xml:space="preserve">1. </w:t>
      </w:r>
      <w:r w:rsidR="00611FCD">
        <w:t>Prepare the environment</w:t>
      </w:r>
      <w:r>
        <w:t>: Install Git and TortoiseGit on your local PC.</w:t>
      </w:r>
    </w:p>
    <w:p w14:paraId="2869EC5C" w14:textId="3BDB1B65" w:rsidR="001061C0" w:rsidRDefault="001061C0" w:rsidP="00765140">
      <w:r>
        <w:t>2. Perform basic Git operations using the CLI.</w:t>
      </w:r>
    </w:p>
    <w:p w14:paraId="1B715648" w14:textId="5F75487B" w:rsidR="001004A0" w:rsidRDefault="001004A0" w:rsidP="00765140">
      <w:r>
        <w:t>3. Perform basic Git operations using TortoiseGit.</w:t>
      </w:r>
    </w:p>
    <w:p w14:paraId="6E4B6B88" w14:textId="5D76D5D1" w:rsidR="00387658" w:rsidRPr="00012B94" w:rsidRDefault="00387658" w:rsidP="00765140">
      <w:pPr>
        <w:pStyle w:val="2"/>
      </w:pPr>
      <w:bookmarkStart w:id="15" w:name="_Toc46764377"/>
      <w:r>
        <w:t>Environment Preparations</w:t>
      </w:r>
      <w:bookmarkEnd w:id="15"/>
    </w:p>
    <w:p w14:paraId="06754F79" w14:textId="124E1F8F" w:rsidR="006D22A7" w:rsidRDefault="00417B54" w:rsidP="00765140">
      <w:pPr>
        <w:pStyle w:val="3"/>
        <w:rPr>
          <w:lang w:eastAsia="en-US"/>
        </w:rPr>
      </w:pPr>
      <w:bookmarkStart w:id="16" w:name="_Git安装"/>
      <w:bookmarkStart w:id="17" w:name="_Toc41056456"/>
      <w:bookmarkStart w:id="18" w:name="_Toc46764378"/>
      <w:bookmarkEnd w:id="16"/>
      <w:r>
        <w:t>Installing and Configuring Git</w:t>
      </w:r>
      <w:bookmarkEnd w:id="17"/>
      <w:bookmarkEnd w:id="18"/>
    </w:p>
    <w:p w14:paraId="4392A8DA" w14:textId="22C220F1" w:rsidR="006D22A7" w:rsidRDefault="006D22A7" w:rsidP="00765140">
      <w:pPr>
        <w:pStyle w:val="ItemStep"/>
        <w:outlineLvl w:val="9"/>
        <w:rPr>
          <w:lang w:eastAsia="en-US"/>
        </w:rPr>
      </w:pPr>
      <w:r>
        <w:t>Install Git.</w:t>
      </w:r>
    </w:p>
    <w:p w14:paraId="2415A0A8" w14:textId="79A81AAD" w:rsidR="00F97231" w:rsidRDefault="00F97231" w:rsidP="00765140">
      <w:pPr>
        <w:pStyle w:val="ItemListText"/>
      </w:pPr>
      <w:r>
        <w:t xml:space="preserve">Visit </w:t>
      </w:r>
      <w:hyperlink r:id="rId25" w:history="1">
        <w:r w:rsidR="009E3BAD" w:rsidRPr="009E3BAD">
          <w:rPr>
            <w:rStyle w:val="ad"/>
            <w:rFonts w:hint="eastAsia"/>
            <w:bCs/>
          </w:rPr>
          <w:t>https://git-scm.com/download/win</w:t>
        </w:r>
      </w:hyperlink>
      <w:r>
        <w:t xml:space="preserve"> to download the 32-bit or 64-bit Git installation package based on </w:t>
      </w:r>
      <w:r w:rsidR="00710CC6">
        <w:t>the</w:t>
      </w:r>
      <w:r>
        <w:t xml:space="preserve"> operating system</w:t>
      </w:r>
      <w:r w:rsidR="00710CC6">
        <w:t xml:space="preserve"> of your local PC</w:t>
      </w:r>
      <w:r>
        <w:t>.</w:t>
      </w:r>
    </w:p>
    <w:p w14:paraId="502AB05D" w14:textId="4256BDA3" w:rsidR="003F689D" w:rsidRPr="00736D56" w:rsidRDefault="003F689D" w:rsidP="00765140">
      <w:pPr>
        <w:pStyle w:val="ItemListText"/>
      </w:pPr>
      <w:r>
        <w:t xml:space="preserve">Double-click the downloaded installation package. In the displayed installation window, click </w:t>
      </w:r>
      <w:r>
        <w:rPr>
          <w:b/>
        </w:rPr>
        <w:t>Next</w:t>
      </w:r>
      <w:r>
        <w:t xml:space="preserve"> and </w:t>
      </w:r>
      <w:r w:rsidR="009644B0">
        <w:t>finally</w:t>
      </w:r>
      <w:r>
        <w:t xml:space="preserve"> </w:t>
      </w:r>
      <w:r>
        <w:rPr>
          <w:b/>
        </w:rPr>
        <w:t>Install</w:t>
      </w:r>
      <w:r>
        <w:t>.</w:t>
      </w:r>
    </w:p>
    <w:p w14:paraId="77F6BFD8" w14:textId="24034C89" w:rsidR="003F689D" w:rsidRDefault="003411B9" w:rsidP="00765140">
      <w:pPr>
        <w:pStyle w:val="ItemListText"/>
      </w:pPr>
      <w:r>
        <w:rPr>
          <w:noProof/>
        </w:rPr>
        <w:lastRenderedPageBreak/>
        <w:drawing>
          <wp:inline distT="0" distB="0" distL="0" distR="0" wp14:anchorId="6C65C5E2" wp14:editId="707F8F6F">
            <wp:extent cx="3855720" cy="3151053"/>
            <wp:effectExtent l="19050" t="19050" r="11430" b="1143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872731" cy="3164955"/>
                    </a:xfrm>
                    <a:prstGeom prst="rect">
                      <a:avLst/>
                    </a:prstGeom>
                    <a:ln>
                      <a:solidFill>
                        <a:schemeClr val="bg1">
                          <a:lumMod val="85000"/>
                        </a:schemeClr>
                      </a:solidFill>
                    </a:ln>
                  </pic:spPr>
                </pic:pic>
              </a:graphicData>
            </a:graphic>
          </wp:inline>
        </w:drawing>
      </w:r>
    </w:p>
    <w:p w14:paraId="12182F94" w14:textId="77777777" w:rsidR="00B07C76" w:rsidRDefault="00B07C76" w:rsidP="00765140">
      <w:pPr>
        <w:pStyle w:val="ItemListText"/>
      </w:pPr>
    </w:p>
    <w:p w14:paraId="75426BB0" w14:textId="4F9A522D" w:rsidR="003411B9" w:rsidRDefault="003411B9" w:rsidP="00765140">
      <w:pPr>
        <w:pStyle w:val="ItemStep"/>
        <w:outlineLvl w:val="9"/>
      </w:pPr>
      <w:r>
        <w:t>Configure Git.</w:t>
      </w:r>
    </w:p>
    <w:p w14:paraId="6CB52900" w14:textId="46D36A9A" w:rsidR="003411B9" w:rsidRDefault="003411B9" w:rsidP="00765140">
      <w:pPr>
        <w:pStyle w:val="ItemListText"/>
      </w:pPr>
      <w:r>
        <w:t xml:space="preserve">Click the start icon of Windows, enter </w:t>
      </w:r>
      <w:r>
        <w:rPr>
          <w:b/>
        </w:rPr>
        <w:t>Git Bash</w:t>
      </w:r>
      <w:r>
        <w:t xml:space="preserve"> in the search box, and press </w:t>
      </w:r>
      <w:r>
        <w:rPr>
          <w:b/>
        </w:rPr>
        <w:t>Enter</w:t>
      </w:r>
      <w:r w:rsidR="00C90719">
        <w:t xml:space="preserve"> to open Git Bash</w:t>
      </w:r>
      <w:r>
        <w:t>. It is recommended that you fix it to the Windows taskbar.</w:t>
      </w:r>
    </w:p>
    <w:p w14:paraId="715EC4B7" w14:textId="15CE2ADD" w:rsidR="00B14533" w:rsidRDefault="008D1D28" w:rsidP="00765140">
      <w:pPr>
        <w:pStyle w:val="ItemListText"/>
      </w:pPr>
      <w:r>
        <w:t>The first thing you need to do is to set your user name and email address. Enter the following command</w:t>
      </w:r>
      <w:r w:rsidR="002B2644">
        <w:t>s</w:t>
      </w:r>
      <w:r>
        <w:t xml:space="preserve"> on Git Bash:</w:t>
      </w:r>
    </w:p>
    <w:p w14:paraId="4D8ADD80" w14:textId="73CC9974" w:rsidR="008A4745" w:rsidRPr="008A4745" w:rsidRDefault="008A4745" w:rsidP="00765140">
      <w:pPr>
        <w:pStyle w:val="101"/>
        <w:ind w:left="1701"/>
      </w:pPr>
      <w:r>
        <w:t>git config --global user.name "&lt;Your user name&gt;"</w:t>
      </w:r>
    </w:p>
    <w:p w14:paraId="049B4010" w14:textId="17543C33" w:rsidR="008A4745" w:rsidRPr="008A4745" w:rsidRDefault="008A4745" w:rsidP="00765140">
      <w:pPr>
        <w:pStyle w:val="101"/>
        <w:ind w:left="1701"/>
      </w:pPr>
      <w:r>
        <w:t>git config --global user.email "&lt;Your email address&gt;"</w:t>
      </w:r>
    </w:p>
    <w:p w14:paraId="34F01333" w14:textId="19BF5304" w:rsidR="00B14533" w:rsidRDefault="00B07C76" w:rsidP="00765140">
      <w:pPr>
        <w:pStyle w:val="NotesHeading"/>
      </w:pPr>
      <w:r>
        <w:drawing>
          <wp:inline distT="0" distB="0" distL="0" distR="0" wp14:anchorId="27277715" wp14:editId="30101B00">
            <wp:extent cx="754381" cy="267463"/>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en-05.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754381" cy="267463"/>
                    </a:xfrm>
                    <a:prstGeom prst="rect">
                      <a:avLst/>
                    </a:prstGeom>
                  </pic:spPr>
                </pic:pic>
              </a:graphicData>
            </a:graphic>
          </wp:inline>
        </w:drawing>
      </w:r>
    </w:p>
    <w:p w14:paraId="4495F10E" w14:textId="290A7478" w:rsidR="006A6600" w:rsidRPr="006A6600" w:rsidRDefault="006A6600" w:rsidP="00765140">
      <w:pPr>
        <w:pStyle w:val="NotesTextList"/>
      </w:pPr>
      <w:r>
        <w:t>Enter an email address in the standard format.</w:t>
      </w:r>
    </w:p>
    <w:p w14:paraId="474D7356" w14:textId="7E0BD63C" w:rsidR="006A6600" w:rsidRPr="006A6600" w:rsidRDefault="006A6600" w:rsidP="00765140">
      <w:pPr>
        <w:pStyle w:val="NotesTextList"/>
      </w:pPr>
      <w:r>
        <w:t xml:space="preserve">If you specify </w:t>
      </w:r>
      <w:r>
        <w:rPr>
          <w:b/>
        </w:rPr>
        <w:t>--global</w:t>
      </w:r>
      <w:r>
        <w:t xml:space="preserve"> in the preceding commands, Git will always use the user name </w:t>
      </w:r>
      <w:r w:rsidR="00505C08">
        <w:t>for anything you do i</w:t>
      </w:r>
      <w:r>
        <w:t>n repositories on the local PC. If you want to configure different names or email addresses for specific repositories, run the command</w:t>
      </w:r>
      <w:r w:rsidR="00505C08">
        <w:t>s</w:t>
      </w:r>
      <w:r>
        <w:t xml:space="preserve"> without</w:t>
      </w:r>
      <w:r w:rsidR="00505C08">
        <w:t xml:space="preserve"> specifying</w:t>
      </w:r>
      <w:r>
        <w:t xml:space="preserve"> </w:t>
      </w:r>
      <w:r>
        <w:rPr>
          <w:b/>
        </w:rPr>
        <w:t>--global</w:t>
      </w:r>
      <w:r w:rsidR="006B2F39">
        <w:t>.</w:t>
      </w:r>
    </w:p>
    <w:p w14:paraId="014E8E80" w14:textId="3E127258" w:rsidR="006A6600" w:rsidRPr="006A6600" w:rsidRDefault="006A6600" w:rsidP="00765140">
      <w:r>
        <w:t>After the configuration is complete, you can run the following command to view the configuration:</w:t>
      </w:r>
    </w:p>
    <w:p w14:paraId="62326B8D" w14:textId="3A041937" w:rsidR="008345A2" w:rsidRPr="008345A2" w:rsidRDefault="008345A2" w:rsidP="00765140">
      <w:pPr>
        <w:pStyle w:val="101"/>
        <w:ind w:left="1701"/>
      </w:pPr>
      <w:r>
        <w:t>git config -l</w:t>
      </w:r>
    </w:p>
    <w:p w14:paraId="60702F3F" w14:textId="4E9E7DF1" w:rsidR="006A6600" w:rsidRDefault="00130A45" w:rsidP="00765140">
      <w:r>
        <w:t>Generate an SSH key pair for authentication with the server where the remote repository resides. Run the following command on Git Bash:</w:t>
      </w:r>
    </w:p>
    <w:p w14:paraId="765FE20E" w14:textId="422B9846" w:rsidR="00130A45" w:rsidRPr="00736D56" w:rsidRDefault="00130A45" w:rsidP="00765140">
      <w:pPr>
        <w:pStyle w:val="101"/>
        <w:ind w:left="1701"/>
      </w:pPr>
      <w:r>
        <w:t>ssh-keygen -t rsa -C "&lt;Your email address&gt;"</w:t>
      </w:r>
    </w:p>
    <w:p w14:paraId="05E275D7" w14:textId="7497DF9D" w:rsidR="00130A45" w:rsidRDefault="00130A45" w:rsidP="00765140">
      <w:r>
        <w:t xml:space="preserve">Press </w:t>
      </w:r>
      <w:r w:rsidRPr="0059307A">
        <w:rPr>
          <w:b/>
          <w:bCs/>
        </w:rPr>
        <w:t>Enter</w:t>
      </w:r>
      <w:r>
        <w:t xml:space="preserve"> for three times. By default, the generated private key and public key are saved in </w:t>
      </w:r>
      <w:r w:rsidRPr="0059307A">
        <w:rPr>
          <w:b/>
          <w:bCs/>
        </w:rPr>
        <w:t>~/.ssh/id_rsa</w:t>
      </w:r>
      <w:r>
        <w:t xml:space="preserve"> and </w:t>
      </w:r>
      <w:r w:rsidRPr="0059307A">
        <w:rPr>
          <w:b/>
          <w:bCs/>
        </w:rPr>
        <w:t>~/.ssh/id_rsa.pub</w:t>
      </w:r>
      <w:r>
        <w:t>, respectively.</w:t>
      </w:r>
    </w:p>
    <w:p w14:paraId="0F66E235" w14:textId="707C89F0" w:rsidR="009611D7" w:rsidRDefault="009611D7" w:rsidP="00765140">
      <w:pPr>
        <w:pStyle w:val="101"/>
        <w:ind w:left="1701"/>
      </w:pPr>
      <w:r>
        <w:t>$ ssh-keygen -t rsa -C "wjj1@huawei.com"          # Generate an SSH key pair.</w:t>
      </w:r>
    </w:p>
    <w:p w14:paraId="7900CA1E" w14:textId="3800E21F" w:rsidR="009611D7" w:rsidRDefault="009611D7" w:rsidP="00765140">
      <w:pPr>
        <w:pStyle w:val="101"/>
        <w:ind w:left="1701"/>
      </w:pPr>
      <w:r>
        <w:lastRenderedPageBreak/>
        <w:t>Generating public/private rsa key pair.</w:t>
      </w:r>
    </w:p>
    <w:p w14:paraId="2E56C9F3" w14:textId="451C5FC6" w:rsidR="009611D7" w:rsidRDefault="009611D7" w:rsidP="00765140">
      <w:pPr>
        <w:pStyle w:val="101"/>
        <w:ind w:left="1701"/>
      </w:pPr>
      <w:r>
        <w:t>Enter file in which to save the key (/c/Users/wjj1/.ssh/id_rsa):</w:t>
      </w:r>
    </w:p>
    <w:p w14:paraId="528E3C3A" w14:textId="6195EA49" w:rsidR="009611D7" w:rsidRDefault="009611D7" w:rsidP="00765140">
      <w:pPr>
        <w:pStyle w:val="101"/>
        <w:ind w:left="1701"/>
      </w:pPr>
      <w:r>
        <w:t>Enter passphrase (empty for no passphrase):</w:t>
      </w:r>
    </w:p>
    <w:p w14:paraId="35A96BD1" w14:textId="6090104B" w:rsidR="009611D7" w:rsidRDefault="009611D7" w:rsidP="00765140">
      <w:pPr>
        <w:pStyle w:val="101"/>
        <w:ind w:left="1701"/>
      </w:pPr>
      <w:r>
        <w:t>Enter same passphrase again:</w:t>
      </w:r>
    </w:p>
    <w:p w14:paraId="3F99F63C" w14:textId="2788163B" w:rsidR="009611D7" w:rsidRDefault="009611D7" w:rsidP="00765140">
      <w:pPr>
        <w:pStyle w:val="101"/>
        <w:ind w:left="1701"/>
      </w:pPr>
      <w:r>
        <w:t>Your identification has been saved in /c/Users/wjj1/.ssh/id_rsa</w:t>
      </w:r>
    </w:p>
    <w:p w14:paraId="10883650" w14:textId="11201E1D" w:rsidR="009611D7" w:rsidRDefault="009611D7" w:rsidP="00765140">
      <w:pPr>
        <w:pStyle w:val="101"/>
        <w:ind w:left="1701"/>
      </w:pPr>
      <w:r>
        <w:t>Your public key has been saved in /c/Users/wjj1/.ssh/id_rsa.pub</w:t>
      </w:r>
    </w:p>
    <w:p w14:paraId="54985EB9" w14:textId="016CF9E3" w:rsidR="009611D7" w:rsidRDefault="009611D7" w:rsidP="00765140">
      <w:pPr>
        <w:pStyle w:val="101"/>
        <w:ind w:left="1701"/>
      </w:pPr>
      <w:r>
        <w:t>The key fingerprint is:</w:t>
      </w:r>
    </w:p>
    <w:p w14:paraId="7476B9DE" w14:textId="45055C39" w:rsidR="009611D7" w:rsidRDefault="009611D7" w:rsidP="00765140">
      <w:pPr>
        <w:pStyle w:val="101"/>
        <w:ind w:left="1701"/>
      </w:pPr>
      <w:r>
        <w:t>SHA256:XsRZZsryXcV+9ruJo8QUsYtexviMF9rPFjgVdpI6iSM wjj1@huawei.com</w:t>
      </w:r>
    </w:p>
    <w:p w14:paraId="09C5719D" w14:textId="67E0880A" w:rsidR="009611D7" w:rsidRDefault="009611D7" w:rsidP="00765140">
      <w:pPr>
        <w:pStyle w:val="101"/>
        <w:ind w:left="1701"/>
      </w:pPr>
      <w:r>
        <w:t>The key's randomart image is:</w:t>
      </w:r>
    </w:p>
    <w:p w14:paraId="76A4402A" w14:textId="5F68AC28" w:rsidR="009611D7" w:rsidRDefault="009611D7" w:rsidP="00765140">
      <w:pPr>
        <w:pStyle w:val="101"/>
        <w:ind w:left="1701"/>
      </w:pPr>
      <w:r>
        <w:t>+---[RSA 3072]----+</w:t>
      </w:r>
    </w:p>
    <w:p w14:paraId="163E8AF0" w14:textId="452DE425" w:rsidR="009611D7" w:rsidRDefault="009611D7" w:rsidP="00765140">
      <w:pPr>
        <w:pStyle w:val="101"/>
        <w:ind w:left="1701"/>
      </w:pPr>
      <w:r>
        <w:t>|           .+ ...|</w:t>
      </w:r>
    </w:p>
    <w:p w14:paraId="7864E071" w14:textId="78AAA1A3" w:rsidR="009611D7" w:rsidRDefault="009611D7" w:rsidP="00765140">
      <w:pPr>
        <w:pStyle w:val="101"/>
        <w:ind w:left="1701"/>
      </w:pPr>
      <w:r>
        <w:t>|         o *o= o.|</w:t>
      </w:r>
    </w:p>
    <w:p w14:paraId="51034549" w14:textId="37C84CB7" w:rsidR="009611D7" w:rsidRDefault="009611D7" w:rsidP="00765140">
      <w:pPr>
        <w:pStyle w:val="101"/>
        <w:ind w:left="1701"/>
      </w:pPr>
      <w:r>
        <w:t>|        . Bo+ =. |</w:t>
      </w:r>
    </w:p>
    <w:p w14:paraId="0585F3A4" w14:textId="529B1FAD" w:rsidR="009611D7" w:rsidRDefault="009611D7" w:rsidP="00765140">
      <w:pPr>
        <w:pStyle w:val="101"/>
        <w:ind w:left="1701"/>
      </w:pPr>
      <w:r>
        <w:t>|       E *+=oo  +|</w:t>
      </w:r>
    </w:p>
    <w:p w14:paraId="7EE08030" w14:textId="3F09F72F" w:rsidR="009611D7" w:rsidRDefault="009611D7" w:rsidP="00765140">
      <w:pPr>
        <w:pStyle w:val="101"/>
        <w:ind w:left="1701"/>
      </w:pPr>
      <w:r>
        <w:t>|        So+B=  .o|</w:t>
      </w:r>
    </w:p>
    <w:p w14:paraId="05A2B8B0" w14:textId="53F97620" w:rsidR="009611D7" w:rsidRDefault="009611D7" w:rsidP="00765140">
      <w:pPr>
        <w:pStyle w:val="101"/>
        <w:ind w:left="1701"/>
      </w:pPr>
      <w:r>
        <w:t>|       ...@o..  .|</w:t>
      </w:r>
    </w:p>
    <w:p w14:paraId="4E93E62B" w14:textId="7352BD5B" w:rsidR="009611D7" w:rsidRDefault="009611D7" w:rsidP="00765140">
      <w:pPr>
        <w:pStyle w:val="101"/>
        <w:ind w:left="1701"/>
      </w:pPr>
      <w:r>
        <w:t>|        .+ B. . .|</w:t>
      </w:r>
    </w:p>
    <w:p w14:paraId="1AF1DC3C" w14:textId="0DABEA1F" w:rsidR="009611D7" w:rsidRDefault="009611D7" w:rsidP="00765140">
      <w:pPr>
        <w:pStyle w:val="101"/>
        <w:ind w:left="1701"/>
      </w:pPr>
      <w:r>
        <w:t>|          o oo...|</w:t>
      </w:r>
    </w:p>
    <w:p w14:paraId="4B9AB0C1" w14:textId="448750B3" w:rsidR="009611D7" w:rsidRDefault="009611D7" w:rsidP="00765140">
      <w:pPr>
        <w:pStyle w:val="101"/>
        <w:ind w:left="1701"/>
      </w:pPr>
      <w:r>
        <w:t>|           .o+.o.|</w:t>
      </w:r>
    </w:p>
    <w:p w14:paraId="0C500689" w14:textId="3607EB68" w:rsidR="003E3517" w:rsidRDefault="009611D7" w:rsidP="00F62142">
      <w:pPr>
        <w:pStyle w:val="101"/>
        <w:ind w:left="1701"/>
      </w:pPr>
      <w:r>
        <w:t>+----[SHA256]-----+</w:t>
      </w:r>
    </w:p>
    <w:p w14:paraId="6510C0E1" w14:textId="709DC58B" w:rsidR="00F62142" w:rsidRDefault="00F62142" w:rsidP="00765140">
      <w:r>
        <w:rPr>
          <w:noProof/>
        </w:rPr>
        <w:drawing>
          <wp:inline distT="0" distB="0" distL="0" distR="0" wp14:anchorId="6FB0525D" wp14:editId="4F20E704">
            <wp:extent cx="4999511" cy="1513126"/>
            <wp:effectExtent l="19050" t="19050" r="10795" b="11430"/>
            <wp:docPr id="315" name="图片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015930" cy="1518095"/>
                    </a:xfrm>
                    <a:prstGeom prst="rect">
                      <a:avLst/>
                    </a:prstGeom>
                    <a:ln w="9525">
                      <a:solidFill>
                        <a:schemeClr val="bg1">
                          <a:lumMod val="85000"/>
                        </a:schemeClr>
                      </a:solidFill>
                    </a:ln>
                  </pic:spPr>
                </pic:pic>
              </a:graphicData>
            </a:graphic>
          </wp:inline>
        </w:drawing>
      </w:r>
    </w:p>
    <w:p w14:paraId="5BE08ADB" w14:textId="77777777" w:rsidR="00B07C76" w:rsidRDefault="00B07C76" w:rsidP="00765140"/>
    <w:p w14:paraId="28EC8B43" w14:textId="7FE34DF8" w:rsidR="009866DD" w:rsidRDefault="004806B5" w:rsidP="00765140">
      <w:r>
        <w:t xml:space="preserve">So far, </w:t>
      </w:r>
      <w:r w:rsidR="00C52A24">
        <w:t>Git is installed and configured successfully.</w:t>
      </w:r>
    </w:p>
    <w:p w14:paraId="4C6C0A69" w14:textId="22A0494F" w:rsidR="00387658" w:rsidRDefault="00387658" w:rsidP="00765140">
      <w:pPr>
        <w:pStyle w:val="3"/>
        <w:rPr>
          <w:lang w:eastAsia="en-US"/>
        </w:rPr>
      </w:pPr>
      <w:bookmarkStart w:id="19" w:name="_Toc41056459"/>
      <w:bookmarkStart w:id="20" w:name="_Toc46764379"/>
      <w:r>
        <w:t>Installing TortoiseGit</w:t>
      </w:r>
      <w:bookmarkEnd w:id="19"/>
      <w:bookmarkEnd w:id="20"/>
    </w:p>
    <w:p w14:paraId="67D83BA7" w14:textId="4C2B0E60" w:rsidR="00387658" w:rsidRDefault="00387658" w:rsidP="00765140">
      <w:pPr>
        <w:rPr>
          <w:rFonts w:ascii="Helvetica" w:hAnsi="Helvetica"/>
          <w:color w:val="3D3F43"/>
          <w:szCs w:val="21"/>
          <w:shd w:val="clear" w:color="auto" w:fill="FFFFFF"/>
        </w:rPr>
      </w:pPr>
      <w:r>
        <w:t xml:space="preserve">If you are not familiar with common Git commands or use a similar </w:t>
      </w:r>
      <w:r w:rsidR="00C47533" w:rsidRPr="00C47533">
        <w:t xml:space="preserve">Subversion </w:t>
      </w:r>
      <w:r w:rsidR="00C47533">
        <w:t>(</w:t>
      </w:r>
      <w:r>
        <w:t>SVN</w:t>
      </w:r>
      <w:r w:rsidR="00C47533">
        <w:t>)</w:t>
      </w:r>
      <w:r>
        <w:t xml:space="preserve"> client (such as TortoiseSVN), the TortoiseGit client</w:t>
      </w:r>
      <w:r w:rsidR="00FF46E3">
        <w:t xml:space="preserve">, a GUI-based Git client, </w:t>
      </w:r>
      <w:r>
        <w:t xml:space="preserve">is your better choice. You need to install Git before running it. For details about how to install Git, see section </w:t>
      </w:r>
      <w:hyperlink w:anchor="_Git安装" w:history="1">
        <w:r>
          <w:rPr>
            <w:rStyle w:val="ad"/>
          </w:rPr>
          <w:t>1.2.1</w:t>
        </w:r>
      </w:hyperlink>
      <w:r>
        <w:t>.</w:t>
      </w:r>
    </w:p>
    <w:p w14:paraId="6D7569E1" w14:textId="1EE99D8C" w:rsidR="00387658" w:rsidRDefault="00387658" w:rsidP="00765140">
      <w:pPr>
        <w:pStyle w:val="ItemStep"/>
        <w:outlineLvl w:val="9"/>
      </w:pPr>
      <w:r>
        <w:t>Install TortoiseGit and start it for the first time.</w:t>
      </w:r>
    </w:p>
    <w:p w14:paraId="4C6BD260" w14:textId="2220C474" w:rsidR="00387658" w:rsidRPr="00526FFD" w:rsidRDefault="00387658" w:rsidP="00AB2A86">
      <w:pPr>
        <w:pStyle w:val="a"/>
        <w:numPr>
          <w:ilvl w:val="0"/>
          <w:numId w:val="20"/>
        </w:numPr>
        <w:rPr>
          <w:sz w:val="21"/>
        </w:rPr>
      </w:pPr>
      <w:r w:rsidRPr="00526FFD">
        <w:rPr>
          <w:sz w:val="21"/>
        </w:rPr>
        <w:t xml:space="preserve">Visit the TortoiseGit official website at </w:t>
      </w:r>
      <w:hyperlink r:id="rId29" w:history="1">
        <w:r w:rsidR="003C2048" w:rsidRPr="00AE70D0">
          <w:rPr>
            <w:rStyle w:val="ad"/>
            <w:rFonts w:hint="eastAsia"/>
            <w:bCs/>
            <w:sz w:val="21"/>
          </w:rPr>
          <w:t>https://tortoisegit.org/download</w:t>
        </w:r>
      </w:hyperlink>
      <w:r w:rsidRPr="00526FFD">
        <w:rPr>
          <w:sz w:val="21"/>
        </w:rPr>
        <w:t xml:space="preserve"> to download a 32-bit or 64-bit TortoiseGit installation package based on </w:t>
      </w:r>
      <w:r w:rsidR="001D35ED" w:rsidRPr="00526FFD">
        <w:rPr>
          <w:sz w:val="21"/>
        </w:rPr>
        <w:t>the</w:t>
      </w:r>
      <w:r w:rsidRPr="00526FFD">
        <w:rPr>
          <w:sz w:val="21"/>
        </w:rPr>
        <w:t xml:space="preserve"> operating system</w:t>
      </w:r>
      <w:r w:rsidR="001D35ED" w:rsidRPr="00526FFD">
        <w:rPr>
          <w:sz w:val="21"/>
        </w:rPr>
        <w:t xml:space="preserve"> of your local PC</w:t>
      </w:r>
      <w:r w:rsidRPr="00526FFD">
        <w:rPr>
          <w:sz w:val="21"/>
        </w:rPr>
        <w:t>.</w:t>
      </w:r>
    </w:p>
    <w:p w14:paraId="5F728D9B" w14:textId="12E132B2" w:rsidR="00387658" w:rsidRPr="00526FFD" w:rsidRDefault="00387658" w:rsidP="00AB2A86">
      <w:pPr>
        <w:pStyle w:val="a"/>
        <w:numPr>
          <w:ilvl w:val="0"/>
          <w:numId w:val="20"/>
        </w:numPr>
        <w:rPr>
          <w:sz w:val="21"/>
        </w:rPr>
      </w:pPr>
      <w:r w:rsidRPr="00526FFD">
        <w:rPr>
          <w:sz w:val="21"/>
        </w:rPr>
        <w:t xml:space="preserve">Double-click the installation package. In the window that is displayed, click </w:t>
      </w:r>
      <w:r w:rsidRPr="00526FFD">
        <w:rPr>
          <w:b/>
          <w:sz w:val="21"/>
        </w:rPr>
        <w:t>Next</w:t>
      </w:r>
      <w:r w:rsidRPr="00526FFD">
        <w:rPr>
          <w:sz w:val="21"/>
        </w:rPr>
        <w:t xml:space="preserve"> and </w:t>
      </w:r>
      <w:r w:rsidR="002B18A6" w:rsidRPr="00526FFD">
        <w:rPr>
          <w:sz w:val="21"/>
        </w:rPr>
        <w:t>finally</w:t>
      </w:r>
      <w:r w:rsidRPr="00526FFD">
        <w:rPr>
          <w:sz w:val="21"/>
        </w:rPr>
        <w:t xml:space="preserve"> </w:t>
      </w:r>
      <w:r w:rsidRPr="00526FFD">
        <w:rPr>
          <w:b/>
          <w:sz w:val="21"/>
        </w:rPr>
        <w:t>Install</w:t>
      </w:r>
      <w:r w:rsidR="00BF06F1" w:rsidRPr="00526FFD">
        <w:rPr>
          <w:sz w:val="21"/>
        </w:rPr>
        <w:t xml:space="preserve">. </w:t>
      </w:r>
      <w:r w:rsidRPr="00526FFD">
        <w:rPr>
          <w:sz w:val="21"/>
        </w:rPr>
        <w:t xml:space="preserve">After the installation is complete, click </w:t>
      </w:r>
      <w:r w:rsidRPr="00526FFD">
        <w:rPr>
          <w:b/>
          <w:sz w:val="21"/>
        </w:rPr>
        <w:t>Finish</w:t>
      </w:r>
      <w:r w:rsidRPr="00526FFD">
        <w:rPr>
          <w:sz w:val="21"/>
        </w:rPr>
        <w:t xml:space="preserve"> to run TortoiseGit for the first time.</w:t>
      </w:r>
    </w:p>
    <w:p w14:paraId="1B8C7FB0" w14:textId="4DD9E17F" w:rsidR="00832238" w:rsidRPr="00EC4211" w:rsidRDefault="00387658" w:rsidP="00EC4211">
      <w:pPr>
        <w:pStyle w:val="a"/>
        <w:numPr>
          <w:ilvl w:val="0"/>
          <w:numId w:val="20"/>
        </w:numPr>
        <w:rPr>
          <w:sz w:val="21"/>
        </w:rPr>
      </w:pPr>
      <w:r w:rsidRPr="00526FFD">
        <w:rPr>
          <w:sz w:val="21"/>
        </w:rPr>
        <w:t>In the displayed</w:t>
      </w:r>
      <w:r w:rsidR="002E33A3">
        <w:rPr>
          <w:sz w:val="21"/>
        </w:rPr>
        <w:t xml:space="preserve"> first-</w:t>
      </w:r>
      <w:r w:rsidRPr="00526FFD">
        <w:rPr>
          <w:sz w:val="21"/>
        </w:rPr>
        <w:t xml:space="preserve">startup wizard, select a language, configure the Git executable path (automatically filled with an available Git path), configure the user name and email address, and click </w:t>
      </w:r>
      <w:r w:rsidRPr="00526FFD">
        <w:rPr>
          <w:b/>
          <w:sz w:val="21"/>
        </w:rPr>
        <w:t>Next</w:t>
      </w:r>
      <w:r w:rsidRPr="00526FFD">
        <w:rPr>
          <w:sz w:val="21"/>
        </w:rPr>
        <w:t>.</w:t>
      </w:r>
    </w:p>
    <w:p w14:paraId="1850423D" w14:textId="3B8ED4D5" w:rsidR="00387658" w:rsidRPr="00736D56" w:rsidRDefault="00C0695D" w:rsidP="00765140">
      <w:pPr>
        <w:pStyle w:val="ItemStep"/>
        <w:outlineLvl w:val="9"/>
      </w:pPr>
      <w:r>
        <w:lastRenderedPageBreak/>
        <w:t xml:space="preserve">Configure </w:t>
      </w:r>
      <w:r w:rsidR="00387658">
        <w:t>TortoiseGit</w:t>
      </w:r>
      <w:r>
        <w:t>.</w:t>
      </w:r>
    </w:p>
    <w:p w14:paraId="7187B5A9" w14:textId="23F8D78C" w:rsidR="00832238" w:rsidRDefault="00387658" w:rsidP="00A60465">
      <w:pPr>
        <w:pStyle w:val="ItemListText"/>
      </w:pPr>
      <w:r>
        <w:t>TortoiseGit also requires a key pair to authenticate with the code hosting server. The SSH k</w:t>
      </w:r>
      <w:r w:rsidR="00E00733">
        <w:t>ey pair has been generated on</w:t>
      </w:r>
      <w:r>
        <w:t xml:space="preserve"> Git Bash. </w:t>
      </w:r>
      <w:r w:rsidR="00A068A0">
        <w:t xml:space="preserve">Set </w:t>
      </w:r>
      <w:r w:rsidRPr="00A068A0">
        <w:rPr>
          <w:b/>
        </w:rPr>
        <w:t>SSH client</w:t>
      </w:r>
      <w:r>
        <w:t xml:space="preserve"> </w:t>
      </w:r>
      <w:r w:rsidR="00A068A0">
        <w:t>on the</w:t>
      </w:r>
      <w:r>
        <w:t xml:space="preserve"> </w:t>
      </w:r>
      <w:r>
        <w:rPr>
          <w:b/>
        </w:rPr>
        <w:t>Network</w:t>
      </w:r>
      <w:r>
        <w:t xml:space="preserve"> </w:t>
      </w:r>
      <w:r w:rsidR="00A068A0">
        <w:t>page</w:t>
      </w:r>
      <w:r>
        <w:t xml:space="preserve"> of TortoiseGit to </w:t>
      </w:r>
      <w:r>
        <w:rPr>
          <w:b/>
        </w:rPr>
        <w:t>ssh.exe</w:t>
      </w:r>
      <w:r>
        <w:t xml:space="preserve"> in the Git installation directory. Then, the SS</w:t>
      </w:r>
      <w:r w:rsidR="0059403F">
        <w:t>H key pair generated on</w:t>
      </w:r>
      <w:r>
        <w:t xml:space="preserve"> Git Bash can be used.</w:t>
      </w:r>
    </w:p>
    <w:p w14:paraId="4E085AAD" w14:textId="318B905D" w:rsidR="00A60465" w:rsidRPr="0091745D" w:rsidRDefault="00A60465" w:rsidP="00765140">
      <w:pPr>
        <w:pStyle w:val="ItemListText"/>
      </w:pPr>
      <w:r>
        <w:rPr>
          <w:noProof/>
        </w:rPr>
        <w:drawing>
          <wp:inline distT="0" distB="0" distL="0" distR="0" wp14:anchorId="522E20BE" wp14:editId="3DF68661">
            <wp:extent cx="4705200" cy="3904563"/>
            <wp:effectExtent l="0" t="0" r="635" b="1270"/>
            <wp:docPr id="317" name="图片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705200" cy="3904563"/>
                    </a:xfrm>
                    <a:prstGeom prst="rect">
                      <a:avLst/>
                    </a:prstGeom>
                  </pic:spPr>
                </pic:pic>
              </a:graphicData>
            </a:graphic>
          </wp:inline>
        </w:drawing>
      </w:r>
    </w:p>
    <w:p w14:paraId="1E4CEE22" w14:textId="301FE699" w:rsidR="00387658" w:rsidRDefault="00387658" w:rsidP="00765140">
      <w:pPr>
        <w:pStyle w:val="2"/>
      </w:pPr>
      <w:bookmarkStart w:id="21" w:name="_Toc41056455"/>
      <w:bookmarkStart w:id="22" w:name="_Toc46764380"/>
      <w:r>
        <w:t>Git Operations</w:t>
      </w:r>
      <w:r w:rsidR="001F419E">
        <w:t xml:space="preserve"> on the CLI</w:t>
      </w:r>
      <w:bookmarkEnd w:id="21"/>
      <w:bookmarkEnd w:id="22"/>
    </w:p>
    <w:p w14:paraId="2AC91E31" w14:textId="48347026" w:rsidR="004502AB" w:rsidRDefault="004502AB" w:rsidP="00765140">
      <w:r>
        <w:t xml:space="preserve">This section describes basic Git operations on the CLI, including creating a local Git repository, committing changes to the local Git repository, checking version change records, creating branches, merging branches, and resolving </w:t>
      </w:r>
      <w:r w:rsidR="00892CA3">
        <w:t xml:space="preserve">merge </w:t>
      </w:r>
      <w:r>
        <w:t xml:space="preserve">conflicts. Interactions between a local repository and a remote repository are explained in </w:t>
      </w:r>
      <w:hyperlink w:anchor="_华为云代码托管实践" w:history="1">
        <w:r w:rsidR="006E71E3">
          <w:rPr>
            <w:rStyle w:val="ad"/>
          </w:rPr>
          <w:t>2 Code Hosting Practice on HUAWEI CLOUD</w:t>
        </w:r>
      </w:hyperlink>
      <w:r>
        <w:t xml:space="preserve"> based on CodeHub.</w:t>
      </w:r>
    </w:p>
    <w:p w14:paraId="4BC6AC3D" w14:textId="798E03DE" w:rsidR="00121113" w:rsidRDefault="00121113" w:rsidP="00765140">
      <w:pPr>
        <w:pStyle w:val="3"/>
      </w:pPr>
      <w:bookmarkStart w:id="23" w:name="_Toc46764381"/>
      <w:r>
        <w:t>Creating a Local Repository</w:t>
      </w:r>
      <w:bookmarkEnd w:id="23"/>
    </w:p>
    <w:p w14:paraId="4BF972CF" w14:textId="6F52A1E2" w:rsidR="00121113" w:rsidRDefault="008E1A5C" w:rsidP="00765140">
      <w:pPr>
        <w:pStyle w:val="ItemStep"/>
        <w:outlineLvl w:val="9"/>
      </w:pPr>
      <w:r>
        <w:t>Create an empty folder on your</w:t>
      </w:r>
      <w:r w:rsidR="0006494D">
        <w:t xml:space="preserve"> local PC.</w:t>
      </w:r>
    </w:p>
    <w:p w14:paraId="5FBA7811" w14:textId="3D5EC9B9" w:rsidR="00121113" w:rsidRDefault="00121113" w:rsidP="00765140">
      <w:pPr>
        <w:pStyle w:val="101"/>
        <w:ind w:left="1701"/>
      </w:pPr>
      <w:r>
        <w:t xml:space="preserve">$mkdir GitLearning                  # Create a folder named </w:t>
      </w:r>
      <w:r>
        <w:rPr>
          <w:b/>
        </w:rPr>
        <w:t>GitLearning</w:t>
      </w:r>
      <w:r>
        <w:t>.</w:t>
      </w:r>
    </w:p>
    <w:p w14:paraId="14147B40" w14:textId="2168BF46" w:rsidR="00121113" w:rsidRDefault="00121113" w:rsidP="00765140">
      <w:pPr>
        <w:pStyle w:val="101"/>
        <w:ind w:left="1701"/>
      </w:pPr>
      <w:r>
        <w:t xml:space="preserve">$cd GitLearning/                    # Enter the </w:t>
      </w:r>
      <w:r>
        <w:rPr>
          <w:b/>
        </w:rPr>
        <w:t>GitLearning</w:t>
      </w:r>
      <w:r>
        <w:t xml:space="preserve"> folder.</w:t>
      </w:r>
    </w:p>
    <w:p w14:paraId="1215433D" w14:textId="50A1342B" w:rsidR="00934DC4" w:rsidRDefault="00F267E5" w:rsidP="00765140">
      <w:pPr>
        <w:pStyle w:val="ItemStep"/>
        <w:outlineLvl w:val="9"/>
      </w:pPr>
      <w:r>
        <w:t xml:space="preserve">Run the </w:t>
      </w:r>
      <w:r>
        <w:rPr>
          <w:b/>
        </w:rPr>
        <w:t>git init</w:t>
      </w:r>
      <w:r>
        <w:t xml:space="preserve"> command to turn the folder into a </w:t>
      </w:r>
      <w:r w:rsidR="000972F8">
        <w:t xml:space="preserve">local </w:t>
      </w:r>
      <w:r>
        <w:t>Git repository.</w:t>
      </w:r>
    </w:p>
    <w:p w14:paraId="482FA8DA" w14:textId="31F13A7F" w:rsidR="00121113" w:rsidRDefault="00121113" w:rsidP="00765140">
      <w:pPr>
        <w:pStyle w:val="101"/>
        <w:ind w:left="1701"/>
      </w:pPr>
      <w:r>
        <w:t xml:space="preserve">$git init                           # Create a </w:t>
      </w:r>
      <w:r w:rsidR="000972F8">
        <w:t xml:space="preserve">local </w:t>
      </w:r>
      <w:r>
        <w:t>Git repository.</w:t>
      </w:r>
    </w:p>
    <w:p w14:paraId="35FD2B08" w14:textId="2CC150E7" w:rsidR="00121113" w:rsidRDefault="00121113" w:rsidP="00765140">
      <w:pPr>
        <w:pStyle w:val="101"/>
        <w:ind w:left="1701"/>
      </w:pPr>
      <w:r>
        <w:t>Initialized empty Git repository in D:/workspace/GitLearning/.git/</w:t>
      </w:r>
    </w:p>
    <w:p w14:paraId="27E5AC96" w14:textId="6B70A392" w:rsidR="007A0F50" w:rsidRDefault="00580252" w:rsidP="00765140">
      <w:r>
        <w:lastRenderedPageBreak/>
        <w:t xml:space="preserve">After this command is executed, an empty </w:t>
      </w:r>
      <w:r w:rsidR="000972F8">
        <w:t xml:space="preserve">local </w:t>
      </w:r>
      <w:r>
        <w:t xml:space="preserve">Git repository is created. The </w:t>
      </w:r>
      <w:r w:rsidRPr="0059307A">
        <w:rPr>
          <w:b/>
          <w:bCs/>
        </w:rPr>
        <w:t>.git</w:t>
      </w:r>
      <w:r>
        <w:t xml:space="preserve"> folder is generated in the </w:t>
      </w:r>
      <w:r w:rsidRPr="0059307A">
        <w:rPr>
          <w:b/>
          <w:bCs/>
        </w:rPr>
        <w:t>GitLearning</w:t>
      </w:r>
      <w:r>
        <w:t xml:space="preserve"> fol</w:t>
      </w:r>
      <w:r w:rsidR="00C6055A">
        <w:t>der, and is used by Git to track</w:t>
      </w:r>
      <w:r>
        <w:t xml:space="preserve"> and manage the version library.</w:t>
      </w:r>
    </w:p>
    <w:p w14:paraId="0B6E15FF" w14:textId="649B4BE6" w:rsidR="00D92B1C" w:rsidRDefault="003A3D7D" w:rsidP="00765140">
      <w:r>
        <w:rPr>
          <w:noProof/>
        </w:rPr>
        <w:drawing>
          <wp:inline distT="0" distB="0" distL="0" distR="0" wp14:anchorId="334BC051" wp14:editId="34BBB064">
            <wp:extent cx="4981575" cy="1030671"/>
            <wp:effectExtent l="0" t="0" r="0" b="0"/>
            <wp:docPr id="319" name="图片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989217" cy="1032252"/>
                    </a:xfrm>
                    <a:prstGeom prst="rect">
                      <a:avLst/>
                    </a:prstGeom>
                  </pic:spPr>
                </pic:pic>
              </a:graphicData>
            </a:graphic>
          </wp:inline>
        </w:drawing>
      </w:r>
    </w:p>
    <w:p w14:paraId="0F744A79" w14:textId="77777777" w:rsidR="00832238" w:rsidRPr="00121113" w:rsidRDefault="00832238" w:rsidP="00765140"/>
    <w:p w14:paraId="76335823" w14:textId="386D4885" w:rsidR="004502AB" w:rsidRDefault="00DD1428" w:rsidP="00765140">
      <w:pPr>
        <w:pStyle w:val="3"/>
      </w:pPr>
      <w:bookmarkStart w:id="24" w:name="_Toc46764382"/>
      <w:r>
        <w:t>Committing Changes to the Local Git Repository</w:t>
      </w:r>
      <w:bookmarkEnd w:id="24"/>
    </w:p>
    <w:p w14:paraId="1A060C60" w14:textId="59482DAD" w:rsidR="00D20FAD" w:rsidRDefault="00A94E5F" w:rsidP="00765140">
      <w:r>
        <w:t xml:space="preserve">After the local Git repository is created, </w:t>
      </w:r>
      <w:r w:rsidR="00837FC0">
        <w:t>create</w:t>
      </w:r>
      <w:r>
        <w:t xml:space="preserve"> a </w:t>
      </w:r>
      <w:r w:rsidRPr="0059307A">
        <w:rPr>
          <w:b/>
          <w:bCs/>
        </w:rPr>
        <w:t>readme.txt</w:t>
      </w:r>
      <w:r>
        <w:t xml:space="preserve"> file and add it to the reposi</w:t>
      </w:r>
      <w:r w:rsidR="008C0349">
        <w:t xml:space="preserve">tory. Run the following command to create the </w:t>
      </w:r>
      <w:r w:rsidR="008C0349" w:rsidRPr="0059307A">
        <w:rPr>
          <w:b/>
          <w:bCs/>
        </w:rPr>
        <w:t>readme.txt</w:t>
      </w:r>
      <w:r w:rsidR="008C0349">
        <w:t xml:space="preserve"> file:</w:t>
      </w:r>
    </w:p>
    <w:p w14:paraId="1C26BA9C" w14:textId="2DE8F93A" w:rsidR="001965A0" w:rsidRDefault="001965A0" w:rsidP="00765140">
      <w:pPr>
        <w:pStyle w:val="101"/>
        <w:ind w:left="1701"/>
      </w:pPr>
      <w:r>
        <w:t xml:space="preserve">$ vim readme.txt               # Create a </w:t>
      </w:r>
      <w:r>
        <w:rPr>
          <w:b/>
        </w:rPr>
        <w:t>readme.txt</w:t>
      </w:r>
      <w:r>
        <w:t xml:space="preserve"> file.</w:t>
      </w:r>
    </w:p>
    <w:p w14:paraId="20760B97" w14:textId="31C45ABF" w:rsidR="00B57A96" w:rsidRDefault="00B57A96" w:rsidP="00765140">
      <w:r>
        <w:t>Enter the following content in the</w:t>
      </w:r>
      <w:r w:rsidR="008C0349">
        <w:t xml:space="preserve"> </w:t>
      </w:r>
      <w:r w:rsidR="008C0349" w:rsidRPr="0059307A">
        <w:rPr>
          <w:b/>
          <w:bCs/>
        </w:rPr>
        <w:t>readme.txt</w:t>
      </w:r>
      <w:r>
        <w:t xml:space="preserve"> file.</w:t>
      </w:r>
    </w:p>
    <w:p w14:paraId="119FAF8D" w14:textId="35ADBFF2" w:rsidR="00B57A96" w:rsidRDefault="00B57A96" w:rsidP="00765140">
      <w:pPr>
        <w:pStyle w:val="101"/>
        <w:ind w:left="1701"/>
      </w:pPr>
      <w:r>
        <w:t>This is a Git repository.</w:t>
      </w:r>
    </w:p>
    <w:p w14:paraId="4DA74F65" w14:textId="2CFD0B54" w:rsidR="009B0062" w:rsidRDefault="009B0062" w:rsidP="00765140">
      <w:r>
        <w:t xml:space="preserve">Run the </w:t>
      </w:r>
      <w:r w:rsidRPr="0059307A">
        <w:rPr>
          <w:b/>
          <w:bCs/>
        </w:rPr>
        <w:t>git status</w:t>
      </w:r>
      <w:r>
        <w:t xml:space="preserve"> command to view the status of each file in the local Git repository. The command output displays the files that are modified, deleted, and added.</w:t>
      </w:r>
    </w:p>
    <w:p w14:paraId="58EE9707" w14:textId="10A8600C" w:rsidR="009B0062" w:rsidRDefault="009B0062" w:rsidP="00765140">
      <w:pPr>
        <w:pStyle w:val="101"/>
        <w:ind w:left="1701"/>
      </w:pPr>
      <w:r>
        <w:t>$git status                    # Check the status of files in the local Git repository.</w:t>
      </w:r>
    </w:p>
    <w:p w14:paraId="5424CF78" w14:textId="1A6CB143" w:rsidR="009B0062" w:rsidRDefault="009B0062" w:rsidP="00765140">
      <w:pPr>
        <w:pStyle w:val="101"/>
        <w:ind w:left="1701"/>
      </w:pPr>
      <w:r>
        <w:t>On branch master</w:t>
      </w:r>
    </w:p>
    <w:p w14:paraId="233805F6" w14:textId="77777777" w:rsidR="009B0062" w:rsidRDefault="009B0062" w:rsidP="00765140">
      <w:pPr>
        <w:pStyle w:val="101"/>
        <w:ind w:left="1701"/>
      </w:pPr>
    </w:p>
    <w:p w14:paraId="37498044" w14:textId="6343BA46" w:rsidR="009B0062" w:rsidRDefault="009B0062" w:rsidP="00765140">
      <w:pPr>
        <w:pStyle w:val="101"/>
        <w:ind w:left="1701"/>
      </w:pPr>
      <w:r>
        <w:t>No commits yet</w:t>
      </w:r>
    </w:p>
    <w:p w14:paraId="19CA78A3" w14:textId="77777777" w:rsidR="009B0062" w:rsidRDefault="009B0062" w:rsidP="00765140">
      <w:pPr>
        <w:pStyle w:val="101"/>
        <w:ind w:left="1701"/>
      </w:pPr>
    </w:p>
    <w:p w14:paraId="0782C715" w14:textId="1FFDAD9C" w:rsidR="009B0062" w:rsidRDefault="009B0062" w:rsidP="00765140">
      <w:pPr>
        <w:pStyle w:val="101"/>
        <w:ind w:left="1701"/>
      </w:pPr>
      <w:r>
        <w:t>Untracked files:</w:t>
      </w:r>
    </w:p>
    <w:p w14:paraId="3F1C1724" w14:textId="511C0226" w:rsidR="009B0062" w:rsidRDefault="009B0062" w:rsidP="00765140">
      <w:pPr>
        <w:pStyle w:val="101"/>
        <w:ind w:left="1701"/>
      </w:pPr>
      <w:r>
        <w:t xml:space="preserve">  (use "git add &lt;file&gt;..." to include in what will be committed)</w:t>
      </w:r>
    </w:p>
    <w:p w14:paraId="33B0A7DB" w14:textId="0F17D8CB" w:rsidR="009B0062" w:rsidRDefault="009B0062" w:rsidP="00765140">
      <w:pPr>
        <w:pStyle w:val="101"/>
        <w:ind w:left="1701"/>
        <w:rPr>
          <w:color w:val="FF5555"/>
        </w:rPr>
      </w:pPr>
      <w:r>
        <w:t xml:space="preserve">        </w:t>
      </w:r>
      <w:r>
        <w:rPr>
          <w:color w:val="FF5555"/>
        </w:rPr>
        <w:t>readme.txt</w:t>
      </w:r>
    </w:p>
    <w:p w14:paraId="1B2445FE" w14:textId="77777777" w:rsidR="009B0062" w:rsidRDefault="009B0062" w:rsidP="00765140">
      <w:pPr>
        <w:pStyle w:val="101"/>
        <w:ind w:left="1701"/>
        <w:rPr>
          <w:color w:val="FF5555"/>
        </w:rPr>
      </w:pPr>
    </w:p>
    <w:p w14:paraId="2679725A" w14:textId="7DE047FC" w:rsidR="009B0062" w:rsidRDefault="009B0062" w:rsidP="00765140">
      <w:pPr>
        <w:pStyle w:val="101"/>
        <w:ind w:left="1701"/>
      </w:pPr>
      <w:r>
        <w:t>nothing added to commit but untracked files present (use "git add" to track)</w:t>
      </w:r>
    </w:p>
    <w:p w14:paraId="17031AE8" w14:textId="642FD024" w:rsidR="009B0062" w:rsidRDefault="00B516A2" w:rsidP="00765140">
      <w:r>
        <w:t xml:space="preserve">Untracked files are the files that are not traced by Git. Run the </w:t>
      </w:r>
      <w:r w:rsidRPr="0059307A">
        <w:rPr>
          <w:b/>
          <w:bCs/>
        </w:rPr>
        <w:t>git add</w:t>
      </w:r>
      <w:r>
        <w:t xml:space="preserve"> command to add the </w:t>
      </w:r>
      <w:r w:rsidR="0067476C" w:rsidRPr="0059307A">
        <w:rPr>
          <w:b/>
          <w:bCs/>
        </w:rPr>
        <w:t>readme.txt</w:t>
      </w:r>
      <w:r w:rsidR="0067476C">
        <w:t xml:space="preserve"> </w:t>
      </w:r>
      <w:r>
        <w:t>file to the staging area.</w:t>
      </w:r>
    </w:p>
    <w:p w14:paraId="2C5132CC" w14:textId="50466F31" w:rsidR="0015751C" w:rsidRDefault="0015751C" w:rsidP="00765140">
      <w:pPr>
        <w:pStyle w:val="101"/>
        <w:ind w:left="1701"/>
      </w:pPr>
      <w:r>
        <w:t xml:space="preserve">$ git add readme.txt                 # Add the </w:t>
      </w:r>
      <w:r>
        <w:rPr>
          <w:b/>
        </w:rPr>
        <w:t>readme.txt</w:t>
      </w:r>
      <w:r>
        <w:t xml:space="preserve"> file to the staging area.</w:t>
      </w:r>
    </w:p>
    <w:p w14:paraId="421695F3" w14:textId="4A65C937" w:rsidR="0015751C" w:rsidRDefault="0015751C" w:rsidP="00765140">
      <w:pPr>
        <w:pStyle w:val="101"/>
        <w:ind w:left="1701"/>
      </w:pPr>
      <w:r>
        <w:t>warning: LF will be replaced by CRLF in readme.txt.</w:t>
      </w:r>
    </w:p>
    <w:p w14:paraId="72359042" w14:textId="17A6CBF3" w:rsidR="0015751C" w:rsidRDefault="0015751C" w:rsidP="00765140">
      <w:pPr>
        <w:pStyle w:val="101"/>
        <w:ind w:left="1701"/>
      </w:pPr>
      <w:r>
        <w:t>The file will have its original line endings in your working directory</w:t>
      </w:r>
    </w:p>
    <w:p w14:paraId="0B07296E" w14:textId="7293993B" w:rsidR="009C1C0E" w:rsidRDefault="009C1C0E" w:rsidP="00765140">
      <w:r>
        <w:t xml:space="preserve">Run the </w:t>
      </w:r>
      <w:r w:rsidRPr="0059307A">
        <w:rPr>
          <w:b/>
          <w:bCs/>
        </w:rPr>
        <w:t>git status</w:t>
      </w:r>
      <w:r>
        <w:t xml:space="preserve"> command again to check the status of files in the local Git repository.</w:t>
      </w:r>
    </w:p>
    <w:p w14:paraId="4ABE58C5" w14:textId="407B2D24" w:rsidR="00276CEA" w:rsidRDefault="00276CEA" w:rsidP="00765140">
      <w:pPr>
        <w:pStyle w:val="101"/>
        <w:ind w:left="1701"/>
      </w:pPr>
      <w:r>
        <w:t>$git status                       # Check the status of files in the local Git repository.</w:t>
      </w:r>
    </w:p>
    <w:p w14:paraId="03604AAC" w14:textId="49168E00" w:rsidR="00276CEA" w:rsidRDefault="00276CEA" w:rsidP="00765140">
      <w:pPr>
        <w:pStyle w:val="101"/>
        <w:ind w:left="1701"/>
      </w:pPr>
      <w:r>
        <w:t>On branch master</w:t>
      </w:r>
    </w:p>
    <w:p w14:paraId="201D5871" w14:textId="77777777" w:rsidR="00276CEA" w:rsidRDefault="00276CEA" w:rsidP="00765140">
      <w:pPr>
        <w:pStyle w:val="101"/>
        <w:ind w:left="1701"/>
      </w:pPr>
    </w:p>
    <w:p w14:paraId="20D6A41F" w14:textId="5417AB93" w:rsidR="00276CEA" w:rsidRDefault="00276CEA" w:rsidP="00765140">
      <w:pPr>
        <w:pStyle w:val="101"/>
        <w:ind w:left="1701"/>
      </w:pPr>
      <w:r>
        <w:t>No commits yet</w:t>
      </w:r>
    </w:p>
    <w:p w14:paraId="6562EE29" w14:textId="77777777" w:rsidR="00276CEA" w:rsidRDefault="00276CEA" w:rsidP="00765140">
      <w:pPr>
        <w:pStyle w:val="101"/>
        <w:ind w:left="1701"/>
      </w:pPr>
    </w:p>
    <w:p w14:paraId="1F577DE1" w14:textId="3D04193B" w:rsidR="00276CEA" w:rsidRDefault="00276CEA" w:rsidP="00765140">
      <w:pPr>
        <w:pStyle w:val="101"/>
        <w:ind w:left="1701"/>
      </w:pPr>
      <w:r>
        <w:t>Changes to be committed:</w:t>
      </w:r>
    </w:p>
    <w:p w14:paraId="7A84D230" w14:textId="41276EE0" w:rsidR="00276CEA" w:rsidRDefault="00276CEA" w:rsidP="00765140">
      <w:pPr>
        <w:pStyle w:val="101"/>
        <w:ind w:left="1701"/>
      </w:pPr>
      <w:r>
        <w:lastRenderedPageBreak/>
        <w:t xml:space="preserve">  (use "git rm --cached &lt;file&gt;..." to unstage)</w:t>
      </w:r>
    </w:p>
    <w:p w14:paraId="54807725" w14:textId="35FC4146" w:rsidR="00276CEA" w:rsidRDefault="00276CEA" w:rsidP="00765140">
      <w:pPr>
        <w:pStyle w:val="101"/>
        <w:ind w:left="1701"/>
        <w:rPr>
          <w:color w:val="50FA7B"/>
        </w:rPr>
      </w:pPr>
      <w:r>
        <w:t xml:space="preserve">        </w:t>
      </w:r>
      <w:r>
        <w:rPr>
          <w:color w:val="50FA7B"/>
        </w:rPr>
        <w:t>new file:   readme.txt</w:t>
      </w:r>
    </w:p>
    <w:p w14:paraId="3C099D61" w14:textId="63D458B0" w:rsidR="00276CEA" w:rsidRDefault="00276CEA" w:rsidP="00765140">
      <w:r w:rsidRPr="0059307A">
        <w:rPr>
          <w:b/>
          <w:bCs/>
        </w:rPr>
        <w:t>Changes to be committed</w:t>
      </w:r>
      <w:r>
        <w:t xml:space="preserve"> indicates that changes are not committed to the local Git repository. The preceding command output shows that the </w:t>
      </w:r>
      <w:r w:rsidRPr="0059307A">
        <w:rPr>
          <w:b/>
          <w:bCs/>
        </w:rPr>
        <w:t>readme.txt</w:t>
      </w:r>
      <w:r>
        <w:t xml:space="preserve"> file is staged but not yet committed to the local Git repository. Run the </w:t>
      </w:r>
      <w:r w:rsidRPr="0059307A">
        <w:rPr>
          <w:b/>
          <w:bCs/>
        </w:rPr>
        <w:t>git commit</w:t>
      </w:r>
      <w:r>
        <w:t xml:space="preserve"> command to commit the </w:t>
      </w:r>
      <w:r w:rsidRPr="0059307A">
        <w:rPr>
          <w:b/>
          <w:bCs/>
        </w:rPr>
        <w:t>readme.txt</w:t>
      </w:r>
      <w:r>
        <w:t xml:space="preserve"> file to the local Git repository.</w:t>
      </w:r>
    </w:p>
    <w:p w14:paraId="2CF16B50" w14:textId="1C5A50E5" w:rsidR="00591A40" w:rsidRDefault="00591A40" w:rsidP="00765140">
      <w:pPr>
        <w:pStyle w:val="101"/>
        <w:ind w:left="1701"/>
      </w:pPr>
      <w:r>
        <w:t xml:space="preserve">$ git commit -m "add readme.txt file"                    # Commit the </w:t>
      </w:r>
      <w:r>
        <w:rPr>
          <w:b/>
        </w:rPr>
        <w:t>readme.txt</w:t>
      </w:r>
      <w:r>
        <w:t xml:space="preserve"> file to the local Git repository.</w:t>
      </w:r>
    </w:p>
    <w:p w14:paraId="44AE9DED" w14:textId="17CB5EC7" w:rsidR="00591A40" w:rsidRDefault="00591A40" w:rsidP="00765140">
      <w:pPr>
        <w:pStyle w:val="101"/>
        <w:ind w:left="1701"/>
      </w:pPr>
      <w:r>
        <w:t>[master (root-commit) 28b687a] add readme.txt file</w:t>
      </w:r>
    </w:p>
    <w:p w14:paraId="79ED59F9" w14:textId="3DA9FF08" w:rsidR="00591A40" w:rsidRDefault="00591A40" w:rsidP="00765140">
      <w:pPr>
        <w:pStyle w:val="101"/>
        <w:ind w:left="1701"/>
      </w:pPr>
      <w:r>
        <w:t xml:space="preserve"> 1 file changed, 1 insertion(+)</w:t>
      </w:r>
    </w:p>
    <w:p w14:paraId="0D7C6B15" w14:textId="337CF067" w:rsidR="00591A40" w:rsidRDefault="00591A40" w:rsidP="00765140">
      <w:pPr>
        <w:pStyle w:val="101"/>
        <w:ind w:left="1701"/>
      </w:pPr>
      <w:r>
        <w:t xml:space="preserve"> create mode 100644 readme.txt</w:t>
      </w:r>
    </w:p>
    <w:p w14:paraId="3D422626" w14:textId="57FF031C" w:rsidR="008A538E" w:rsidRDefault="00591A40" w:rsidP="00765140">
      <w:r>
        <w:t xml:space="preserve">The </w:t>
      </w:r>
      <w:r w:rsidRPr="0059307A">
        <w:rPr>
          <w:b/>
          <w:bCs/>
        </w:rPr>
        <w:t>-m</w:t>
      </w:r>
      <w:r>
        <w:t xml:space="preserve"> </w:t>
      </w:r>
      <w:r w:rsidR="00D20A99">
        <w:t>option</w:t>
      </w:r>
      <w:r>
        <w:t xml:space="preserve"> indicates your commit message. </w:t>
      </w:r>
      <w:r w:rsidR="002C574C">
        <w:t>Based on</w:t>
      </w:r>
      <w:r w:rsidR="007076A1">
        <w:t xml:space="preserve"> the commit message</w:t>
      </w:r>
      <w:r>
        <w:t xml:space="preserve">, you can easily find </w:t>
      </w:r>
      <w:r w:rsidR="00C47B1F">
        <w:t xml:space="preserve">the </w:t>
      </w:r>
      <w:r w:rsidR="00592B44">
        <w:t>desired</w:t>
      </w:r>
      <w:r>
        <w:t xml:space="preserve"> commit record from history records.</w:t>
      </w:r>
    </w:p>
    <w:p w14:paraId="61D19EC7" w14:textId="000DA69D" w:rsidR="002066D9" w:rsidRDefault="002066D9" w:rsidP="00765140">
      <w:pPr>
        <w:pStyle w:val="3"/>
      </w:pPr>
      <w:bookmarkStart w:id="25" w:name="_Toc46764383"/>
      <w:r>
        <w:t>Displaying Historical Commit Records</w:t>
      </w:r>
      <w:bookmarkEnd w:id="25"/>
    </w:p>
    <w:p w14:paraId="54AAF1B1" w14:textId="24851F9A" w:rsidR="0062192F" w:rsidRDefault="0062192F" w:rsidP="00765140">
      <w:r>
        <w:t xml:space="preserve">Now, you have created your first commit (the </w:t>
      </w:r>
      <w:r w:rsidRPr="0059307A">
        <w:rPr>
          <w:b/>
          <w:bCs/>
        </w:rPr>
        <w:t>readme.txt</w:t>
      </w:r>
      <w:r>
        <w:t xml:space="preserve"> file). It is hard to remember what was changed with each commit after you have created several commits. In this case, you can run the </w:t>
      </w:r>
      <w:r w:rsidRPr="0059307A">
        <w:rPr>
          <w:b/>
          <w:bCs/>
        </w:rPr>
        <w:t>git log</w:t>
      </w:r>
      <w:r>
        <w:t xml:space="preserve"> command to view historical commit records. To view the commit records of a specified file, specify the file name </w:t>
      </w:r>
      <w:r w:rsidR="003759E6">
        <w:t xml:space="preserve">in </w:t>
      </w:r>
      <w:r>
        <w:t xml:space="preserve">the </w:t>
      </w:r>
      <w:r w:rsidR="00A95EA6" w:rsidRPr="0059307A">
        <w:rPr>
          <w:b/>
          <w:bCs/>
        </w:rPr>
        <w:t>git log</w:t>
      </w:r>
      <w:r w:rsidR="00A95EA6">
        <w:t xml:space="preserve"> </w:t>
      </w:r>
      <w:r>
        <w:t>command.</w:t>
      </w:r>
    </w:p>
    <w:p w14:paraId="7D878CC8" w14:textId="5C8EC2A1" w:rsidR="00425B66" w:rsidRPr="00425B66" w:rsidRDefault="00425B66" w:rsidP="00765140">
      <w:pPr>
        <w:pStyle w:val="101"/>
        <w:ind w:left="1701"/>
        <w:rPr>
          <w:color w:val="000000" w:themeColor="text1"/>
        </w:rPr>
      </w:pPr>
      <w:r w:rsidRPr="00B07C76">
        <w:t>$ git log                                      # Display historical commit records.</w:t>
      </w:r>
    </w:p>
    <w:p w14:paraId="5430C0ED" w14:textId="2DFE9F16" w:rsidR="00425B66" w:rsidRPr="00425B66" w:rsidRDefault="00425B66" w:rsidP="00765140">
      <w:pPr>
        <w:pStyle w:val="101"/>
        <w:ind w:left="1701"/>
        <w:rPr>
          <w:color w:val="000000" w:themeColor="text1"/>
        </w:rPr>
      </w:pPr>
      <w:r>
        <w:rPr>
          <w:color w:val="000000" w:themeColor="text1"/>
        </w:rPr>
        <w:t>commit 28b687ac29cc4940710b3bb112b371c6ee46a260 (HEAD -&gt; master)</w:t>
      </w:r>
    </w:p>
    <w:p w14:paraId="6D663011" w14:textId="0E65EA19" w:rsidR="00425B66" w:rsidRPr="00425B66" w:rsidRDefault="00FA20DA" w:rsidP="00765140">
      <w:pPr>
        <w:pStyle w:val="101"/>
        <w:ind w:left="1701"/>
        <w:rPr>
          <w:color w:val="000000" w:themeColor="text1"/>
        </w:rPr>
      </w:pPr>
      <w:r>
        <w:rPr>
          <w:color w:val="000000" w:themeColor="text1"/>
        </w:rPr>
        <w:t>Author: wjj1 &lt;wjj1@huawei.com&gt;</w:t>
      </w:r>
    </w:p>
    <w:p w14:paraId="044EF291" w14:textId="03D3F7DB" w:rsidR="00425B66" w:rsidRPr="00425B66" w:rsidRDefault="00425B66" w:rsidP="00765140">
      <w:pPr>
        <w:pStyle w:val="101"/>
        <w:ind w:left="1701"/>
        <w:rPr>
          <w:color w:val="000000" w:themeColor="text1"/>
        </w:rPr>
      </w:pPr>
      <w:r>
        <w:rPr>
          <w:color w:val="000000" w:themeColor="text1"/>
        </w:rPr>
        <w:t>Date:   Mon May 18 16:35:43 2020 +0800</w:t>
      </w:r>
    </w:p>
    <w:p w14:paraId="63BC57DA" w14:textId="77777777" w:rsidR="00425B66" w:rsidRPr="00425B66" w:rsidRDefault="00425B66" w:rsidP="00765140">
      <w:pPr>
        <w:pStyle w:val="101"/>
        <w:ind w:left="1701"/>
        <w:rPr>
          <w:color w:val="000000" w:themeColor="text1"/>
        </w:rPr>
      </w:pPr>
    </w:p>
    <w:p w14:paraId="2AB7DE54" w14:textId="05599CB8" w:rsidR="00425B66" w:rsidRDefault="00425B66" w:rsidP="00765140">
      <w:pPr>
        <w:pStyle w:val="101"/>
        <w:ind w:left="1701" w:firstLine="360"/>
        <w:rPr>
          <w:color w:val="000000" w:themeColor="text1"/>
        </w:rPr>
      </w:pPr>
      <w:r>
        <w:rPr>
          <w:color w:val="000000" w:themeColor="text1"/>
        </w:rPr>
        <w:t>add readme.txt file</w:t>
      </w:r>
    </w:p>
    <w:p w14:paraId="6120D199" w14:textId="24B3B87E" w:rsidR="00776C48" w:rsidRDefault="00776C48" w:rsidP="00765140">
      <w:r>
        <w:t xml:space="preserve">A variety of options </w:t>
      </w:r>
      <w:r w:rsidR="003759E6">
        <w:t>are available to</w:t>
      </w:r>
      <w:r>
        <w:t xml:space="preserve"> the </w:t>
      </w:r>
      <w:r w:rsidRPr="0059307A">
        <w:rPr>
          <w:b/>
          <w:bCs/>
        </w:rPr>
        <w:t>git log</w:t>
      </w:r>
      <w:r w:rsidR="003759E6">
        <w:t xml:space="preserve"> command</w:t>
      </w:r>
      <w:r>
        <w:t xml:space="preserve">. For example, the </w:t>
      </w:r>
      <w:r w:rsidRPr="0059307A">
        <w:rPr>
          <w:b/>
          <w:bCs/>
        </w:rPr>
        <w:t>--pretty==oneline</w:t>
      </w:r>
      <w:r>
        <w:t xml:space="preserve"> option </w:t>
      </w:r>
      <w:r w:rsidR="006536F9">
        <w:t>displays</w:t>
      </w:r>
      <w:r>
        <w:t xml:space="preserve"> each commit on a single line.</w:t>
      </w:r>
    </w:p>
    <w:p w14:paraId="1E3B9C63" w14:textId="30A4990C" w:rsidR="00D86762" w:rsidRPr="00D86762" w:rsidRDefault="00D86762" w:rsidP="00765140">
      <w:pPr>
        <w:pStyle w:val="101"/>
        <w:ind w:left="1701"/>
        <w:rPr>
          <w:color w:val="000000" w:themeColor="text1"/>
        </w:rPr>
      </w:pPr>
      <w:r w:rsidRPr="00B07C76">
        <w:t>$ git log --pretty=oneline                      # Display each commit on a single line.</w:t>
      </w:r>
    </w:p>
    <w:p w14:paraId="48265529" w14:textId="76AC82AF" w:rsidR="00D86762" w:rsidRPr="00D86762" w:rsidRDefault="00D86762" w:rsidP="00765140">
      <w:pPr>
        <w:pStyle w:val="101"/>
        <w:ind w:left="1701"/>
        <w:rPr>
          <w:color w:val="000000" w:themeColor="text1"/>
        </w:rPr>
      </w:pPr>
      <w:r>
        <w:rPr>
          <w:color w:val="000000" w:themeColor="text1"/>
        </w:rPr>
        <w:t>28b687ac29cc4940710b3bb112b371c6ee46a260 (HEAD -&gt; master) add readme.txt file</w:t>
      </w:r>
    </w:p>
    <w:p w14:paraId="5B32C724" w14:textId="06ADDC2B" w:rsidR="00591A40" w:rsidRPr="0062192F" w:rsidRDefault="007765D6" w:rsidP="00765140">
      <w:r>
        <w:t xml:space="preserve">For more information about the </w:t>
      </w:r>
      <w:r w:rsidRPr="0059307A">
        <w:rPr>
          <w:b/>
          <w:bCs/>
        </w:rPr>
        <w:t>git log</w:t>
      </w:r>
      <w:r>
        <w:t xml:space="preserve"> command, </w:t>
      </w:r>
      <w:r w:rsidR="00CE4F23">
        <w:t>visit</w:t>
      </w:r>
      <w:r>
        <w:t xml:space="preserve"> </w:t>
      </w:r>
      <w:hyperlink r:id="rId32" w:history="1">
        <w:r w:rsidR="0023393F" w:rsidRPr="0023393F">
          <w:rPr>
            <w:rStyle w:val="ad"/>
            <w:rFonts w:hint="eastAsia"/>
            <w:bCs/>
          </w:rPr>
          <w:t>https://git-scm.com/book/en/v2/Git-Basics-Viewing-the-Commit-History</w:t>
        </w:r>
      </w:hyperlink>
      <w:r>
        <w:t>.</w:t>
      </w:r>
    </w:p>
    <w:p w14:paraId="666601B1" w14:textId="02390A72" w:rsidR="00A639AD" w:rsidRDefault="00D56386" w:rsidP="00765140">
      <w:pPr>
        <w:pStyle w:val="3"/>
      </w:pPr>
      <w:bookmarkStart w:id="26" w:name="_Toc46764384"/>
      <w:r>
        <w:t>Creating a Branch</w:t>
      </w:r>
      <w:bookmarkEnd w:id="26"/>
    </w:p>
    <w:p w14:paraId="5DEF9CD0" w14:textId="2717B781" w:rsidR="001377C0" w:rsidRDefault="005D2D65" w:rsidP="00765140">
      <w:r>
        <w:t xml:space="preserve">Branching is an important feature of Git. </w:t>
      </w:r>
      <w:r w:rsidR="004B5CBA">
        <w:t>With this feature, you can</w:t>
      </w:r>
      <w:r>
        <w:t xml:space="preserve"> diverge from the main line of development and continue to do work without messing with that main line. You can run the </w:t>
      </w:r>
      <w:r w:rsidRPr="0059307A">
        <w:rPr>
          <w:b/>
          <w:bCs/>
        </w:rPr>
        <w:t>git branch</w:t>
      </w:r>
      <w:r>
        <w:t xml:space="preserve"> command to create a branch. The following example create</w:t>
      </w:r>
      <w:r w:rsidR="00B42F15">
        <w:t>s</w:t>
      </w:r>
      <w:r>
        <w:t xml:space="preserve"> a branch named </w:t>
      </w:r>
      <w:r w:rsidRPr="0059307A">
        <w:rPr>
          <w:b/>
          <w:bCs/>
        </w:rPr>
        <w:t>feature</w:t>
      </w:r>
      <w:r>
        <w:t xml:space="preserve"> and add functions in this branch.</w:t>
      </w:r>
    </w:p>
    <w:p w14:paraId="4884BDBC" w14:textId="780A5FB5" w:rsidR="0037035A" w:rsidRDefault="00D24A5B" w:rsidP="00765140">
      <w:pPr>
        <w:pStyle w:val="101"/>
        <w:ind w:left="1701"/>
      </w:pPr>
      <w:r>
        <w:t xml:space="preserve">$ git branch feature                 # Create a branch named </w:t>
      </w:r>
      <w:r>
        <w:rPr>
          <w:b/>
        </w:rPr>
        <w:t>feature</w:t>
      </w:r>
      <w:r>
        <w:t>.</w:t>
      </w:r>
    </w:p>
    <w:p w14:paraId="4E8185B5" w14:textId="2EEFD45A" w:rsidR="00D24A5B" w:rsidRDefault="00D24A5B" w:rsidP="00765140">
      <w:r>
        <w:t>Switch to the feature branch.</w:t>
      </w:r>
    </w:p>
    <w:p w14:paraId="4977B25A" w14:textId="7F76A0F6" w:rsidR="006243C0" w:rsidRDefault="006243C0" w:rsidP="00765140">
      <w:pPr>
        <w:pStyle w:val="101"/>
        <w:ind w:left="1701"/>
      </w:pPr>
      <w:r>
        <w:t>$ git switch feature                 # Switch to the feature branch.</w:t>
      </w:r>
    </w:p>
    <w:p w14:paraId="74FA7D7B" w14:textId="6CE6E979" w:rsidR="004E59B6" w:rsidRDefault="006243C0" w:rsidP="00765140">
      <w:pPr>
        <w:pStyle w:val="101"/>
        <w:ind w:left="1701"/>
      </w:pPr>
      <w:r>
        <w:t>Switched to branch 'feature'</w:t>
      </w:r>
    </w:p>
    <w:p w14:paraId="7441D436" w14:textId="65D76C31" w:rsidR="004E59B6" w:rsidRDefault="000E6010" w:rsidP="00765140">
      <w:r>
        <w:lastRenderedPageBreak/>
        <w:t>The branch you are working on is displayed on the right of the CLI. The information in the red box in the following figure indicates that you are working on the feature branch.</w:t>
      </w:r>
    </w:p>
    <w:p w14:paraId="2AA6686B" w14:textId="05F17AA2" w:rsidR="004E59B6" w:rsidRDefault="00E2766F" w:rsidP="00765140">
      <w:r>
        <w:rPr>
          <w:noProof/>
        </w:rPr>
        <w:drawing>
          <wp:inline distT="0" distB="0" distL="0" distR="0" wp14:anchorId="138D7288" wp14:editId="346F7BF6">
            <wp:extent cx="4171950" cy="34290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171950" cy="342900"/>
                    </a:xfrm>
                    <a:prstGeom prst="rect">
                      <a:avLst/>
                    </a:prstGeom>
                  </pic:spPr>
                </pic:pic>
              </a:graphicData>
            </a:graphic>
          </wp:inline>
        </w:drawing>
      </w:r>
    </w:p>
    <w:p w14:paraId="6B2110BA" w14:textId="77777777" w:rsidR="00832238" w:rsidRDefault="00832238" w:rsidP="00765140"/>
    <w:p w14:paraId="76420383" w14:textId="6C32457A" w:rsidR="009924D3" w:rsidRDefault="009924D3" w:rsidP="00765140">
      <w:r>
        <w:t xml:space="preserve">Add the </w:t>
      </w:r>
      <w:r w:rsidRPr="0059307A">
        <w:rPr>
          <w:b/>
          <w:bCs/>
        </w:rPr>
        <w:t>helloworld.md</w:t>
      </w:r>
      <w:r>
        <w:t xml:space="preserve"> file to the feature branch. This file represents a new function.</w:t>
      </w:r>
    </w:p>
    <w:p w14:paraId="35E4C077" w14:textId="25F3374A" w:rsidR="001B03B7" w:rsidRDefault="008E2BDD" w:rsidP="00765140">
      <w:pPr>
        <w:pStyle w:val="101"/>
        <w:ind w:left="1701"/>
      </w:pPr>
      <w:r>
        <w:t xml:space="preserve">$ echo "hello world !" &gt; helloworld.md                      # Create the </w:t>
      </w:r>
      <w:r>
        <w:rPr>
          <w:b/>
        </w:rPr>
        <w:t>helloworld.md</w:t>
      </w:r>
      <w:r>
        <w:t xml:space="preserve"> file.</w:t>
      </w:r>
    </w:p>
    <w:p w14:paraId="28185054" w14:textId="63821B98" w:rsidR="008E2BDD" w:rsidRPr="008E2BDD" w:rsidRDefault="008E2BDD" w:rsidP="00765140">
      <w:pPr>
        <w:pStyle w:val="101"/>
        <w:ind w:left="1701"/>
      </w:pPr>
      <w:r>
        <w:t xml:space="preserve">$ git add helloworld.md                                    # Add the </w:t>
      </w:r>
      <w:r>
        <w:rPr>
          <w:b/>
        </w:rPr>
        <w:t>helloworld.md</w:t>
      </w:r>
      <w:r>
        <w:t xml:space="preserve"> file to the staging area.</w:t>
      </w:r>
    </w:p>
    <w:p w14:paraId="47CE811B" w14:textId="190D524F" w:rsidR="008E2BDD" w:rsidRPr="008E2BDD" w:rsidRDefault="008E2BDD" w:rsidP="00765140">
      <w:pPr>
        <w:pStyle w:val="101"/>
        <w:ind w:left="1701"/>
      </w:pPr>
      <w:r>
        <w:t>warning: LF will be replaced by CRLF in helloworld.md.</w:t>
      </w:r>
    </w:p>
    <w:p w14:paraId="4CCE043D" w14:textId="470E8D4B" w:rsidR="008E2BDD" w:rsidRDefault="008E2BDD" w:rsidP="00765140">
      <w:pPr>
        <w:pStyle w:val="101"/>
        <w:ind w:left="1701"/>
      </w:pPr>
      <w:r>
        <w:t>The file will have its original line endings in your working directory</w:t>
      </w:r>
    </w:p>
    <w:p w14:paraId="1E6BE313" w14:textId="44105306" w:rsidR="008A75DC" w:rsidRDefault="008A75DC" w:rsidP="00765140">
      <w:pPr>
        <w:pStyle w:val="101"/>
        <w:ind w:left="1701"/>
      </w:pPr>
      <w:r>
        <w:t xml:space="preserve">$ git commit -m "add helloworld.md file"                    # Commit the </w:t>
      </w:r>
      <w:r>
        <w:rPr>
          <w:b/>
        </w:rPr>
        <w:t>helloworld.md</w:t>
      </w:r>
      <w:r>
        <w:t xml:space="preserve"> file to the local Git repository.</w:t>
      </w:r>
    </w:p>
    <w:p w14:paraId="2BF30D92" w14:textId="63D585CC" w:rsidR="008A75DC" w:rsidRDefault="008A75DC" w:rsidP="00765140">
      <w:pPr>
        <w:pStyle w:val="101"/>
        <w:ind w:left="1701"/>
      </w:pPr>
      <w:r>
        <w:t>[feature 9ce7bc3] add helloworld.md file</w:t>
      </w:r>
    </w:p>
    <w:p w14:paraId="265C6053" w14:textId="30D7181A" w:rsidR="008A75DC" w:rsidRDefault="008A75DC" w:rsidP="00765140">
      <w:pPr>
        <w:pStyle w:val="101"/>
        <w:ind w:left="1701"/>
      </w:pPr>
      <w:r>
        <w:t xml:space="preserve"> 1 file changed, 1 insertion(+)</w:t>
      </w:r>
    </w:p>
    <w:p w14:paraId="5689C173" w14:textId="75C5AF5E" w:rsidR="008A75DC" w:rsidRDefault="008A75DC" w:rsidP="00765140">
      <w:pPr>
        <w:pStyle w:val="101"/>
        <w:ind w:left="1701"/>
      </w:pPr>
      <w:r>
        <w:t xml:space="preserve"> create mode 100644 helloworld.md</w:t>
      </w:r>
    </w:p>
    <w:p w14:paraId="34EE49D7" w14:textId="72B6096D" w:rsidR="000F6483" w:rsidRDefault="004B1A80" w:rsidP="00765140">
      <w:r>
        <w:t xml:space="preserve">Check files in the </w:t>
      </w:r>
      <w:r w:rsidRPr="0059307A">
        <w:rPr>
          <w:b/>
          <w:bCs/>
        </w:rPr>
        <w:t>GitLearning</w:t>
      </w:r>
      <w:r>
        <w:t xml:space="preserve"> folder. You can see that the </w:t>
      </w:r>
      <w:r w:rsidRPr="0059307A">
        <w:rPr>
          <w:b/>
          <w:bCs/>
        </w:rPr>
        <w:t>helloworld.md</w:t>
      </w:r>
      <w:r>
        <w:t xml:space="preserve"> file is added to the feature branch.</w:t>
      </w:r>
    </w:p>
    <w:p w14:paraId="3D9D3244" w14:textId="3A54D90B" w:rsidR="004B1A80" w:rsidRDefault="004B1A80" w:rsidP="00765140">
      <w:pPr>
        <w:pStyle w:val="101"/>
        <w:ind w:left="1701"/>
      </w:pPr>
      <w:r>
        <w:t xml:space="preserve">$ ll                                # Display files in the </w:t>
      </w:r>
      <w:r w:rsidR="005A4FA0" w:rsidRPr="0059307A">
        <w:rPr>
          <w:b/>
          <w:bCs/>
        </w:rPr>
        <w:t>GitLearning</w:t>
      </w:r>
      <w:r w:rsidR="005A4FA0">
        <w:t xml:space="preserve"> </w:t>
      </w:r>
      <w:r>
        <w:t>folder.</w:t>
      </w:r>
    </w:p>
    <w:p w14:paraId="529E38E3" w14:textId="613C3EBF" w:rsidR="004B1A80" w:rsidRDefault="004B1A80" w:rsidP="00765140">
      <w:pPr>
        <w:pStyle w:val="101"/>
        <w:ind w:left="1701"/>
      </w:pPr>
      <w:r>
        <w:t>total 2</w:t>
      </w:r>
    </w:p>
    <w:p w14:paraId="1AF942AB" w14:textId="394296CC" w:rsidR="004B1A80" w:rsidRDefault="004B1A80" w:rsidP="00765140">
      <w:pPr>
        <w:pStyle w:val="101"/>
        <w:ind w:left="1701"/>
      </w:pPr>
      <w:r>
        <w:t>-rw-r--r-- 1 wWX935519 1049089 14 May 18 17:06 helloworld.md</w:t>
      </w:r>
    </w:p>
    <w:p w14:paraId="3A2CD2DF" w14:textId="73D64156" w:rsidR="004B1A80" w:rsidRDefault="004B1A80" w:rsidP="00765140">
      <w:pPr>
        <w:pStyle w:val="101"/>
        <w:ind w:left="1701"/>
      </w:pPr>
      <w:r>
        <w:t>-rw-r--r-- 1 wWX935519 1049089 26 May 18 15:02 readme.txt</w:t>
      </w:r>
    </w:p>
    <w:p w14:paraId="7CBC8768" w14:textId="6776B4E3" w:rsidR="003E26D9" w:rsidRDefault="003E26D9" w:rsidP="00765140">
      <w:pPr>
        <w:pStyle w:val="3"/>
      </w:pPr>
      <w:bookmarkStart w:id="27" w:name="_Toc46764385"/>
      <w:r>
        <w:t>Merging Branches</w:t>
      </w:r>
      <w:bookmarkEnd w:id="27"/>
    </w:p>
    <w:p w14:paraId="51360925" w14:textId="1CBCE9E8" w:rsidR="004F409F" w:rsidRDefault="00560BA9" w:rsidP="00765140">
      <w:r>
        <w:t>After functions are developed in the feature branch, merge the feature branch to the master branch.</w:t>
      </w:r>
    </w:p>
    <w:p w14:paraId="0BA83464" w14:textId="12978AC5" w:rsidR="004F409F" w:rsidRDefault="004F409F" w:rsidP="00765140">
      <w:pPr>
        <w:pStyle w:val="ItemStep"/>
        <w:outlineLvl w:val="9"/>
      </w:pPr>
      <w:r>
        <w:t>Switch to the master branch.</w:t>
      </w:r>
    </w:p>
    <w:p w14:paraId="0FE1CC36" w14:textId="7C2DF77C" w:rsidR="00972081" w:rsidRDefault="00972081" w:rsidP="00765140">
      <w:pPr>
        <w:pStyle w:val="101"/>
        <w:ind w:left="1701"/>
      </w:pPr>
      <w:r>
        <w:t>$ git switch master                 # Switch to the master branch.</w:t>
      </w:r>
    </w:p>
    <w:p w14:paraId="22FD361E" w14:textId="5BD80A40" w:rsidR="00972081" w:rsidRDefault="00972081" w:rsidP="00765140">
      <w:pPr>
        <w:pStyle w:val="101"/>
        <w:ind w:left="1701"/>
      </w:pPr>
      <w:r>
        <w:t>Switched to branch 'master'</w:t>
      </w:r>
    </w:p>
    <w:p w14:paraId="604CA165" w14:textId="5D409A03" w:rsidR="000D4A77" w:rsidRDefault="000D4A77" w:rsidP="00765140">
      <w:pPr>
        <w:pStyle w:val="101"/>
        <w:ind w:left="1701"/>
      </w:pPr>
      <w:r>
        <w:t xml:space="preserve">$ ll                               # Check files in the master branch. Only the </w:t>
      </w:r>
      <w:r>
        <w:rPr>
          <w:b/>
        </w:rPr>
        <w:t>readme.txt</w:t>
      </w:r>
      <w:r>
        <w:t xml:space="preserve"> file exists.</w:t>
      </w:r>
    </w:p>
    <w:p w14:paraId="76D8879D" w14:textId="394D4FE6" w:rsidR="000D4A77" w:rsidRDefault="000D4A77" w:rsidP="00765140">
      <w:pPr>
        <w:pStyle w:val="101"/>
        <w:ind w:left="1701"/>
      </w:pPr>
      <w:r>
        <w:t>total 1</w:t>
      </w:r>
    </w:p>
    <w:p w14:paraId="504D2A6C" w14:textId="026F92D8" w:rsidR="000D4A77" w:rsidRDefault="000D4A77" w:rsidP="00765140">
      <w:pPr>
        <w:pStyle w:val="101"/>
        <w:ind w:left="1701"/>
      </w:pPr>
      <w:r>
        <w:t>-rw-r--r-- 1 wWX935519 1049089 26  May 18 15:02 readme.txt</w:t>
      </w:r>
    </w:p>
    <w:p w14:paraId="68B948F9" w14:textId="5A5DEFB1" w:rsidR="00972081" w:rsidRDefault="00972081" w:rsidP="00765140">
      <w:pPr>
        <w:pStyle w:val="ItemStep"/>
        <w:outlineLvl w:val="9"/>
      </w:pPr>
      <w:r>
        <w:t>Merge the feature branch to the master branch.</w:t>
      </w:r>
    </w:p>
    <w:p w14:paraId="754A43EA" w14:textId="66A5B608" w:rsidR="00E9221B" w:rsidRDefault="00E9221B" w:rsidP="00765140">
      <w:pPr>
        <w:pStyle w:val="101"/>
        <w:ind w:left="1701"/>
      </w:pPr>
      <w:r>
        <w:t>$ git merge feature</w:t>
      </w:r>
    </w:p>
    <w:p w14:paraId="3D1C51E2" w14:textId="3EBC509A" w:rsidR="00E9221B" w:rsidRDefault="00E9221B" w:rsidP="00765140">
      <w:pPr>
        <w:pStyle w:val="101"/>
        <w:ind w:left="1701"/>
      </w:pPr>
      <w:r>
        <w:t>Updating 28b687a..9ce7bc3</w:t>
      </w:r>
    </w:p>
    <w:p w14:paraId="027E17E8" w14:textId="45061D0E" w:rsidR="00E9221B" w:rsidRDefault="00E9221B" w:rsidP="00765140">
      <w:pPr>
        <w:pStyle w:val="101"/>
        <w:ind w:left="1701"/>
      </w:pPr>
      <w:r>
        <w:t>Fast-forward</w:t>
      </w:r>
    </w:p>
    <w:p w14:paraId="3A67D9BA" w14:textId="7E7E1340" w:rsidR="00E9221B" w:rsidRDefault="00E9221B" w:rsidP="00765140">
      <w:pPr>
        <w:pStyle w:val="101"/>
        <w:ind w:left="1701"/>
        <w:rPr>
          <w:color w:val="50FA7B"/>
        </w:rPr>
      </w:pPr>
      <w:r>
        <w:t xml:space="preserve"> helloworld.md | 1 </w:t>
      </w:r>
      <w:r>
        <w:rPr>
          <w:color w:val="50FA7B"/>
        </w:rPr>
        <w:t>+</w:t>
      </w:r>
    </w:p>
    <w:p w14:paraId="3D188220" w14:textId="5EDDB898" w:rsidR="00E9221B" w:rsidRDefault="00E9221B" w:rsidP="00765140">
      <w:pPr>
        <w:pStyle w:val="101"/>
        <w:ind w:left="1701"/>
      </w:pPr>
      <w:r>
        <w:t xml:space="preserve"> 1 file changed, 1 insertion(+)</w:t>
      </w:r>
    </w:p>
    <w:p w14:paraId="1AED848C" w14:textId="3660DFC9" w:rsidR="00E9221B" w:rsidRDefault="00E9221B" w:rsidP="00765140">
      <w:pPr>
        <w:pStyle w:val="101"/>
        <w:ind w:left="1701"/>
      </w:pPr>
      <w:r>
        <w:t xml:space="preserve"> create mode 100644 helloworld.md</w:t>
      </w:r>
    </w:p>
    <w:p w14:paraId="60E5E251" w14:textId="77777777" w:rsidR="000E539F" w:rsidRDefault="00E9221B" w:rsidP="00765140">
      <w:r>
        <w:t xml:space="preserve">The output of the </w:t>
      </w:r>
      <w:r w:rsidRPr="0059307A">
        <w:rPr>
          <w:b/>
          <w:bCs/>
        </w:rPr>
        <w:t>git merge</w:t>
      </w:r>
      <w:r>
        <w:t xml:space="preserve"> command indicates that the </w:t>
      </w:r>
      <w:r w:rsidRPr="0059307A">
        <w:rPr>
          <w:b/>
          <w:bCs/>
        </w:rPr>
        <w:t>helloworld.md</w:t>
      </w:r>
      <w:r>
        <w:t xml:space="preserve"> file is added to the master branch. This file is </w:t>
      </w:r>
      <w:r w:rsidR="003B441E">
        <w:t>the one created in the</w:t>
      </w:r>
      <w:r>
        <w:t xml:space="preserve"> feature branch</w:t>
      </w:r>
      <w:r w:rsidR="003B441E">
        <w:t>.</w:t>
      </w:r>
      <w:r>
        <w:t xml:space="preserve"> </w:t>
      </w:r>
    </w:p>
    <w:p w14:paraId="6F9B9E52" w14:textId="6E2828CC" w:rsidR="00E9221B" w:rsidRDefault="000E539F" w:rsidP="00765140">
      <w:r>
        <w:lastRenderedPageBreak/>
        <w:t>Run the following command to c</w:t>
      </w:r>
      <w:r w:rsidR="00E9221B">
        <w:t xml:space="preserve">heck files in the master branch. The command output shows that the </w:t>
      </w:r>
      <w:r w:rsidR="00E9221B" w:rsidRPr="0059307A">
        <w:rPr>
          <w:b/>
          <w:bCs/>
        </w:rPr>
        <w:t>helloworld.md</w:t>
      </w:r>
      <w:r w:rsidR="00E9221B">
        <w:t xml:space="preserve"> file is added to the master branch.</w:t>
      </w:r>
    </w:p>
    <w:p w14:paraId="32294EE5" w14:textId="2F898985" w:rsidR="008B459D" w:rsidRDefault="008B459D" w:rsidP="00765140">
      <w:pPr>
        <w:pStyle w:val="101"/>
        <w:ind w:left="1701"/>
      </w:pPr>
      <w:r>
        <w:t>$ ll                                  # Check files in the master branch.</w:t>
      </w:r>
    </w:p>
    <w:p w14:paraId="75C484EC" w14:textId="663A9B4F" w:rsidR="008B459D" w:rsidRDefault="008B459D" w:rsidP="00765140">
      <w:pPr>
        <w:pStyle w:val="101"/>
        <w:ind w:left="1701"/>
      </w:pPr>
      <w:r>
        <w:t>total 2</w:t>
      </w:r>
    </w:p>
    <w:p w14:paraId="0F2C5ADB" w14:textId="4AD460FE" w:rsidR="008B459D" w:rsidRDefault="008B459D" w:rsidP="00765140">
      <w:pPr>
        <w:pStyle w:val="101"/>
        <w:ind w:left="1701"/>
      </w:pPr>
      <w:r>
        <w:t>-rw-r--r-- 1 wWX935519 1049089 15  May 18 17:19 helloworld.md</w:t>
      </w:r>
    </w:p>
    <w:p w14:paraId="33A6469F" w14:textId="39B46C23" w:rsidR="008B459D" w:rsidRDefault="008B459D" w:rsidP="00765140">
      <w:pPr>
        <w:pStyle w:val="101"/>
        <w:ind w:left="1701"/>
      </w:pPr>
      <w:r>
        <w:t>-rw-r--r-- 1 wWX935519 1049089 26  May 18 15:02 readme.txt</w:t>
      </w:r>
    </w:p>
    <w:p w14:paraId="5F975BB5" w14:textId="2FB15150" w:rsidR="008B459D" w:rsidRDefault="00CA1179" w:rsidP="00765140">
      <w:pPr>
        <w:pStyle w:val="3"/>
      </w:pPr>
      <w:bookmarkStart w:id="28" w:name="_Toc46764386"/>
      <w:r>
        <w:t xml:space="preserve">Resolving </w:t>
      </w:r>
      <w:r w:rsidR="007B4226">
        <w:t xml:space="preserve">Merge </w:t>
      </w:r>
      <w:r>
        <w:t>Conflicts</w:t>
      </w:r>
      <w:bookmarkEnd w:id="28"/>
    </w:p>
    <w:p w14:paraId="4A0D0503" w14:textId="6DA018CD" w:rsidR="00456B29" w:rsidRDefault="00C17078" w:rsidP="00765140">
      <w:r>
        <w:t xml:space="preserve">Conflicts may occur when branches are merged. If the same file is modified in two branches, Git </w:t>
      </w:r>
      <w:r w:rsidR="00AE6BA1">
        <w:t>may</w:t>
      </w:r>
      <w:r>
        <w:t xml:space="preserve"> not let you merge the branches due to a conflict. In this case, you need to resolve the conflict. The following uses the feature branch and master branch as an example.</w:t>
      </w:r>
    </w:p>
    <w:p w14:paraId="7B874643" w14:textId="5D9EA409" w:rsidR="00FE304B" w:rsidRDefault="00FE304B" w:rsidP="00765140">
      <w:pPr>
        <w:pStyle w:val="ItemStep"/>
        <w:outlineLvl w:val="9"/>
      </w:pPr>
      <w:r>
        <w:t xml:space="preserve">Switch to the feature branch, modify the </w:t>
      </w:r>
      <w:r>
        <w:rPr>
          <w:b/>
        </w:rPr>
        <w:t>helloworld.md</w:t>
      </w:r>
      <w:r>
        <w:t xml:space="preserve"> file, and commit it to the local Git repository.</w:t>
      </w:r>
    </w:p>
    <w:p w14:paraId="7B1134D4" w14:textId="1A061DFC" w:rsidR="00B55942" w:rsidRDefault="00B55942" w:rsidP="00765140">
      <w:pPr>
        <w:pStyle w:val="101"/>
        <w:ind w:left="1701"/>
      </w:pPr>
      <w:r>
        <w:t>$ git switch feature</w:t>
      </w:r>
    </w:p>
    <w:p w14:paraId="3EEFC181" w14:textId="10A447F3" w:rsidR="00B55942" w:rsidRDefault="001E6902" w:rsidP="00765140">
      <w:pPr>
        <w:pStyle w:val="101"/>
        <w:ind w:left="1701"/>
      </w:pPr>
      <w:r>
        <w:t xml:space="preserve">$ echo "This is feature branch." &gt;&gt; helloworld.md           # Write content in the </w:t>
      </w:r>
      <w:r>
        <w:rPr>
          <w:b/>
        </w:rPr>
        <w:t>helloworld.md</w:t>
      </w:r>
      <w:r>
        <w:t xml:space="preserve"> file.</w:t>
      </w:r>
    </w:p>
    <w:p w14:paraId="7BC18218" w14:textId="176E5488" w:rsidR="00B55942" w:rsidRDefault="00B55942" w:rsidP="00765140">
      <w:pPr>
        <w:pStyle w:val="101"/>
        <w:ind w:left="1701"/>
      </w:pPr>
      <w:r>
        <w:t>$ git add helloworld.md</w:t>
      </w:r>
    </w:p>
    <w:p w14:paraId="6C32D01E" w14:textId="6627D841" w:rsidR="00C76AF4" w:rsidRDefault="00C76AF4" w:rsidP="00765140">
      <w:pPr>
        <w:pStyle w:val="101"/>
        <w:ind w:left="1701"/>
      </w:pPr>
      <w:r>
        <w:t>$ git commit -m "Modify helloworld.md in feature branch."</w:t>
      </w:r>
    </w:p>
    <w:p w14:paraId="67148987" w14:textId="1053480C" w:rsidR="00803978" w:rsidRDefault="00FD7B35" w:rsidP="00765140">
      <w:pPr>
        <w:pStyle w:val="ItemStep"/>
        <w:outlineLvl w:val="9"/>
      </w:pPr>
      <w:r>
        <w:t xml:space="preserve">Switch to the master branch, modify the </w:t>
      </w:r>
      <w:r>
        <w:rPr>
          <w:b/>
        </w:rPr>
        <w:t>helloworld.md</w:t>
      </w:r>
      <w:r>
        <w:t xml:space="preserve"> file, and commit it to the local Git repository.</w:t>
      </w:r>
    </w:p>
    <w:p w14:paraId="7AA3A95E" w14:textId="5B645796" w:rsidR="00FD7B35" w:rsidRDefault="00FD7B35" w:rsidP="00765140">
      <w:pPr>
        <w:pStyle w:val="101"/>
        <w:ind w:left="1701"/>
      </w:pPr>
      <w:r>
        <w:t>$ git switch master</w:t>
      </w:r>
    </w:p>
    <w:p w14:paraId="2C43B6FF" w14:textId="787DD29A" w:rsidR="00FD7B35" w:rsidRDefault="00FD7B35" w:rsidP="00765140">
      <w:pPr>
        <w:pStyle w:val="101"/>
        <w:ind w:left="1701"/>
      </w:pPr>
      <w:r>
        <w:t>$ echo "This is master branch." &gt;&gt; helloworld.md</w:t>
      </w:r>
    </w:p>
    <w:p w14:paraId="16CAF011" w14:textId="7EF109DC" w:rsidR="00FD7B35" w:rsidRDefault="00FD7B35" w:rsidP="00765140">
      <w:pPr>
        <w:pStyle w:val="101"/>
        <w:ind w:left="1701"/>
      </w:pPr>
      <w:r>
        <w:t>$ git add helloworld.md</w:t>
      </w:r>
    </w:p>
    <w:p w14:paraId="6CD603EB" w14:textId="2542D1E3" w:rsidR="00FD7B35" w:rsidRDefault="00FD7B35" w:rsidP="00765140">
      <w:pPr>
        <w:pStyle w:val="101"/>
        <w:ind w:left="1701"/>
      </w:pPr>
      <w:r>
        <w:t>$ git commit -m "Modify helloworld.md in master branch."</w:t>
      </w:r>
    </w:p>
    <w:p w14:paraId="7F2DC1B1" w14:textId="45D29FCC" w:rsidR="00FD7B35" w:rsidRDefault="00FD7B35" w:rsidP="00765140">
      <w:pPr>
        <w:pStyle w:val="ItemStep"/>
        <w:outlineLvl w:val="9"/>
      </w:pPr>
      <w:r>
        <w:t>Merge the feature branch to the master branch.</w:t>
      </w:r>
    </w:p>
    <w:p w14:paraId="052CA9F4" w14:textId="3C0DA363" w:rsidR="00165F08" w:rsidRDefault="00165F08" w:rsidP="00765140">
      <w:pPr>
        <w:pStyle w:val="101"/>
        <w:ind w:left="1701"/>
      </w:pPr>
      <w:r>
        <w:t>$ git merge feature</w:t>
      </w:r>
    </w:p>
    <w:p w14:paraId="1D809CC1" w14:textId="65967AA0" w:rsidR="00165F08" w:rsidRDefault="00165F08" w:rsidP="00765140">
      <w:pPr>
        <w:pStyle w:val="101"/>
        <w:ind w:left="1701"/>
      </w:pPr>
      <w:r>
        <w:t>Auto-merging helloworld.md</w:t>
      </w:r>
    </w:p>
    <w:p w14:paraId="6A0A6AE8" w14:textId="548313B5" w:rsidR="00165F08" w:rsidRDefault="00165F08" w:rsidP="00765140">
      <w:pPr>
        <w:pStyle w:val="101"/>
        <w:ind w:left="1701"/>
      </w:pPr>
      <w:r>
        <w:rPr>
          <w:color w:val="FF0000"/>
        </w:rPr>
        <w:t>CONFLICT (content)</w:t>
      </w:r>
      <w:r>
        <w:t>: Merge conflict in helloworld.md</w:t>
      </w:r>
    </w:p>
    <w:p w14:paraId="6DC1FE3A" w14:textId="33DDC0E9" w:rsidR="00165F08" w:rsidRDefault="00165F08" w:rsidP="00765140">
      <w:pPr>
        <w:pStyle w:val="101"/>
        <w:ind w:left="1701"/>
      </w:pPr>
      <w:r>
        <w:t>Automatic merge failed; fix conflicts and then commit the result.</w:t>
      </w:r>
    </w:p>
    <w:p w14:paraId="070212B2" w14:textId="4067F1FF" w:rsidR="00165F08" w:rsidRDefault="00165F08" w:rsidP="00765140">
      <w:r>
        <w:t xml:space="preserve">The </w:t>
      </w:r>
      <w:r w:rsidRPr="0059307A">
        <w:rPr>
          <w:b/>
          <w:bCs/>
        </w:rPr>
        <w:t>CONFLICT</w:t>
      </w:r>
      <w:r>
        <w:t xml:space="preserve"> field indicates that a conflict occurs during branch merging. In this case, the </w:t>
      </w:r>
      <w:r w:rsidRPr="0059307A">
        <w:rPr>
          <w:b/>
          <w:bCs/>
        </w:rPr>
        <w:t>MERGING</w:t>
      </w:r>
      <w:r>
        <w:t xml:space="preserve"> field is displayed </w:t>
      </w:r>
      <w:r w:rsidR="00EF0766">
        <w:t>at the end of the comman</w:t>
      </w:r>
      <w:r w:rsidR="00737943">
        <w:t>d</w:t>
      </w:r>
      <w:r>
        <w:t>.</w:t>
      </w:r>
    </w:p>
    <w:p w14:paraId="1DE95DC8" w14:textId="30724D86" w:rsidR="00E0661C" w:rsidRDefault="00E0661C" w:rsidP="00765140">
      <w:r>
        <w:rPr>
          <w:noProof/>
        </w:rPr>
        <w:drawing>
          <wp:inline distT="0" distB="0" distL="0" distR="0" wp14:anchorId="130211A3" wp14:editId="516B4A9E">
            <wp:extent cx="4648200" cy="352425"/>
            <wp:effectExtent l="0" t="0" r="0" b="952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648200" cy="352425"/>
                    </a:xfrm>
                    <a:prstGeom prst="rect">
                      <a:avLst/>
                    </a:prstGeom>
                  </pic:spPr>
                </pic:pic>
              </a:graphicData>
            </a:graphic>
          </wp:inline>
        </w:drawing>
      </w:r>
    </w:p>
    <w:p w14:paraId="242B33D7" w14:textId="77777777" w:rsidR="00832238" w:rsidRDefault="00832238" w:rsidP="00765140"/>
    <w:p w14:paraId="722F1A55" w14:textId="2268A914" w:rsidR="00311B1E" w:rsidRDefault="00311B1E" w:rsidP="00765140">
      <w:pPr>
        <w:pStyle w:val="ItemStep"/>
        <w:outlineLvl w:val="9"/>
      </w:pPr>
      <w:r>
        <w:t>Resolve the conflict.</w:t>
      </w:r>
    </w:p>
    <w:p w14:paraId="0250A4D3" w14:textId="43EF22CD" w:rsidR="00311B1E" w:rsidRDefault="00311B1E" w:rsidP="00765140">
      <w:r>
        <w:t xml:space="preserve">Run the </w:t>
      </w:r>
      <w:r w:rsidRPr="0059307A">
        <w:rPr>
          <w:b/>
          <w:bCs/>
        </w:rPr>
        <w:t>git status</w:t>
      </w:r>
      <w:r>
        <w:t xml:space="preserve"> command to view the files that conflict with each other.</w:t>
      </w:r>
    </w:p>
    <w:p w14:paraId="25FA3F31" w14:textId="308EC097" w:rsidR="00924074" w:rsidRDefault="00924074" w:rsidP="00765140">
      <w:pPr>
        <w:pStyle w:val="101"/>
        <w:ind w:left="1701"/>
      </w:pPr>
      <w:r>
        <w:t>$ git status</w:t>
      </w:r>
    </w:p>
    <w:p w14:paraId="0C5701D6" w14:textId="7FCD66E4" w:rsidR="00924074" w:rsidRDefault="00924074" w:rsidP="00765140">
      <w:pPr>
        <w:pStyle w:val="101"/>
        <w:ind w:left="1701"/>
      </w:pPr>
      <w:r>
        <w:t>On branch master</w:t>
      </w:r>
    </w:p>
    <w:p w14:paraId="00EE29B7" w14:textId="13002FD4" w:rsidR="00924074" w:rsidRDefault="00924074" w:rsidP="00765140">
      <w:pPr>
        <w:pStyle w:val="101"/>
        <w:ind w:left="1701"/>
      </w:pPr>
      <w:r>
        <w:t>You have unmerged paths.</w:t>
      </w:r>
    </w:p>
    <w:p w14:paraId="4BC30315" w14:textId="32F7D20F" w:rsidR="00924074" w:rsidRDefault="00924074" w:rsidP="00765140">
      <w:pPr>
        <w:pStyle w:val="101"/>
        <w:ind w:left="1701"/>
      </w:pPr>
      <w:r>
        <w:t xml:space="preserve">  (fix conflicts and run "git commit")</w:t>
      </w:r>
    </w:p>
    <w:p w14:paraId="135A1FEA" w14:textId="53FC55AB" w:rsidR="00924074" w:rsidRDefault="00924074" w:rsidP="00765140">
      <w:pPr>
        <w:pStyle w:val="101"/>
        <w:ind w:left="1701"/>
      </w:pPr>
      <w:r>
        <w:t xml:space="preserve">  (use "git merge --abort" to abort the merge)</w:t>
      </w:r>
    </w:p>
    <w:p w14:paraId="03870670" w14:textId="77777777" w:rsidR="00924074" w:rsidRDefault="00924074" w:rsidP="00765140">
      <w:pPr>
        <w:pStyle w:val="101"/>
        <w:ind w:left="1701"/>
      </w:pPr>
    </w:p>
    <w:p w14:paraId="6E0EB387" w14:textId="570F695F" w:rsidR="00924074" w:rsidRDefault="00924074" w:rsidP="00765140">
      <w:pPr>
        <w:pStyle w:val="101"/>
        <w:ind w:left="1701"/>
      </w:pPr>
      <w:r>
        <w:lastRenderedPageBreak/>
        <w:t>Unmerged paths:</w:t>
      </w:r>
    </w:p>
    <w:p w14:paraId="450A2EC4" w14:textId="0DB98784" w:rsidR="00924074" w:rsidRDefault="00924074" w:rsidP="00765140">
      <w:pPr>
        <w:pStyle w:val="101"/>
        <w:ind w:left="1701"/>
      </w:pPr>
      <w:r>
        <w:t xml:space="preserve">  (use "git add &lt;file&gt;..." to mark resolution)</w:t>
      </w:r>
    </w:p>
    <w:p w14:paraId="32B0DE42" w14:textId="3F8DA6A0" w:rsidR="00924074" w:rsidRDefault="00924074" w:rsidP="00765140">
      <w:pPr>
        <w:pStyle w:val="101"/>
        <w:ind w:left="1701"/>
        <w:rPr>
          <w:color w:val="FF5555"/>
        </w:rPr>
      </w:pPr>
      <w:r>
        <w:t xml:space="preserve">        </w:t>
      </w:r>
      <w:r>
        <w:rPr>
          <w:color w:val="FF5555"/>
        </w:rPr>
        <w:t>both modified:   helloworld.md</w:t>
      </w:r>
    </w:p>
    <w:p w14:paraId="464B67A3" w14:textId="77777777" w:rsidR="00924074" w:rsidRDefault="00924074" w:rsidP="00765140">
      <w:pPr>
        <w:pStyle w:val="101"/>
        <w:ind w:left="1701"/>
        <w:rPr>
          <w:color w:val="FF5555"/>
        </w:rPr>
      </w:pPr>
    </w:p>
    <w:p w14:paraId="55D3B400" w14:textId="43592A83" w:rsidR="00924074" w:rsidRDefault="00924074" w:rsidP="00765140">
      <w:pPr>
        <w:pStyle w:val="101"/>
        <w:ind w:left="1701"/>
      </w:pPr>
      <w:r>
        <w:t>no changes added to commit (use "git add" and/or "git commit -a")</w:t>
      </w:r>
    </w:p>
    <w:p w14:paraId="62E84090" w14:textId="358D24A9" w:rsidR="00C7161F" w:rsidRDefault="00924074" w:rsidP="00765140">
      <w:r>
        <w:t xml:space="preserve">The preceding command output indicates that the </w:t>
      </w:r>
      <w:r w:rsidRPr="0059307A">
        <w:rPr>
          <w:b/>
          <w:bCs/>
        </w:rPr>
        <w:t>helloworld.md</w:t>
      </w:r>
      <w:r>
        <w:t xml:space="preserve"> file is modified in both branches. You need to manually modify the file to resolve the conflict. Run the following command to open the </w:t>
      </w:r>
      <w:r w:rsidR="00E83740">
        <w:t>conflicting file</w:t>
      </w:r>
      <w:r w:rsidR="00FE26C1">
        <w:t>.</w:t>
      </w:r>
    </w:p>
    <w:p w14:paraId="722BB16B" w14:textId="10C06F7B" w:rsidR="00C262B9" w:rsidRDefault="00C262B9" w:rsidP="00765140">
      <w:pPr>
        <w:pStyle w:val="101"/>
        <w:ind w:left="1701"/>
      </w:pPr>
      <w:r>
        <w:t xml:space="preserve">$ vim helloworld.md                    # Open the </w:t>
      </w:r>
      <w:r>
        <w:rPr>
          <w:b/>
        </w:rPr>
        <w:t>helloworld.md</w:t>
      </w:r>
      <w:r>
        <w:t xml:space="preserve"> file.</w:t>
      </w:r>
    </w:p>
    <w:p w14:paraId="371FCB25" w14:textId="2119194E" w:rsidR="00792F88" w:rsidRDefault="00792F88" w:rsidP="00765140">
      <w:pPr>
        <w:pStyle w:val="101"/>
        <w:ind w:left="1701"/>
      </w:pPr>
      <w:r>
        <w:t>hello world !</w:t>
      </w:r>
    </w:p>
    <w:p w14:paraId="59C1124C" w14:textId="41C8DCD9" w:rsidR="00792F88" w:rsidRDefault="00792F88" w:rsidP="00765140">
      <w:pPr>
        <w:pStyle w:val="101"/>
        <w:ind w:left="1701"/>
      </w:pPr>
      <w:r>
        <w:t>&lt;&lt;&lt;&lt;&lt;&lt;&lt; HEAD</w:t>
      </w:r>
    </w:p>
    <w:p w14:paraId="5EE7CEDD" w14:textId="4C96B011" w:rsidR="00792F88" w:rsidRDefault="00792F88" w:rsidP="00765140">
      <w:pPr>
        <w:pStyle w:val="101"/>
        <w:ind w:left="1701"/>
        <w:rPr>
          <w:color w:val="FF92D0"/>
        </w:rPr>
      </w:pPr>
      <w:r>
        <w:rPr>
          <w:color w:val="FF92D0"/>
        </w:rPr>
        <w:t>This is master branch.</w:t>
      </w:r>
    </w:p>
    <w:p w14:paraId="7DF7EBA4" w14:textId="6E8A80C6" w:rsidR="00792F88" w:rsidRDefault="00792F88" w:rsidP="00765140">
      <w:pPr>
        <w:pStyle w:val="101"/>
        <w:ind w:left="1701"/>
        <w:rPr>
          <w:color w:val="CAA9FA"/>
        </w:rPr>
      </w:pPr>
      <w:r>
        <w:rPr>
          <w:color w:val="CAA9FA"/>
        </w:rPr>
        <w:t>=======</w:t>
      </w:r>
    </w:p>
    <w:p w14:paraId="2B180058" w14:textId="5750C904" w:rsidR="00792F88" w:rsidRDefault="00792F88" w:rsidP="00765140">
      <w:pPr>
        <w:pStyle w:val="101"/>
        <w:ind w:left="1701"/>
      </w:pPr>
      <w:r>
        <w:t>This is feature branch.</w:t>
      </w:r>
    </w:p>
    <w:p w14:paraId="52D1FCEB" w14:textId="18DF7B69" w:rsidR="00792F88" w:rsidRDefault="00792F88" w:rsidP="00765140">
      <w:pPr>
        <w:pStyle w:val="101"/>
        <w:ind w:left="1701"/>
      </w:pPr>
      <w:r>
        <w:t>&gt;&gt;&gt;&gt;&gt;&gt;&gt; feature</w:t>
      </w:r>
    </w:p>
    <w:p w14:paraId="65BF61F8" w14:textId="0DD2B190" w:rsidR="00AB6C37" w:rsidRPr="00461817" w:rsidRDefault="00792F88" w:rsidP="00765140">
      <w:r>
        <w:t xml:space="preserve">The content between </w:t>
      </w:r>
      <w:r w:rsidRPr="0059307A">
        <w:rPr>
          <w:b/>
          <w:bCs/>
        </w:rPr>
        <w:t>&lt;&lt;&lt;&lt;&lt;&lt;&lt;&lt;HEAD</w:t>
      </w:r>
      <w:r>
        <w:t xml:space="preserve"> and </w:t>
      </w:r>
      <w:r w:rsidRPr="0059307A">
        <w:rPr>
          <w:b/>
          <w:bCs/>
        </w:rPr>
        <w:t>========</w:t>
      </w:r>
      <w:r>
        <w:t xml:space="preserve"> are the modification </w:t>
      </w:r>
      <w:r w:rsidR="003374A5">
        <w:t xml:space="preserve">of the </w:t>
      </w:r>
      <w:r w:rsidR="003374A5">
        <w:rPr>
          <w:b/>
        </w:rPr>
        <w:t>helloworld.md</w:t>
      </w:r>
      <w:r w:rsidR="003374A5">
        <w:t xml:space="preserve"> file </w:t>
      </w:r>
      <w:r>
        <w:t xml:space="preserve">in the master branch, and the content between </w:t>
      </w:r>
      <w:r w:rsidRPr="0059307A">
        <w:rPr>
          <w:b/>
          <w:bCs/>
        </w:rPr>
        <w:t>========</w:t>
      </w:r>
      <w:r>
        <w:t xml:space="preserve"> and </w:t>
      </w:r>
      <w:r w:rsidRPr="0059307A">
        <w:rPr>
          <w:b/>
          <w:bCs/>
        </w:rPr>
        <w:t>&gt;&gt;&gt;&gt;&gt;&gt;&gt;Feature</w:t>
      </w:r>
      <w:r>
        <w:t xml:space="preserve"> are the modification</w:t>
      </w:r>
      <w:r w:rsidR="003374A5">
        <w:t xml:space="preserve"> of the </w:t>
      </w:r>
      <w:r w:rsidR="003374A5">
        <w:rPr>
          <w:b/>
        </w:rPr>
        <w:t xml:space="preserve">helloworld.md </w:t>
      </w:r>
      <w:r w:rsidR="003374A5" w:rsidRPr="003374A5">
        <w:t>file</w:t>
      </w:r>
      <w:r>
        <w:t xml:space="preserve"> in the feature branch. In order to resolve the conflict, you </w:t>
      </w:r>
      <w:r w:rsidR="00232E78">
        <w:t>must</w:t>
      </w:r>
      <w:r>
        <w:t xml:space="preserve"> modify the content as expected. In this example, resolve this conflict by replacing the </w:t>
      </w:r>
      <w:r w:rsidR="00FE26C1">
        <w:t>file</w:t>
      </w:r>
      <w:r>
        <w:t xml:space="preserve"> content with the following:</w:t>
      </w:r>
    </w:p>
    <w:p w14:paraId="4926D1DA" w14:textId="7435A91C" w:rsidR="00B732B1" w:rsidRDefault="00B732B1" w:rsidP="00765140">
      <w:pPr>
        <w:pStyle w:val="101"/>
        <w:ind w:left="1701"/>
      </w:pPr>
      <w:r>
        <w:t>hello world !</w:t>
      </w:r>
    </w:p>
    <w:p w14:paraId="4F299FAD" w14:textId="6DF84EDD" w:rsidR="00792F88" w:rsidRPr="00B732B1" w:rsidRDefault="00B732B1" w:rsidP="00765140">
      <w:pPr>
        <w:pStyle w:val="101"/>
        <w:ind w:left="1701"/>
        <w:rPr>
          <w:color w:val="000000" w:themeColor="text1"/>
        </w:rPr>
      </w:pPr>
      <w:r>
        <w:t>This is master branch.</w:t>
      </w:r>
    </w:p>
    <w:p w14:paraId="25C21E72" w14:textId="2A81838B" w:rsidR="00792F88" w:rsidRDefault="006D44EC" w:rsidP="00765140">
      <w:r>
        <w:t xml:space="preserve">Enter </w:t>
      </w:r>
      <w:r w:rsidRPr="0059307A">
        <w:rPr>
          <w:b/>
          <w:bCs/>
        </w:rPr>
        <w:t>:wq</w:t>
      </w:r>
      <w:r>
        <w:t xml:space="preserve"> and press </w:t>
      </w:r>
      <w:r w:rsidRPr="0059307A">
        <w:rPr>
          <w:b/>
          <w:bCs/>
        </w:rPr>
        <w:t>Enter</w:t>
      </w:r>
      <w:r>
        <w:t xml:space="preserve"> to save the configuration and exit.</w:t>
      </w:r>
    </w:p>
    <w:p w14:paraId="63F11349" w14:textId="50717382" w:rsidR="00370DBB" w:rsidRDefault="00E57C90" w:rsidP="00765140">
      <w:r>
        <w:t xml:space="preserve">After the file content is modified, run the </w:t>
      </w:r>
      <w:r w:rsidRPr="0059307A">
        <w:rPr>
          <w:b/>
          <w:bCs/>
        </w:rPr>
        <w:t>git add</w:t>
      </w:r>
      <w:r>
        <w:t xml:space="preserve"> command to add the </w:t>
      </w:r>
      <w:r w:rsidR="00FB0165">
        <w:t xml:space="preserve">modified </w:t>
      </w:r>
      <w:r w:rsidR="00FB0165">
        <w:rPr>
          <w:b/>
        </w:rPr>
        <w:t>helloworld.md</w:t>
      </w:r>
      <w:r w:rsidR="00FB0165">
        <w:t xml:space="preserve"> </w:t>
      </w:r>
      <w:r>
        <w:t>file to the staging area</w:t>
      </w:r>
      <w:r w:rsidR="009C0497">
        <w:t>. Then</w:t>
      </w:r>
      <w:r>
        <w:t xml:space="preserve"> the file conflict is resolved.</w:t>
      </w:r>
    </w:p>
    <w:p w14:paraId="06E96DA0" w14:textId="67E59CDC" w:rsidR="002C1A38" w:rsidRDefault="002C1A38" w:rsidP="00765140">
      <w:pPr>
        <w:pStyle w:val="101"/>
        <w:ind w:left="1701"/>
      </w:pPr>
      <w:r>
        <w:t>$ git add helloworld.md</w:t>
      </w:r>
    </w:p>
    <w:p w14:paraId="14D91FE0" w14:textId="322C000C" w:rsidR="002C1A38" w:rsidRDefault="002C1A38" w:rsidP="00765140">
      <w:r>
        <w:t xml:space="preserve">Run the </w:t>
      </w:r>
      <w:r w:rsidRPr="0059307A">
        <w:rPr>
          <w:b/>
          <w:bCs/>
        </w:rPr>
        <w:t>git commit</w:t>
      </w:r>
      <w:r>
        <w:t xml:space="preserve"> command. In the displayed window, enter </w:t>
      </w:r>
      <w:r w:rsidRPr="0059307A">
        <w:rPr>
          <w:b/>
          <w:bCs/>
        </w:rPr>
        <w:t>:q</w:t>
      </w:r>
      <w:r>
        <w:t xml:space="preserve"> to merge the </w:t>
      </w:r>
      <w:r w:rsidR="00081CAA">
        <w:t>feature and master</w:t>
      </w:r>
      <w:r>
        <w:t xml:space="preserve"> branches.</w:t>
      </w:r>
    </w:p>
    <w:p w14:paraId="15F5D868" w14:textId="287D643F" w:rsidR="00B34CF4" w:rsidRDefault="00B34CF4" w:rsidP="00765140">
      <w:pPr>
        <w:pStyle w:val="101"/>
        <w:ind w:left="1701"/>
      </w:pPr>
      <w:r>
        <w:t>$ git commit</w:t>
      </w:r>
    </w:p>
    <w:p w14:paraId="137BBDAA" w14:textId="35665237" w:rsidR="00B34CF4" w:rsidRDefault="00B34CF4" w:rsidP="00765140">
      <w:pPr>
        <w:pStyle w:val="101"/>
        <w:ind w:left="1701"/>
      </w:pPr>
      <w:r>
        <w:t>[master e0cafd3] Merge branch 'feature'</w:t>
      </w:r>
    </w:p>
    <w:p w14:paraId="72B44015" w14:textId="2F8F6D57" w:rsidR="00B34CF4" w:rsidRDefault="00761021" w:rsidP="00765140">
      <w:r>
        <w:t xml:space="preserve">You can </w:t>
      </w:r>
      <w:r w:rsidR="00F24A52">
        <w:t>run</w:t>
      </w:r>
      <w:r>
        <w:t xml:space="preserve"> the </w:t>
      </w:r>
      <w:r w:rsidRPr="0059307A">
        <w:rPr>
          <w:b/>
          <w:bCs/>
        </w:rPr>
        <w:t>git log</w:t>
      </w:r>
      <w:r>
        <w:t xml:space="preserve"> command with the </w:t>
      </w:r>
      <w:r w:rsidRPr="0059307A">
        <w:rPr>
          <w:b/>
          <w:bCs/>
        </w:rPr>
        <w:t>-graph</w:t>
      </w:r>
      <w:r>
        <w:t xml:space="preserve"> option to display a graph that clearly shows the branch merging process.</w:t>
      </w:r>
    </w:p>
    <w:p w14:paraId="76064239" w14:textId="2E3BF245" w:rsidR="006C54C4" w:rsidRPr="006C54C4" w:rsidRDefault="006C54C4" w:rsidP="00765140">
      <w:pPr>
        <w:pStyle w:val="101"/>
        <w:ind w:left="1701"/>
      </w:pPr>
      <w:r>
        <w:t>$ git log --pretty=oneline --graph</w:t>
      </w:r>
    </w:p>
    <w:p w14:paraId="692780A3" w14:textId="7EF0198A" w:rsidR="006C54C4" w:rsidRPr="006C54C4" w:rsidRDefault="006C54C4" w:rsidP="00765140">
      <w:pPr>
        <w:pStyle w:val="101"/>
        <w:ind w:left="1701"/>
      </w:pPr>
      <w:r>
        <w:t>*   5719cfe6dcc9ea7588a980ab2bcbb95af45ef7e5 (HEAD -&gt; master) Merge branch 'feature'</w:t>
      </w:r>
    </w:p>
    <w:p w14:paraId="2B7ED7D7" w14:textId="07D266A2" w:rsidR="006C54C4" w:rsidRPr="006C54C4" w:rsidRDefault="006C54C4" w:rsidP="00765140">
      <w:pPr>
        <w:pStyle w:val="101"/>
        <w:ind w:left="1701"/>
      </w:pPr>
      <w:r>
        <w:t>|\</w:t>
      </w:r>
    </w:p>
    <w:p w14:paraId="3C2B18CA" w14:textId="09DC1C67" w:rsidR="006C54C4" w:rsidRPr="006C54C4" w:rsidRDefault="006C54C4" w:rsidP="00765140">
      <w:pPr>
        <w:pStyle w:val="101"/>
        <w:ind w:left="1701"/>
      </w:pPr>
      <w:r>
        <w:t>| * c7687eea3e5730e47062e32abe17e3c84e928acc (feature) Modify helloworld.md in feature branch.</w:t>
      </w:r>
    </w:p>
    <w:p w14:paraId="250D137D" w14:textId="471EF444" w:rsidR="006C54C4" w:rsidRPr="008C47E5" w:rsidRDefault="006C54C4" w:rsidP="00765140">
      <w:pPr>
        <w:pStyle w:val="101"/>
        <w:ind w:left="1701"/>
      </w:pPr>
      <w:r>
        <w:t>* | 85d92eb800f2d0f8ada4f279142ef0e5120f2148 Modify helloworld.md in master branch.</w:t>
      </w:r>
    </w:p>
    <w:p w14:paraId="4814DD69" w14:textId="190F5775" w:rsidR="00D52E56" w:rsidRDefault="00371326" w:rsidP="00765140">
      <w:pPr>
        <w:pStyle w:val="2"/>
        <w:rPr>
          <w:lang w:eastAsia="zh-CN"/>
        </w:rPr>
      </w:pPr>
      <w:bookmarkStart w:id="29" w:name="_Toc41056458"/>
      <w:bookmarkStart w:id="30" w:name="_Toc46764387"/>
      <w:r>
        <w:lastRenderedPageBreak/>
        <w:t>Git Operations</w:t>
      </w:r>
      <w:r w:rsidR="00205EF8">
        <w:t xml:space="preserve"> on the GUI</w:t>
      </w:r>
      <w:bookmarkEnd w:id="29"/>
      <w:bookmarkEnd w:id="30"/>
    </w:p>
    <w:p w14:paraId="6CE9E1A2" w14:textId="3FFF664B" w:rsidR="00CD7E10" w:rsidRDefault="00CD7E10" w:rsidP="00765140">
      <w:r>
        <w:t>This secti</w:t>
      </w:r>
      <w:r w:rsidRPr="0059307A">
        <w:t>o</w:t>
      </w:r>
      <w:r>
        <w:t xml:space="preserve">n describes basic Git operations on </w:t>
      </w:r>
      <w:r w:rsidR="00BC653F">
        <w:t>TortoiseGit</w:t>
      </w:r>
      <w:r>
        <w:t>.</w:t>
      </w:r>
    </w:p>
    <w:p w14:paraId="3F30DA55" w14:textId="2E293337" w:rsidR="004D7D61" w:rsidRDefault="004D7D61" w:rsidP="00765140">
      <w:pPr>
        <w:pStyle w:val="3"/>
      </w:pPr>
      <w:bookmarkStart w:id="31" w:name="_Toc46764388"/>
      <w:r>
        <w:t>Creating a Local Git Repository</w:t>
      </w:r>
      <w:bookmarkEnd w:id="31"/>
    </w:p>
    <w:p w14:paraId="5D65A6CC" w14:textId="19BF6B1B" w:rsidR="00F14279" w:rsidRDefault="000660FF" w:rsidP="00065A11">
      <w:pPr>
        <w:pStyle w:val="ItemStep"/>
        <w:outlineLvl w:val="9"/>
      </w:pPr>
      <w:r>
        <w:t xml:space="preserve">Create a folder named </w:t>
      </w:r>
      <w:r>
        <w:rPr>
          <w:b/>
        </w:rPr>
        <w:t>GitLearning</w:t>
      </w:r>
      <w:r>
        <w:t xml:space="preserve"> and create a </w:t>
      </w:r>
      <w:r>
        <w:rPr>
          <w:b/>
        </w:rPr>
        <w:t>.git</w:t>
      </w:r>
      <w:r>
        <w:t xml:space="preserve"> folder in the </w:t>
      </w:r>
      <w:r>
        <w:rPr>
          <w:b/>
        </w:rPr>
        <w:t>GitLearning</w:t>
      </w:r>
      <w:r>
        <w:t xml:space="preserve"> folder. The </w:t>
      </w:r>
      <w:r>
        <w:rPr>
          <w:b/>
        </w:rPr>
        <w:t>.git</w:t>
      </w:r>
      <w:r>
        <w:t xml:space="preserve"> folder is the folder where the local Git repository resides, and the </w:t>
      </w:r>
      <w:r>
        <w:rPr>
          <w:b/>
        </w:rPr>
        <w:t>GitLearning</w:t>
      </w:r>
      <w:r>
        <w:t xml:space="preserve"> folder is the local workspace. Git will check out files to the </w:t>
      </w:r>
      <w:r>
        <w:rPr>
          <w:b/>
        </w:rPr>
        <w:t>GitLearning</w:t>
      </w:r>
      <w:r>
        <w:t xml:space="preserve"> folder for developers to work on them.</w:t>
      </w:r>
    </w:p>
    <w:p w14:paraId="68B2B3CD" w14:textId="2AA8A6E0" w:rsidR="00065A11" w:rsidRDefault="00065A11" w:rsidP="00765140">
      <w:pPr>
        <w:pStyle w:val="ItemListText"/>
      </w:pPr>
      <w:r>
        <w:rPr>
          <w:noProof/>
        </w:rPr>
        <w:drawing>
          <wp:inline distT="0" distB="0" distL="0" distR="0" wp14:anchorId="2316AC54" wp14:editId="7747D44C">
            <wp:extent cx="3627755" cy="952583"/>
            <wp:effectExtent l="19050" t="19050" r="10795" b="19050"/>
            <wp:docPr id="331" name="图片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723254" cy="977659"/>
                    </a:xfrm>
                    <a:prstGeom prst="rect">
                      <a:avLst/>
                    </a:prstGeom>
                    <a:ln>
                      <a:solidFill>
                        <a:schemeClr val="bg1">
                          <a:lumMod val="85000"/>
                        </a:schemeClr>
                      </a:solidFill>
                    </a:ln>
                  </pic:spPr>
                </pic:pic>
              </a:graphicData>
            </a:graphic>
          </wp:inline>
        </w:drawing>
      </w:r>
    </w:p>
    <w:p w14:paraId="28709533" w14:textId="77777777" w:rsidR="00832238" w:rsidRDefault="00832238" w:rsidP="00765140">
      <w:pPr>
        <w:pStyle w:val="ItemListText"/>
      </w:pPr>
    </w:p>
    <w:p w14:paraId="0CB67378" w14:textId="0F6A2B7B" w:rsidR="00AF707D" w:rsidRDefault="000660FF" w:rsidP="00765140">
      <w:pPr>
        <w:pStyle w:val="ItemStep"/>
        <w:outlineLvl w:val="9"/>
      </w:pPr>
      <w:r>
        <w:t xml:space="preserve">Right-click in the blank area of the </w:t>
      </w:r>
      <w:r>
        <w:rPr>
          <w:b/>
        </w:rPr>
        <w:t>GitLearning</w:t>
      </w:r>
      <w:r>
        <w:t xml:space="preserve"> folder, choose </w:t>
      </w:r>
      <w:r>
        <w:rPr>
          <w:b/>
        </w:rPr>
        <w:t>Git Create repository here...</w:t>
      </w:r>
      <w:r>
        <w:t xml:space="preserve"> from the shortcut menu, and click </w:t>
      </w:r>
      <w:r>
        <w:rPr>
          <w:b/>
        </w:rPr>
        <w:t>OK</w:t>
      </w:r>
      <w:r>
        <w:t>.</w:t>
      </w:r>
    </w:p>
    <w:p w14:paraId="7712BD7C" w14:textId="1D78B0FC" w:rsidR="00832238" w:rsidRDefault="000660FF" w:rsidP="00765140">
      <w:pPr>
        <w:pStyle w:val="ItemListText"/>
      </w:pPr>
      <w:r>
        <w:rPr>
          <w:noProof/>
        </w:rPr>
        <w:drawing>
          <wp:inline distT="0" distB="0" distL="0" distR="0" wp14:anchorId="6D989186" wp14:editId="638511FC">
            <wp:extent cx="4269953" cy="1771650"/>
            <wp:effectExtent l="19050" t="19050" r="16510" b="1905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278844" cy="1775339"/>
                    </a:xfrm>
                    <a:prstGeom prst="rect">
                      <a:avLst/>
                    </a:prstGeom>
                    <a:ln>
                      <a:solidFill>
                        <a:schemeClr val="bg1">
                          <a:lumMod val="85000"/>
                        </a:schemeClr>
                      </a:solidFill>
                    </a:ln>
                  </pic:spPr>
                </pic:pic>
              </a:graphicData>
            </a:graphic>
          </wp:inline>
        </w:drawing>
      </w:r>
    </w:p>
    <w:p w14:paraId="52FF161F" w14:textId="5ABF34F3" w:rsidR="008723EC" w:rsidRDefault="00782E7F" w:rsidP="002C574C">
      <w:pPr>
        <w:pStyle w:val="ItemListText"/>
      </w:pPr>
      <w:r>
        <w:t xml:space="preserve">After the local Git repository is created, a green round icon is displayed in the lower left corner of the </w:t>
      </w:r>
      <w:r>
        <w:rPr>
          <w:b/>
        </w:rPr>
        <w:t>GitLearning</w:t>
      </w:r>
      <w:r>
        <w:t xml:space="preserve"> folder. TortoiseGit uses this icon to identify the file status, for example, whether the file is modified or conflicted. Compared with the Git CLI, you can directly view the file status on the TortoiseGit GUI, without running the </w:t>
      </w:r>
      <w:r>
        <w:rPr>
          <w:b/>
        </w:rPr>
        <w:t>git status</w:t>
      </w:r>
      <w:r>
        <w:t xml:space="preserve"> command.</w:t>
      </w:r>
    </w:p>
    <w:p w14:paraId="7BAF4DA2" w14:textId="0F4243BB" w:rsidR="002C574C" w:rsidRDefault="002C574C" w:rsidP="00765140">
      <w:pPr>
        <w:pStyle w:val="ItemListText"/>
      </w:pPr>
      <w:r>
        <w:rPr>
          <w:noProof/>
        </w:rPr>
        <w:drawing>
          <wp:inline distT="0" distB="0" distL="0" distR="0" wp14:anchorId="7C2D046B" wp14:editId="660F7282">
            <wp:extent cx="4362450" cy="940603"/>
            <wp:effectExtent l="19050" t="19050" r="19050" b="12065"/>
            <wp:docPr id="335" name="图片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415137" cy="951963"/>
                    </a:xfrm>
                    <a:prstGeom prst="rect">
                      <a:avLst/>
                    </a:prstGeom>
                    <a:ln>
                      <a:solidFill>
                        <a:schemeClr val="bg1">
                          <a:lumMod val="85000"/>
                        </a:schemeClr>
                      </a:solidFill>
                    </a:ln>
                  </pic:spPr>
                </pic:pic>
              </a:graphicData>
            </a:graphic>
          </wp:inline>
        </w:drawing>
      </w:r>
    </w:p>
    <w:p w14:paraId="24FC39E8" w14:textId="77777777" w:rsidR="00832238" w:rsidRDefault="00832238" w:rsidP="00765140">
      <w:pPr>
        <w:pStyle w:val="ItemListText"/>
      </w:pPr>
    </w:p>
    <w:p w14:paraId="7B5E1B0F" w14:textId="6EC5CCBA" w:rsidR="00AF707D" w:rsidRDefault="00F46609" w:rsidP="00765140">
      <w:pPr>
        <w:pStyle w:val="ItemListText"/>
      </w:pPr>
      <w:r>
        <w:t xml:space="preserve">The created </w:t>
      </w:r>
      <w:r>
        <w:rPr>
          <w:b/>
        </w:rPr>
        <w:t>.git</w:t>
      </w:r>
      <w:r>
        <w:t xml:space="preserve"> folder is hidden and is displayed in semi-transparent mode. In addition, some files are generated in the </w:t>
      </w:r>
      <w:r>
        <w:rPr>
          <w:b/>
        </w:rPr>
        <w:t>.git</w:t>
      </w:r>
      <w:r>
        <w:t xml:space="preserve"> folder. In this case, the </w:t>
      </w:r>
      <w:r>
        <w:rPr>
          <w:b/>
        </w:rPr>
        <w:t>.git</w:t>
      </w:r>
      <w:r>
        <w:t xml:space="preserve"> folder is initialized as a Git repository.</w:t>
      </w:r>
    </w:p>
    <w:p w14:paraId="737D4181" w14:textId="3B801549" w:rsidR="0077158E" w:rsidRDefault="0077158E" w:rsidP="00765140">
      <w:pPr>
        <w:pStyle w:val="3"/>
      </w:pPr>
      <w:bookmarkStart w:id="32" w:name="_提交修改到本地仓库"/>
      <w:bookmarkStart w:id="33" w:name="_Toc46764389"/>
      <w:bookmarkEnd w:id="32"/>
      <w:r>
        <w:lastRenderedPageBreak/>
        <w:t>Committing Changes to the Local Git Repository</w:t>
      </w:r>
      <w:bookmarkEnd w:id="33"/>
    </w:p>
    <w:p w14:paraId="3D1E7557" w14:textId="6C39E0B0" w:rsidR="00605653" w:rsidRDefault="00605653" w:rsidP="00765140">
      <w:r>
        <w:t xml:space="preserve">In the </w:t>
      </w:r>
      <w:r w:rsidRPr="0059307A">
        <w:rPr>
          <w:b/>
          <w:bCs/>
        </w:rPr>
        <w:t>GitLea</w:t>
      </w:r>
      <w:r w:rsidR="00C36969" w:rsidRPr="0059307A">
        <w:rPr>
          <w:b/>
          <w:bCs/>
        </w:rPr>
        <w:t>r</w:t>
      </w:r>
      <w:r w:rsidRPr="0059307A">
        <w:rPr>
          <w:b/>
          <w:bCs/>
        </w:rPr>
        <w:t>ning</w:t>
      </w:r>
      <w:r>
        <w:t xml:space="preserve"> folder, use Notepad to create a </w:t>
      </w:r>
      <w:r w:rsidRPr="0059307A">
        <w:rPr>
          <w:b/>
          <w:bCs/>
        </w:rPr>
        <w:t>readme.txt</w:t>
      </w:r>
      <w:r>
        <w:t xml:space="preserve"> file and enter the following content:</w:t>
      </w:r>
    </w:p>
    <w:p w14:paraId="462A5ADA" w14:textId="0A1C08B0" w:rsidR="00605653" w:rsidRDefault="00605653" w:rsidP="002C574C">
      <w:pPr>
        <w:pStyle w:val="101"/>
        <w:ind w:left="1701"/>
      </w:pPr>
      <w:r>
        <w:t>This is a Git repository.</w:t>
      </w:r>
    </w:p>
    <w:p w14:paraId="2427A716" w14:textId="315B8C2E" w:rsidR="002C574C" w:rsidRDefault="002C574C" w:rsidP="00765140">
      <w:r>
        <w:rPr>
          <w:noProof/>
        </w:rPr>
        <w:drawing>
          <wp:inline distT="0" distB="0" distL="0" distR="0" wp14:anchorId="201D8306" wp14:editId="27384D81">
            <wp:extent cx="4234542" cy="1362736"/>
            <wp:effectExtent l="19050" t="19050" r="13970" b="27940"/>
            <wp:docPr id="341" name="图片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268356" cy="1373618"/>
                    </a:xfrm>
                    <a:prstGeom prst="rect">
                      <a:avLst/>
                    </a:prstGeom>
                    <a:ln>
                      <a:solidFill>
                        <a:schemeClr val="bg1">
                          <a:lumMod val="85000"/>
                        </a:schemeClr>
                      </a:solidFill>
                    </a:ln>
                  </pic:spPr>
                </pic:pic>
              </a:graphicData>
            </a:graphic>
          </wp:inline>
        </w:drawing>
      </w:r>
    </w:p>
    <w:p w14:paraId="3A2A65C0" w14:textId="77777777" w:rsidR="00832238" w:rsidRDefault="00832238" w:rsidP="00765140"/>
    <w:p w14:paraId="1D30B5AA" w14:textId="4E999613" w:rsidR="00605653" w:rsidRDefault="00B168A7" w:rsidP="00765140">
      <w:r>
        <w:t xml:space="preserve">You can </w:t>
      </w:r>
      <w:r w:rsidR="00394709">
        <w:t>easily</w:t>
      </w:r>
      <w:r>
        <w:t xml:space="preserve"> figure out that</w:t>
      </w:r>
      <w:r w:rsidR="008A0179">
        <w:t xml:space="preserve"> the </w:t>
      </w:r>
      <w:r w:rsidR="008A0179" w:rsidRPr="0059307A">
        <w:rPr>
          <w:b/>
          <w:bCs/>
        </w:rPr>
        <w:t>readme.txt</w:t>
      </w:r>
      <w:r w:rsidR="008A0179">
        <w:t xml:space="preserve"> file is not managed by Git because the file icon does not have any status identifier</w:t>
      </w:r>
      <w:r>
        <w:t>, as shown in the preceding figure</w:t>
      </w:r>
      <w:r w:rsidR="008A0179">
        <w:t xml:space="preserve">. However, on the Git CLI, you need to run the </w:t>
      </w:r>
      <w:r w:rsidR="008A0179" w:rsidRPr="0059307A">
        <w:rPr>
          <w:b/>
          <w:bCs/>
        </w:rPr>
        <w:t>git status</w:t>
      </w:r>
      <w:r w:rsidR="008A0179">
        <w:t xml:space="preserve"> to check the file status to </w:t>
      </w:r>
      <w:r w:rsidR="000D2EF1">
        <w:t>check</w:t>
      </w:r>
      <w:r w:rsidR="008A0179">
        <w:t xml:space="preserve"> whether </w:t>
      </w:r>
      <w:r w:rsidR="002035E6">
        <w:t>a</w:t>
      </w:r>
      <w:r w:rsidR="008A0179">
        <w:t xml:space="preserve"> file has been managed by Git.</w:t>
      </w:r>
    </w:p>
    <w:p w14:paraId="189223B2" w14:textId="75791251" w:rsidR="00961097" w:rsidRDefault="00961097" w:rsidP="00765140">
      <w:r>
        <w:t xml:space="preserve">Right-click </w:t>
      </w:r>
      <w:r w:rsidR="00A42B3D">
        <w:t xml:space="preserve">in </w:t>
      </w:r>
      <w:r>
        <w:t xml:space="preserve">the blank area of the </w:t>
      </w:r>
      <w:r w:rsidRPr="0059307A">
        <w:rPr>
          <w:b/>
          <w:bCs/>
        </w:rPr>
        <w:t>GitLea</w:t>
      </w:r>
      <w:r w:rsidR="00FE4CA8" w:rsidRPr="0059307A">
        <w:rPr>
          <w:b/>
          <w:bCs/>
        </w:rPr>
        <w:t>r</w:t>
      </w:r>
      <w:r w:rsidRPr="0059307A">
        <w:rPr>
          <w:b/>
          <w:bCs/>
        </w:rPr>
        <w:t>ning</w:t>
      </w:r>
      <w:r>
        <w:t xml:space="preserve"> folder and choose </w:t>
      </w:r>
      <w:r w:rsidRPr="0059307A">
        <w:rPr>
          <w:b/>
          <w:bCs/>
        </w:rPr>
        <w:t>Git Commit</w:t>
      </w:r>
      <w:r>
        <w:t xml:space="preserve"> from the shortcut menu.</w:t>
      </w:r>
    </w:p>
    <w:p w14:paraId="663A6227" w14:textId="688E4E49" w:rsidR="00DC4094" w:rsidRDefault="00DC4094" w:rsidP="00765140">
      <w:r>
        <w:rPr>
          <w:noProof/>
        </w:rPr>
        <w:drawing>
          <wp:inline distT="0" distB="0" distL="0" distR="0" wp14:anchorId="365E4560" wp14:editId="7917908B">
            <wp:extent cx="1517964" cy="2570018"/>
            <wp:effectExtent l="0" t="0" r="6350" b="190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1532457" cy="2594556"/>
                    </a:xfrm>
                    <a:prstGeom prst="rect">
                      <a:avLst/>
                    </a:prstGeom>
                  </pic:spPr>
                </pic:pic>
              </a:graphicData>
            </a:graphic>
          </wp:inline>
        </w:drawing>
      </w:r>
    </w:p>
    <w:p w14:paraId="078E450E" w14:textId="61A33C43" w:rsidR="00832238" w:rsidRDefault="00832238" w:rsidP="00DC4094">
      <w:pPr>
        <w:ind w:left="0"/>
      </w:pPr>
    </w:p>
    <w:p w14:paraId="125D293E" w14:textId="44B1D9A8" w:rsidR="00E104BE" w:rsidRDefault="00E104BE" w:rsidP="00C36B41">
      <w:r>
        <w:t xml:space="preserve">In the dialog box that is displayed, select the check boxes as shown in the following figure, enter a commit message in the </w:t>
      </w:r>
      <w:r w:rsidRPr="0059307A">
        <w:rPr>
          <w:b/>
          <w:bCs/>
        </w:rPr>
        <w:t>Message</w:t>
      </w:r>
      <w:r>
        <w:t xml:space="preserve"> text box, and click </w:t>
      </w:r>
      <w:r w:rsidRPr="0059307A">
        <w:rPr>
          <w:b/>
          <w:bCs/>
        </w:rPr>
        <w:t>Commit</w:t>
      </w:r>
      <w:r>
        <w:t>.</w:t>
      </w:r>
    </w:p>
    <w:p w14:paraId="41927793" w14:textId="2B021FC4" w:rsidR="00C36B41" w:rsidRDefault="00C36B41" w:rsidP="00765140">
      <w:r>
        <w:rPr>
          <w:noProof/>
        </w:rPr>
        <w:lastRenderedPageBreak/>
        <w:drawing>
          <wp:inline distT="0" distB="0" distL="0" distR="0" wp14:anchorId="0B89621F" wp14:editId="3085F06A">
            <wp:extent cx="4075200" cy="4109026"/>
            <wp:effectExtent l="0" t="0" r="1905" b="6350"/>
            <wp:docPr id="344" name="图片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4075200" cy="4109026"/>
                    </a:xfrm>
                    <a:prstGeom prst="rect">
                      <a:avLst/>
                    </a:prstGeom>
                  </pic:spPr>
                </pic:pic>
              </a:graphicData>
            </a:graphic>
          </wp:inline>
        </w:drawing>
      </w:r>
    </w:p>
    <w:p w14:paraId="77FBD671" w14:textId="77777777" w:rsidR="00832238" w:rsidRDefault="00832238" w:rsidP="00765140"/>
    <w:p w14:paraId="7CF7B1B2" w14:textId="2FE0E727" w:rsidR="00605653" w:rsidRDefault="00005BEC" w:rsidP="004C55F3">
      <w:r>
        <w:t xml:space="preserve">After the commit operation, the </w:t>
      </w:r>
      <w:r w:rsidRPr="0059307A">
        <w:rPr>
          <w:b/>
          <w:bCs/>
        </w:rPr>
        <w:t>readme.txt</w:t>
      </w:r>
      <w:r>
        <w:t xml:space="preserve"> file is committed to the local Git repository and a green icon is displayed on the folder icon, indicating that the file is the latest version in the Git repository. The commit function of TortoiseGit is equivalent to running the </w:t>
      </w:r>
      <w:r w:rsidRPr="0059307A">
        <w:rPr>
          <w:b/>
          <w:bCs/>
        </w:rPr>
        <w:t>git add</w:t>
      </w:r>
      <w:r>
        <w:t xml:space="preserve"> and </w:t>
      </w:r>
      <w:r w:rsidRPr="0059307A">
        <w:rPr>
          <w:b/>
          <w:bCs/>
        </w:rPr>
        <w:t>git commit</w:t>
      </w:r>
      <w:r w:rsidR="00D137B2">
        <w:t xml:space="preserve"> commands in the Git CLI.</w:t>
      </w:r>
      <w:r w:rsidR="004C55F3">
        <w:tab/>
      </w:r>
    </w:p>
    <w:p w14:paraId="242C58CD" w14:textId="54577A80" w:rsidR="004C55F3" w:rsidRDefault="004C55F3" w:rsidP="004C55F3">
      <w:pPr>
        <w:tabs>
          <w:tab w:val="right" w:pos="9639"/>
        </w:tabs>
      </w:pPr>
      <w:r>
        <w:rPr>
          <w:noProof/>
        </w:rPr>
        <w:drawing>
          <wp:inline distT="0" distB="0" distL="0" distR="0" wp14:anchorId="3B036C06" wp14:editId="0D53EEC3">
            <wp:extent cx="3959860" cy="1212033"/>
            <wp:effectExtent l="19050" t="19050" r="21590" b="26670"/>
            <wp:docPr id="354" name="图片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993524" cy="1222337"/>
                    </a:xfrm>
                    <a:prstGeom prst="rect">
                      <a:avLst/>
                    </a:prstGeom>
                    <a:ln>
                      <a:solidFill>
                        <a:schemeClr val="bg1">
                          <a:lumMod val="85000"/>
                        </a:schemeClr>
                      </a:solidFill>
                    </a:ln>
                  </pic:spPr>
                </pic:pic>
              </a:graphicData>
            </a:graphic>
          </wp:inline>
        </w:drawing>
      </w:r>
    </w:p>
    <w:p w14:paraId="135E9B46" w14:textId="77777777" w:rsidR="00832238" w:rsidRDefault="00832238" w:rsidP="00765140"/>
    <w:p w14:paraId="332E41CB" w14:textId="4BF11128" w:rsidR="00C31A0C" w:rsidRDefault="00C31A0C" w:rsidP="00765140">
      <w:pPr>
        <w:pStyle w:val="3"/>
      </w:pPr>
      <w:bookmarkStart w:id="34" w:name="_Toc46764390"/>
      <w:r>
        <w:t>Displaying Historical Commit Records</w:t>
      </w:r>
      <w:bookmarkEnd w:id="34"/>
    </w:p>
    <w:p w14:paraId="5B294DA4" w14:textId="4C328800" w:rsidR="00C31A0C" w:rsidRDefault="00C31A0C" w:rsidP="00765140">
      <w:r>
        <w:t xml:space="preserve">Now, you have created your first commit (the </w:t>
      </w:r>
      <w:r w:rsidRPr="0059307A">
        <w:rPr>
          <w:b/>
          <w:bCs/>
        </w:rPr>
        <w:t>readme.txt</w:t>
      </w:r>
      <w:r>
        <w:t xml:space="preserve"> file). It is hard to remember what was changed with each commit after you have created several commits. You can use </w:t>
      </w:r>
      <w:r w:rsidRPr="0059307A">
        <w:rPr>
          <w:b/>
          <w:bCs/>
        </w:rPr>
        <w:t>TortoiseGit</w:t>
      </w:r>
      <w:r>
        <w:t xml:space="preserve"> to view historical commit records.</w:t>
      </w:r>
    </w:p>
    <w:p w14:paraId="0054AB3D" w14:textId="611A715B" w:rsidR="00DC4094" w:rsidRDefault="00DC4094" w:rsidP="00765140">
      <w:pPr>
        <w:pStyle w:val="Figure"/>
      </w:pPr>
      <w:r>
        <w:rPr>
          <w:noProof/>
        </w:rPr>
        <w:lastRenderedPageBreak/>
        <w:drawing>
          <wp:inline distT="0" distB="0" distL="0" distR="0" wp14:anchorId="4E7B9F7A" wp14:editId="3AC09CDE">
            <wp:extent cx="3408680" cy="4023048"/>
            <wp:effectExtent l="0" t="0" r="127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srcRect t="853"/>
                    <a:stretch/>
                  </pic:blipFill>
                  <pic:spPr bwMode="auto">
                    <a:xfrm>
                      <a:off x="0" y="0"/>
                      <a:ext cx="3409200" cy="4023662"/>
                    </a:xfrm>
                    <a:prstGeom prst="rect">
                      <a:avLst/>
                    </a:prstGeom>
                    <a:ln>
                      <a:noFill/>
                    </a:ln>
                    <a:extLst>
                      <a:ext uri="{53640926-AAD7-44D8-BBD7-CCE9431645EC}">
                        <a14:shadowObscured xmlns:a14="http://schemas.microsoft.com/office/drawing/2010/main"/>
                      </a:ext>
                    </a:extLst>
                  </pic:spPr>
                </pic:pic>
              </a:graphicData>
            </a:graphic>
          </wp:inline>
        </w:drawing>
      </w:r>
    </w:p>
    <w:p w14:paraId="5DAF9F18" w14:textId="0ACF39B1" w:rsidR="00832238" w:rsidRPr="00832238" w:rsidRDefault="00832238" w:rsidP="00DC4094">
      <w:pPr>
        <w:pStyle w:val="Figure"/>
      </w:pPr>
    </w:p>
    <w:p w14:paraId="4E042506" w14:textId="498846C0" w:rsidR="00282B49" w:rsidRDefault="00282B49" w:rsidP="00765140">
      <w:r>
        <w:t>Right-click in the blank area of the folder where the working dire</w:t>
      </w:r>
      <w:r w:rsidR="00BA40D9">
        <w:t>c</w:t>
      </w:r>
      <w:r>
        <w:t xml:space="preserve">tory resides and choose </w:t>
      </w:r>
      <w:r w:rsidRPr="0059307A">
        <w:rPr>
          <w:b/>
          <w:bCs/>
        </w:rPr>
        <w:t>TortoiseGit</w:t>
      </w:r>
      <w:r>
        <w:t xml:space="preserve"> &gt; </w:t>
      </w:r>
      <w:r w:rsidRPr="0059307A">
        <w:rPr>
          <w:b/>
          <w:bCs/>
        </w:rPr>
        <w:t>Show log</w:t>
      </w:r>
      <w:r>
        <w:t xml:space="preserve"> from the shortcut menu. Information about historical commit records is av</w:t>
      </w:r>
      <w:r w:rsidR="000819A1">
        <w:t>ailable in the displayed window, including:</w:t>
      </w:r>
    </w:p>
    <w:p w14:paraId="336AFD2C" w14:textId="50FC486D" w:rsidR="00F01C07" w:rsidRDefault="00F01C07" w:rsidP="00765140">
      <w:pPr>
        <w:pStyle w:val="ItemStep"/>
        <w:outlineLvl w:val="9"/>
      </w:pPr>
      <w:r>
        <w:t>A summary of historical commit records, including the commit time, author, and commit message</w:t>
      </w:r>
    </w:p>
    <w:p w14:paraId="53BACAA4" w14:textId="5A9D61F6" w:rsidR="00AB22E1" w:rsidRDefault="00AB22E1" w:rsidP="00765140">
      <w:pPr>
        <w:pStyle w:val="ItemStep"/>
        <w:outlineLvl w:val="9"/>
      </w:pPr>
      <w:r>
        <w:t>Detailed information about a commit record</w:t>
      </w:r>
    </w:p>
    <w:p w14:paraId="1DCC0D50" w14:textId="6D3D889C" w:rsidR="0066626E" w:rsidRDefault="008D7CCA" w:rsidP="005E3DF5">
      <w:pPr>
        <w:pStyle w:val="ItemStep"/>
        <w:outlineLvl w:val="9"/>
      </w:pPr>
      <w:r>
        <w:t>Files modified in a commit</w:t>
      </w:r>
    </w:p>
    <w:p w14:paraId="454FC4ED" w14:textId="254E6013" w:rsidR="00341455" w:rsidRDefault="00341455" w:rsidP="00341455">
      <w:pPr>
        <w:pStyle w:val="ItemStep"/>
        <w:numPr>
          <w:ilvl w:val="0"/>
          <w:numId w:val="0"/>
        </w:numPr>
        <w:ind w:left="1701"/>
        <w:outlineLvl w:val="9"/>
      </w:pPr>
      <w:r>
        <w:rPr>
          <w:noProof/>
        </w:rPr>
        <w:lastRenderedPageBreak/>
        <w:drawing>
          <wp:inline distT="0" distB="0" distL="0" distR="0" wp14:anchorId="4AC883AE" wp14:editId="09708EB2">
            <wp:extent cx="4714875" cy="4371975"/>
            <wp:effectExtent l="0" t="0" r="9525" b="952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4714875" cy="4371975"/>
                    </a:xfrm>
                    <a:prstGeom prst="rect">
                      <a:avLst/>
                    </a:prstGeom>
                  </pic:spPr>
                </pic:pic>
              </a:graphicData>
            </a:graphic>
          </wp:inline>
        </w:drawing>
      </w:r>
    </w:p>
    <w:p w14:paraId="35774F69" w14:textId="426B908E" w:rsidR="00832238" w:rsidRDefault="00832238" w:rsidP="00341455"/>
    <w:p w14:paraId="0E677CDF" w14:textId="056A7403" w:rsidR="00C31A0C" w:rsidRDefault="00D13323" w:rsidP="00765140">
      <w:r>
        <w:t>You can also filter historical commit records by the author, commit mess</w:t>
      </w:r>
      <w:r w:rsidR="005A3682">
        <w:t>age, SHA1, and other conditions</w:t>
      </w:r>
      <w:r>
        <w:t>.</w:t>
      </w:r>
    </w:p>
    <w:p w14:paraId="05085DF4" w14:textId="3FF455AD" w:rsidR="005B7565" w:rsidRDefault="005B7565" w:rsidP="00765140">
      <w:pPr>
        <w:pStyle w:val="3"/>
      </w:pPr>
      <w:bookmarkStart w:id="35" w:name="_Toc46764391"/>
      <w:r>
        <w:t>Creating a Branch</w:t>
      </w:r>
      <w:bookmarkEnd w:id="35"/>
    </w:p>
    <w:p w14:paraId="65E46244" w14:textId="3CDFEC21" w:rsidR="00560BC8" w:rsidRDefault="00560BC8" w:rsidP="00765140">
      <w:r>
        <w:t xml:space="preserve">Create a branch named </w:t>
      </w:r>
      <w:r w:rsidRPr="0059307A">
        <w:rPr>
          <w:b/>
          <w:bCs/>
        </w:rPr>
        <w:t>feature</w:t>
      </w:r>
      <w:r>
        <w:t xml:space="preserve"> using TortoiseGit and develop functions in this branch.</w:t>
      </w:r>
    </w:p>
    <w:p w14:paraId="2555CEC9" w14:textId="7D1F6C45" w:rsidR="00E83129" w:rsidRDefault="00341455" w:rsidP="00341455">
      <w:r>
        <w:rPr>
          <w:noProof/>
        </w:rPr>
        <w:lastRenderedPageBreak/>
        <w:drawing>
          <wp:inline distT="0" distB="0" distL="0" distR="0" wp14:anchorId="38171D94" wp14:editId="44505063">
            <wp:extent cx="3466325" cy="4038600"/>
            <wp:effectExtent l="0" t="0" r="127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srcRect b="1639"/>
                    <a:stretch/>
                  </pic:blipFill>
                  <pic:spPr bwMode="auto">
                    <a:xfrm>
                      <a:off x="0" y="0"/>
                      <a:ext cx="3466800" cy="4039154"/>
                    </a:xfrm>
                    <a:prstGeom prst="rect">
                      <a:avLst/>
                    </a:prstGeom>
                    <a:ln>
                      <a:noFill/>
                    </a:ln>
                    <a:extLst>
                      <a:ext uri="{53640926-AAD7-44D8-BBD7-CCE9431645EC}">
                        <a14:shadowObscured xmlns:a14="http://schemas.microsoft.com/office/drawing/2010/main"/>
                      </a:ext>
                    </a:extLst>
                  </pic:spPr>
                </pic:pic>
              </a:graphicData>
            </a:graphic>
          </wp:inline>
        </w:drawing>
      </w:r>
    </w:p>
    <w:p w14:paraId="3D2E3401" w14:textId="77777777" w:rsidR="00832238" w:rsidRPr="00832238" w:rsidRDefault="00832238" w:rsidP="00765140"/>
    <w:p w14:paraId="24C0226F" w14:textId="32C8162C" w:rsidR="00E83129" w:rsidRDefault="00C93CAE" w:rsidP="00765140">
      <w:r>
        <w:t xml:space="preserve">In the dialog box that is displayed, set the branch name to </w:t>
      </w:r>
      <w:r w:rsidRPr="0059307A">
        <w:rPr>
          <w:b/>
          <w:bCs/>
        </w:rPr>
        <w:t>feature</w:t>
      </w:r>
      <w:r>
        <w:t xml:space="preserve"> and select </w:t>
      </w:r>
      <w:r w:rsidRPr="0059307A">
        <w:rPr>
          <w:b/>
          <w:bCs/>
        </w:rPr>
        <w:t>Switch to new branch</w:t>
      </w:r>
      <w:r>
        <w:t>. After the branch is created, the working directory is directly switched to the feature branch.</w:t>
      </w:r>
    </w:p>
    <w:p w14:paraId="308DE16E" w14:textId="4E0E1559" w:rsidR="00832238" w:rsidRDefault="00E83129" w:rsidP="00765140">
      <w:r>
        <w:rPr>
          <w:noProof/>
        </w:rPr>
        <w:drawing>
          <wp:inline distT="0" distB="0" distL="0" distR="0" wp14:anchorId="1AD6D9FB" wp14:editId="05BF2C81">
            <wp:extent cx="3822700" cy="3331948"/>
            <wp:effectExtent l="0" t="0" r="6350" b="190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833659" cy="3341500"/>
                    </a:xfrm>
                    <a:prstGeom prst="rect">
                      <a:avLst/>
                    </a:prstGeom>
                  </pic:spPr>
                </pic:pic>
              </a:graphicData>
            </a:graphic>
          </wp:inline>
        </w:drawing>
      </w:r>
    </w:p>
    <w:p w14:paraId="7C000F8D" w14:textId="0473DC91" w:rsidR="00560BC8" w:rsidRDefault="0010113B" w:rsidP="00765140">
      <w:r>
        <w:lastRenderedPageBreak/>
        <w:t xml:space="preserve">In the shortcut menu, </w:t>
      </w:r>
      <w:r w:rsidRPr="0059307A">
        <w:rPr>
          <w:b/>
          <w:bCs/>
        </w:rPr>
        <w:t>Git Commit</w:t>
      </w:r>
      <w:r>
        <w:t xml:space="preserve"> is followed by </w:t>
      </w:r>
      <w:r w:rsidRPr="0059307A">
        <w:rPr>
          <w:b/>
          <w:bCs/>
        </w:rPr>
        <w:t>feature</w:t>
      </w:r>
      <w:r>
        <w:t>, indicating that you are working on the feature branch.</w:t>
      </w:r>
    </w:p>
    <w:p w14:paraId="2BA5443F" w14:textId="4FDFA390" w:rsidR="0010113B" w:rsidRDefault="00341455" w:rsidP="00341455">
      <w:r>
        <w:rPr>
          <w:noProof/>
        </w:rPr>
        <w:drawing>
          <wp:inline distT="0" distB="0" distL="0" distR="0" wp14:anchorId="2AE5D4FC" wp14:editId="12F97811">
            <wp:extent cx="1994400" cy="3332662"/>
            <wp:effectExtent l="0" t="0" r="6350" b="127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1994400" cy="3332662"/>
                    </a:xfrm>
                    <a:prstGeom prst="rect">
                      <a:avLst/>
                    </a:prstGeom>
                  </pic:spPr>
                </pic:pic>
              </a:graphicData>
            </a:graphic>
          </wp:inline>
        </w:drawing>
      </w:r>
    </w:p>
    <w:p w14:paraId="0D55CFC0" w14:textId="77777777" w:rsidR="00832238" w:rsidRDefault="00832238" w:rsidP="00765140"/>
    <w:p w14:paraId="1BF90227" w14:textId="77E6AC62" w:rsidR="00560BC8" w:rsidRDefault="00AF7282" w:rsidP="002D1DE4">
      <w:pPr>
        <w:rPr>
          <w:noProof/>
        </w:rPr>
      </w:pPr>
      <w:r>
        <w:t xml:space="preserve">Create the </w:t>
      </w:r>
      <w:r w:rsidRPr="0059307A">
        <w:rPr>
          <w:b/>
          <w:bCs/>
        </w:rPr>
        <w:t>helloworld.md</w:t>
      </w:r>
      <w:r>
        <w:t xml:space="preserve"> file in the feature branch and commit the change to the local Git repository. This file represents a new function. All the involved operations are the same as those de</w:t>
      </w:r>
      <w:r w:rsidR="00B443D1">
        <w:t>scribed in the previous section</w:t>
      </w:r>
      <w:r>
        <w:t xml:space="preserve">. After operations are complete, the structure of the </w:t>
      </w:r>
      <w:r w:rsidRPr="0059307A">
        <w:rPr>
          <w:b/>
          <w:bCs/>
        </w:rPr>
        <w:t>GitLearning</w:t>
      </w:r>
      <w:r>
        <w:t xml:space="preserve"> folder is as follows.</w:t>
      </w:r>
    </w:p>
    <w:p w14:paraId="2AB8212B" w14:textId="74DD478F" w:rsidR="002D1DE4" w:rsidRDefault="002D1DE4" w:rsidP="00765140">
      <w:r>
        <w:rPr>
          <w:noProof/>
        </w:rPr>
        <w:drawing>
          <wp:inline distT="0" distB="0" distL="0" distR="0" wp14:anchorId="680F2A17" wp14:editId="28CE98FC">
            <wp:extent cx="3594100" cy="1307640"/>
            <wp:effectExtent l="19050" t="19050" r="25400" b="26035"/>
            <wp:docPr id="358" name="图片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636969" cy="1323237"/>
                    </a:xfrm>
                    <a:prstGeom prst="rect">
                      <a:avLst/>
                    </a:prstGeom>
                    <a:ln>
                      <a:solidFill>
                        <a:schemeClr val="bg1">
                          <a:lumMod val="85000"/>
                        </a:schemeClr>
                      </a:solidFill>
                    </a:ln>
                  </pic:spPr>
                </pic:pic>
              </a:graphicData>
            </a:graphic>
          </wp:inline>
        </w:drawing>
      </w:r>
    </w:p>
    <w:p w14:paraId="300FB91D" w14:textId="77777777" w:rsidR="00832238" w:rsidRDefault="00832238" w:rsidP="00765140"/>
    <w:p w14:paraId="6C7C021E" w14:textId="30D75F91" w:rsidR="006B1623" w:rsidRDefault="006B1623" w:rsidP="00765140">
      <w:pPr>
        <w:pStyle w:val="3"/>
      </w:pPr>
      <w:bookmarkStart w:id="36" w:name="_Toc46764392"/>
      <w:r>
        <w:lastRenderedPageBreak/>
        <w:t>Merging Branches</w:t>
      </w:r>
      <w:bookmarkEnd w:id="36"/>
    </w:p>
    <w:p w14:paraId="4DCC47E4" w14:textId="512D53EC" w:rsidR="00D71BF2" w:rsidRDefault="006B1623" w:rsidP="00765140">
      <w:pPr>
        <w:keepNext/>
      </w:pPr>
      <w:r>
        <w:t>After functions are developed in the feature branch, merge the feature branch to the master branch.</w:t>
      </w:r>
    </w:p>
    <w:p w14:paraId="5E434D61" w14:textId="681CCB9B" w:rsidR="006B1623" w:rsidRDefault="00D71BF2" w:rsidP="00765140">
      <w:pPr>
        <w:pStyle w:val="ItemStep"/>
        <w:keepNext/>
        <w:outlineLvl w:val="9"/>
      </w:pPr>
      <w:r>
        <w:t>Switch to the master branch on TortoiseGit.</w:t>
      </w:r>
    </w:p>
    <w:p w14:paraId="6DC15A4F" w14:textId="1E0568E3" w:rsidR="00691F46" w:rsidRDefault="00691F46" w:rsidP="00765140">
      <w:pPr>
        <w:pStyle w:val="ItemListText"/>
        <w:rPr>
          <w:noProof/>
        </w:rPr>
      </w:pPr>
      <w:r>
        <w:rPr>
          <w:noProof/>
        </w:rPr>
        <w:drawing>
          <wp:inline distT="0" distB="0" distL="0" distR="0" wp14:anchorId="50958BDA" wp14:editId="3D617D1F">
            <wp:extent cx="3474000" cy="4229466"/>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3474000" cy="4229466"/>
                    </a:xfrm>
                    <a:prstGeom prst="rect">
                      <a:avLst/>
                    </a:prstGeom>
                  </pic:spPr>
                </pic:pic>
              </a:graphicData>
            </a:graphic>
          </wp:inline>
        </w:drawing>
      </w:r>
    </w:p>
    <w:p w14:paraId="55A180C5" w14:textId="6009F13E" w:rsidR="002F70C1" w:rsidRDefault="002F70C1" w:rsidP="00765140">
      <w:pPr>
        <w:pStyle w:val="ItemListText"/>
        <w:rPr>
          <w:noProof/>
        </w:rPr>
      </w:pPr>
    </w:p>
    <w:p w14:paraId="1369721D" w14:textId="50BDB35D" w:rsidR="006B1623" w:rsidRDefault="00141EDD" w:rsidP="00765140">
      <w:pPr>
        <w:pStyle w:val="ItemListText"/>
      </w:pPr>
      <w:r>
        <w:rPr>
          <w:noProof/>
        </w:rPr>
        <w:drawing>
          <wp:inline distT="0" distB="0" distL="0" distR="0" wp14:anchorId="7FB60D33" wp14:editId="247A8BC6">
            <wp:extent cx="3508375" cy="2683224"/>
            <wp:effectExtent l="19050" t="19050" r="15875" b="2222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3520568" cy="2692549"/>
                    </a:xfrm>
                    <a:prstGeom prst="rect">
                      <a:avLst/>
                    </a:prstGeom>
                    <a:ln>
                      <a:solidFill>
                        <a:schemeClr val="bg1">
                          <a:lumMod val="85000"/>
                        </a:schemeClr>
                      </a:solidFill>
                    </a:ln>
                  </pic:spPr>
                </pic:pic>
              </a:graphicData>
            </a:graphic>
          </wp:inline>
        </w:drawing>
      </w:r>
    </w:p>
    <w:p w14:paraId="35738101" w14:textId="77777777" w:rsidR="00461817" w:rsidRDefault="00461817" w:rsidP="00765140">
      <w:pPr>
        <w:pStyle w:val="ItemListText"/>
      </w:pPr>
    </w:p>
    <w:p w14:paraId="1F71693A" w14:textId="6FDF187D" w:rsidR="00141EDD" w:rsidRDefault="00141EDD" w:rsidP="00765140">
      <w:pPr>
        <w:pStyle w:val="ItemListText"/>
      </w:pPr>
      <w:r>
        <w:lastRenderedPageBreak/>
        <w:t xml:space="preserve">The workspace is switched to the master branch. Only the </w:t>
      </w:r>
      <w:r>
        <w:rPr>
          <w:b/>
        </w:rPr>
        <w:t>readme.txt</w:t>
      </w:r>
      <w:r>
        <w:t xml:space="preserve"> file exists.</w:t>
      </w:r>
    </w:p>
    <w:p w14:paraId="6ED4855C" w14:textId="625CF95B" w:rsidR="00B35DAD" w:rsidRDefault="001B7D56" w:rsidP="001B7D56">
      <w:pPr>
        <w:pStyle w:val="ItemListText"/>
      </w:pPr>
      <w:r>
        <w:rPr>
          <w:noProof/>
        </w:rPr>
        <w:drawing>
          <wp:inline distT="0" distB="0" distL="0" distR="0" wp14:anchorId="0C8D4E7B" wp14:editId="40CF9442">
            <wp:extent cx="3539306" cy="1122219"/>
            <wp:effectExtent l="19050" t="19050" r="23495" b="2095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3558875" cy="1128424"/>
                    </a:xfrm>
                    <a:prstGeom prst="rect">
                      <a:avLst/>
                    </a:prstGeom>
                    <a:ln>
                      <a:solidFill>
                        <a:schemeClr val="bg1">
                          <a:lumMod val="85000"/>
                        </a:schemeClr>
                      </a:solidFill>
                    </a:ln>
                  </pic:spPr>
                </pic:pic>
              </a:graphicData>
            </a:graphic>
          </wp:inline>
        </w:drawing>
      </w:r>
    </w:p>
    <w:p w14:paraId="2B28C77A" w14:textId="77777777" w:rsidR="00461817" w:rsidRDefault="00461817" w:rsidP="00765140">
      <w:pPr>
        <w:pStyle w:val="ItemListText"/>
      </w:pPr>
    </w:p>
    <w:p w14:paraId="4F4B8393" w14:textId="10F0BF7E" w:rsidR="006B1623" w:rsidRDefault="00303A6B" w:rsidP="00765140">
      <w:pPr>
        <w:pStyle w:val="ItemStep"/>
        <w:outlineLvl w:val="9"/>
      </w:pPr>
      <w:r>
        <w:t>Merge the feature branch to the master branch.</w:t>
      </w:r>
    </w:p>
    <w:p w14:paraId="390763CA" w14:textId="65F3918A" w:rsidR="00303A6B" w:rsidRDefault="001B7D56" w:rsidP="001B7D56">
      <w:pPr>
        <w:pStyle w:val="ItemStep"/>
        <w:numPr>
          <w:ilvl w:val="0"/>
          <w:numId w:val="0"/>
        </w:numPr>
        <w:ind w:left="2126"/>
        <w:outlineLvl w:val="9"/>
      </w:pPr>
      <w:r>
        <w:rPr>
          <w:noProof/>
        </w:rPr>
        <w:drawing>
          <wp:inline distT="0" distB="0" distL="0" distR="0" wp14:anchorId="2C4BBC25" wp14:editId="28F1821C">
            <wp:extent cx="3394800" cy="4170433"/>
            <wp:effectExtent l="0" t="0" r="0" b="190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3394800" cy="4170433"/>
                    </a:xfrm>
                    <a:prstGeom prst="rect">
                      <a:avLst/>
                    </a:prstGeom>
                  </pic:spPr>
                </pic:pic>
              </a:graphicData>
            </a:graphic>
          </wp:inline>
        </w:drawing>
      </w:r>
    </w:p>
    <w:p w14:paraId="56794B11" w14:textId="77777777" w:rsidR="00461817" w:rsidRDefault="00461817" w:rsidP="00765140">
      <w:pPr>
        <w:pStyle w:val="ItemListText"/>
      </w:pPr>
    </w:p>
    <w:p w14:paraId="21FE70FE" w14:textId="3D6DC0BA" w:rsidR="00C04552" w:rsidRDefault="00C04552" w:rsidP="00765140">
      <w:pPr>
        <w:pStyle w:val="ItemListText"/>
      </w:pPr>
      <w:r>
        <w:t xml:space="preserve">In the dialog box that is displayed, select the feature branch to be merged to the master branch and click </w:t>
      </w:r>
      <w:r>
        <w:rPr>
          <w:b/>
        </w:rPr>
        <w:t>OK</w:t>
      </w:r>
      <w:r>
        <w:t>.</w:t>
      </w:r>
    </w:p>
    <w:p w14:paraId="6B96313E" w14:textId="051E9045" w:rsidR="00303A6B" w:rsidRDefault="00303A6B" w:rsidP="00765140">
      <w:pPr>
        <w:pStyle w:val="ItemListText"/>
      </w:pPr>
      <w:r>
        <w:rPr>
          <w:noProof/>
        </w:rPr>
        <w:lastRenderedPageBreak/>
        <w:drawing>
          <wp:inline distT="0" distB="0" distL="0" distR="0" wp14:anchorId="214D6AB2" wp14:editId="7FC65E41">
            <wp:extent cx="3615069" cy="3422650"/>
            <wp:effectExtent l="19050" t="19050" r="23495" b="2540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3618924" cy="3426300"/>
                    </a:xfrm>
                    <a:prstGeom prst="rect">
                      <a:avLst/>
                    </a:prstGeom>
                    <a:ln>
                      <a:solidFill>
                        <a:schemeClr val="bg1">
                          <a:lumMod val="85000"/>
                        </a:schemeClr>
                      </a:solidFill>
                    </a:ln>
                  </pic:spPr>
                </pic:pic>
              </a:graphicData>
            </a:graphic>
          </wp:inline>
        </w:drawing>
      </w:r>
    </w:p>
    <w:p w14:paraId="0641AA6A" w14:textId="77777777" w:rsidR="00461817" w:rsidRDefault="00461817" w:rsidP="00765140">
      <w:pPr>
        <w:pStyle w:val="ItemListText"/>
      </w:pPr>
    </w:p>
    <w:p w14:paraId="42374AF4" w14:textId="3E14081C" w:rsidR="006B1623" w:rsidRDefault="008A786E" w:rsidP="00765140">
      <w:pPr>
        <w:pStyle w:val="ItemListText"/>
      </w:pPr>
      <w:r>
        <w:t xml:space="preserve">The </w:t>
      </w:r>
      <w:r>
        <w:rPr>
          <w:b/>
        </w:rPr>
        <w:t>helloworld.md</w:t>
      </w:r>
      <w:r>
        <w:t xml:space="preserve"> file is added to the </w:t>
      </w:r>
      <w:r w:rsidR="00B443D1">
        <w:t>workspace of the master branch, which indicates that the feature branch is merged to the master branch successfully.</w:t>
      </w:r>
    </w:p>
    <w:p w14:paraId="1B1558D7" w14:textId="6E74897E" w:rsidR="00141DC8" w:rsidRDefault="00141DC8" w:rsidP="00765140">
      <w:pPr>
        <w:pStyle w:val="3"/>
      </w:pPr>
      <w:bookmarkStart w:id="37" w:name="_Toc46764393"/>
      <w:r>
        <w:t xml:space="preserve">Resolving </w:t>
      </w:r>
      <w:r w:rsidR="00297D80">
        <w:t xml:space="preserve">Merge </w:t>
      </w:r>
      <w:r>
        <w:t>Conflicts</w:t>
      </w:r>
      <w:bookmarkEnd w:id="37"/>
    </w:p>
    <w:p w14:paraId="7B0FB603" w14:textId="10BB934B" w:rsidR="00141DC8" w:rsidRDefault="00141DC8" w:rsidP="00765140">
      <w:r>
        <w:t>The following uses the feature branch and master branch as an example to describe how to use TortoiseGit to resolve a merge conflict.</w:t>
      </w:r>
    </w:p>
    <w:p w14:paraId="24C68036" w14:textId="20E7B28A" w:rsidR="00141DC8" w:rsidRDefault="00141DC8" w:rsidP="00765140">
      <w:pPr>
        <w:pStyle w:val="ItemStep"/>
        <w:outlineLvl w:val="9"/>
      </w:pPr>
      <w:r>
        <w:t xml:space="preserve">Switch to the feature branch, modify the </w:t>
      </w:r>
      <w:r>
        <w:rPr>
          <w:b/>
        </w:rPr>
        <w:t>helloworld.md</w:t>
      </w:r>
      <w:r>
        <w:t xml:space="preserve"> file, and commit it to the local Git repository. The file is modified as follows.</w:t>
      </w:r>
    </w:p>
    <w:p w14:paraId="007D8B09" w14:textId="7888D830" w:rsidR="001B7D56" w:rsidRDefault="001B7D56" w:rsidP="001B7D56">
      <w:pPr>
        <w:pStyle w:val="ItemStep"/>
        <w:numPr>
          <w:ilvl w:val="0"/>
          <w:numId w:val="0"/>
        </w:numPr>
        <w:ind w:left="2126"/>
        <w:outlineLvl w:val="9"/>
      </w:pPr>
      <w:r>
        <w:rPr>
          <w:noProof/>
        </w:rPr>
        <w:drawing>
          <wp:inline distT="0" distB="0" distL="0" distR="0" wp14:anchorId="34DAACF0" wp14:editId="0BDC7692">
            <wp:extent cx="2428875" cy="1162050"/>
            <wp:effectExtent l="19050" t="19050" r="28575" b="1905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2428875" cy="1162050"/>
                    </a:xfrm>
                    <a:prstGeom prst="rect">
                      <a:avLst/>
                    </a:prstGeom>
                    <a:ln>
                      <a:solidFill>
                        <a:schemeClr val="bg1">
                          <a:lumMod val="85000"/>
                        </a:schemeClr>
                      </a:solidFill>
                    </a:ln>
                  </pic:spPr>
                </pic:pic>
              </a:graphicData>
            </a:graphic>
          </wp:inline>
        </w:drawing>
      </w:r>
    </w:p>
    <w:p w14:paraId="203352D1" w14:textId="348ADE9E" w:rsidR="00461817" w:rsidRDefault="00461817" w:rsidP="001B7D56">
      <w:pPr>
        <w:pStyle w:val="ItemListText"/>
      </w:pPr>
    </w:p>
    <w:p w14:paraId="6FFA7FDD" w14:textId="6737394C" w:rsidR="00141DC8" w:rsidRDefault="00E259A3" w:rsidP="00765140">
      <w:pPr>
        <w:pStyle w:val="ItemStep"/>
        <w:outlineLvl w:val="9"/>
      </w:pPr>
      <w:r>
        <w:t xml:space="preserve">Switch to the master branch, modify the </w:t>
      </w:r>
      <w:r>
        <w:rPr>
          <w:b/>
        </w:rPr>
        <w:t>helloworld.md</w:t>
      </w:r>
      <w:r>
        <w:t xml:space="preserve"> file, and commit it to the local Git repository. The file is modified as follows.</w:t>
      </w:r>
    </w:p>
    <w:p w14:paraId="7D3AB599" w14:textId="08DC75EA" w:rsidR="00E259A3" w:rsidRDefault="001B7D56" w:rsidP="001B7D56">
      <w:pPr>
        <w:pStyle w:val="ItemStep"/>
        <w:numPr>
          <w:ilvl w:val="0"/>
          <w:numId w:val="0"/>
        </w:numPr>
        <w:ind w:left="2126"/>
        <w:outlineLvl w:val="9"/>
      </w:pPr>
      <w:r>
        <w:rPr>
          <w:noProof/>
        </w:rPr>
        <w:lastRenderedPageBreak/>
        <w:drawing>
          <wp:inline distT="0" distB="0" distL="0" distR="0" wp14:anchorId="1646DD58" wp14:editId="3515CCAE">
            <wp:extent cx="2438400" cy="1171575"/>
            <wp:effectExtent l="19050" t="19050" r="19050" b="2857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2438400" cy="1171575"/>
                    </a:xfrm>
                    <a:prstGeom prst="rect">
                      <a:avLst/>
                    </a:prstGeom>
                    <a:ln>
                      <a:solidFill>
                        <a:schemeClr val="bg1">
                          <a:lumMod val="85000"/>
                        </a:schemeClr>
                      </a:solidFill>
                    </a:ln>
                  </pic:spPr>
                </pic:pic>
              </a:graphicData>
            </a:graphic>
          </wp:inline>
        </w:drawing>
      </w:r>
    </w:p>
    <w:p w14:paraId="6BFCD924" w14:textId="77777777" w:rsidR="00461817" w:rsidRDefault="00461817" w:rsidP="00765140">
      <w:pPr>
        <w:pStyle w:val="ItemListText"/>
      </w:pPr>
    </w:p>
    <w:p w14:paraId="5B7868EA" w14:textId="656E5141" w:rsidR="00141DC8" w:rsidRDefault="00E259A3" w:rsidP="00765140">
      <w:pPr>
        <w:pStyle w:val="ItemStep"/>
        <w:outlineLvl w:val="9"/>
      </w:pPr>
      <w:r>
        <w:t>Merge the feature branch to the master branch.</w:t>
      </w:r>
    </w:p>
    <w:p w14:paraId="5E232347" w14:textId="77777777" w:rsidR="00461817" w:rsidRDefault="00E259A3" w:rsidP="00765140">
      <w:pPr>
        <w:pStyle w:val="ItemListText"/>
      </w:pPr>
      <w:r>
        <w:t xml:space="preserve">An error message indicating that a merge conflict occurs is displayed. </w:t>
      </w:r>
    </w:p>
    <w:p w14:paraId="1292A414" w14:textId="050D3589" w:rsidR="00141DC8" w:rsidRDefault="00E259A3" w:rsidP="00765140">
      <w:pPr>
        <w:pStyle w:val="ItemListText"/>
      </w:pPr>
      <w:r>
        <w:rPr>
          <w:noProof/>
        </w:rPr>
        <w:drawing>
          <wp:inline distT="0" distB="0" distL="0" distR="0" wp14:anchorId="5BBDB393" wp14:editId="63264F8B">
            <wp:extent cx="4273550" cy="299521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4286997" cy="3004635"/>
                    </a:xfrm>
                    <a:prstGeom prst="rect">
                      <a:avLst/>
                    </a:prstGeom>
                  </pic:spPr>
                </pic:pic>
              </a:graphicData>
            </a:graphic>
          </wp:inline>
        </w:drawing>
      </w:r>
    </w:p>
    <w:p w14:paraId="66CB7AF8" w14:textId="77777777" w:rsidR="00461817" w:rsidRDefault="00461817" w:rsidP="00765140">
      <w:pPr>
        <w:pStyle w:val="ItemListText"/>
      </w:pPr>
    </w:p>
    <w:p w14:paraId="1EAD453F" w14:textId="66D7981F" w:rsidR="00141DC8" w:rsidRDefault="00E10E65" w:rsidP="00765140">
      <w:pPr>
        <w:pStyle w:val="ItemStep"/>
        <w:outlineLvl w:val="9"/>
      </w:pPr>
      <w:r>
        <w:t xml:space="preserve">Resolve the </w:t>
      </w:r>
      <w:r w:rsidR="007A6C3B">
        <w:t xml:space="preserve">merge </w:t>
      </w:r>
      <w:r>
        <w:t>conflict.</w:t>
      </w:r>
    </w:p>
    <w:p w14:paraId="1270B6F3" w14:textId="43BB9959" w:rsidR="00E10E65" w:rsidRDefault="00E10E65" w:rsidP="00765140">
      <w:pPr>
        <w:pStyle w:val="ItemListText"/>
      </w:pPr>
      <w:r>
        <w:t xml:space="preserve">Click </w:t>
      </w:r>
      <w:r>
        <w:rPr>
          <w:b/>
        </w:rPr>
        <w:t>Resolve</w:t>
      </w:r>
      <w:r>
        <w:t>. The following dialog box i</w:t>
      </w:r>
      <w:r w:rsidR="007A6C3B">
        <w:t>s displayed, with the conflicting</w:t>
      </w:r>
      <w:r>
        <w:t xml:space="preserve"> file listed.</w:t>
      </w:r>
    </w:p>
    <w:p w14:paraId="5C91A1CF" w14:textId="7CB3DFD4" w:rsidR="00E10E65" w:rsidRDefault="00E10E65" w:rsidP="00765140">
      <w:pPr>
        <w:pStyle w:val="ItemListText"/>
      </w:pPr>
      <w:r>
        <w:rPr>
          <w:noProof/>
        </w:rPr>
        <w:drawing>
          <wp:inline distT="0" distB="0" distL="0" distR="0" wp14:anchorId="08F3D625" wp14:editId="43D1C749">
            <wp:extent cx="3194050" cy="2133051"/>
            <wp:effectExtent l="19050" t="19050" r="25400" b="19685"/>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3201489" cy="2138019"/>
                    </a:xfrm>
                    <a:prstGeom prst="rect">
                      <a:avLst/>
                    </a:prstGeom>
                    <a:ln>
                      <a:solidFill>
                        <a:schemeClr val="bg1">
                          <a:lumMod val="85000"/>
                        </a:schemeClr>
                      </a:solidFill>
                    </a:ln>
                  </pic:spPr>
                </pic:pic>
              </a:graphicData>
            </a:graphic>
          </wp:inline>
        </w:drawing>
      </w:r>
    </w:p>
    <w:p w14:paraId="4D6213F8" w14:textId="77777777" w:rsidR="00832238" w:rsidRDefault="00832238" w:rsidP="00765140">
      <w:pPr>
        <w:pStyle w:val="ItemListText"/>
      </w:pPr>
    </w:p>
    <w:p w14:paraId="62836966" w14:textId="1B06FA6B" w:rsidR="00FE317A" w:rsidRDefault="00FE317A" w:rsidP="00765140">
      <w:pPr>
        <w:pStyle w:val="ItemListText"/>
      </w:pPr>
      <w:r>
        <w:lastRenderedPageBreak/>
        <w:t xml:space="preserve">Double-click the file. The following window is displayed. The content in line 1 is the file content in the feature branch, and that in line 2 is the file content in the current branch, that is, the master branch. The content in line 3 is the merged content. Since a merge conflict occurs, you need to manually modify the merged file content. After modifying the merged content in line 3, click </w:t>
      </w:r>
      <w:r>
        <w:rPr>
          <w:b/>
        </w:rPr>
        <w:t>Mark as resolved</w:t>
      </w:r>
      <w:r>
        <w:t xml:space="preserve"> on the toolbar and close the window.</w:t>
      </w:r>
    </w:p>
    <w:p w14:paraId="72EBB1DF" w14:textId="1DF1B8D5" w:rsidR="000A1318" w:rsidRDefault="000A1318" w:rsidP="00765140">
      <w:pPr>
        <w:pStyle w:val="ItemListText"/>
      </w:pPr>
      <w:r>
        <w:rPr>
          <w:noProof/>
        </w:rPr>
        <w:drawing>
          <wp:inline distT="0" distB="0" distL="0" distR="0" wp14:anchorId="54439A7A" wp14:editId="271439FA">
            <wp:extent cx="4733925" cy="2554591"/>
            <wp:effectExtent l="19050" t="19050" r="9525" b="1778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4762168" cy="2569832"/>
                    </a:xfrm>
                    <a:prstGeom prst="rect">
                      <a:avLst/>
                    </a:prstGeom>
                    <a:ln>
                      <a:solidFill>
                        <a:schemeClr val="bg1">
                          <a:lumMod val="85000"/>
                        </a:schemeClr>
                      </a:solidFill>
                    </a:ln>
                  </pic:spPr>
                </pic:pic>
              </a:graphicData>
            </a:graphic>
          </wp:inline>
        </w:drawing>
      </w:r>
    </w:p>
    <w:p w14:paraId="273970C2" w14:textId="77777777" w:rsidR="00461817" w:rsidRDefault="00461817" w:rsidP="00765140">
      <w:pPr>
        <w:pStyle w:val="ItemListText"/>
      </w:pPr>
    </w:p>
    <w:p w14:paraId="307309AD" w14:textId="5D77D330" w:rsidR="00554524" w:rsidRDefault="006418D4" w:rsidP="00765140">
      <w:pPr>
        <w:pStyle w:val="ItemListText"/>
      </w:pPr>
      <w:r>
        <w:t xml:space="preserve">Right-click in the blank area of the folder and choose </w:t>
      </w:r>
      <w:r>
        <w:rPr>
          <w:b/>
        </w:rPr>
        <w:t>Git Commit</w:t>
      </w:r>
      <w:r>
        <w:t xml:space="preserve"> from the shortcut menu. In the displayed window, click </w:t>
      </w:r>
      <w:r>
        <w:rPr>
          <w:b/>
        </w:rPr>
        <w:t>Commit</w:t>
      </w:r>
      <w:r>
        <w:t>. The conflict is resolved and the feature branch is successfully merged to the master branch.</w:t>
      </w:r>
    </w:p>
    <w:p w14:paraId="69B3989B" w14:textId="36272E10" w:rsidR="00554524" w:rsidRDefault="00AF2423" w:rsidP="00765140">
      <w:pPr>
        <w:pStyle w:val="ItemListText"/>
      </w:pPr>
      <w:r>
        <w:rPr>
          <w:noProof/>
        </w:rPr>
        <w:lastRenderedPageBreak/>
        <w:drawing>
          <wp:inline distT="0" distB="0" distL="0" distR="0" wp14:anchorId="1E938D7F" wp14:editId="1329D430">
            <wp:extent cx="4069080" cy="4114255"/>
            <wp:effectExtent l="19050" t="19050" r="26670" b="1968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4077464" cy="4122732"/>
                    </a:xfrm>
                    <a:prstGeom prst="rect">
                      <a:avLst/>
                    </a:prstGeom>
                    <a:ln>
                      <a:solidFill>
                        <a:schemeClr val="bg1">
                          <a:lumMod val="85000"/>
                        </a:schemeClr>
                      </a:solidFill>
                    </a:ln>
                  </pic:spPr>
                </pic:pic>
              </a:graphicData>
            </a:graphic>
          </wp:inline>
        </w:drawing>
      </w:r>
    </w:p>
    <w:p w14:paraId="61A79532" w14:textId="77777777" w:rsidR="00461817" w:rsidRDefault="00461817" w:rsidP="00765140">
      <w:pPr>
        <w:pStyle w:val="ItemListText"/>
      </w:pPr>
    </w:p>
    <w:p w14:paraId="34134181" w14:textId="767DDC71" w:rsidR="006418D4" w:rsidRDefault="00E43739" w:rsidP="00765140">
      <w:pPr>
        <w:pStyle w:val="ItemListText"/>
      </w:pPr>
      <w:r>
        <w:t>According to the commit record, the feature branch is merged to the master branch successfully.</w:t>
      </w:r>
    </w:p>
    <w:p w14:paraId="71426DC3" w14:textId="13564913" w:rsidR="00253EAF" w:rsidRDefault="00CF3849" w:rsidP="00CF3849">
      <w:pPr>
        <w:pStyle w:val="ItemListText"/>
      </w:pPr>
      <w:r>
        <w:rPr>
          <w:noProof/>
        </w:rPr>
        <w:lastRenderedPageBreak/>
        <w:drawing>
          <wp:inline distT="0" distB="0" distL="0" distR="0" wp14:anchorId="7BE33CFB" wp14:editId="2E471DEB">
            <wp:extent cx="4197600" cy="3899296"/>
            <wp:effectExtent l="0" t="0" r="0" b="635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4197600" cy="3899296"/>
                    </a:xfrm>
                    <a:prstGeom prst="rect">
                      <a:avLst/>
                    </a:prstGeom>
                  </pic:spPr>
                </pic:pic>
              </a:graphicData>
            </a:graphic>
          </wp:inline>
        </w:drawing>
      </w:r>
    </w:p>
    <w:p w14:paraId="792E8763" w14:textId="77777777" w:rsidR="00461817" w:rsidRDefault="00461817" w:rsidP="00CF3849">
      <w:pPr>
        <w:ind w:left="0"/>
        <w:sectPr w:rsidR="00461817" w:rsidSect="00B07C76">
          <w:pgSz w:w="11907" w:h="16840" w:code="9"/>
          <w:pgMar w:top="1701" w:right="1134" w:bottom="1701" w:left="1134" w:header="567" w:footer="567" w:gutter="0"/>
          <w:cols w:space="425"/>
          <w:docGrid w:linePitch="312"/>
        </w:sectPr>
      </w:pPr>
    </w:p>
    <w:p w14:paraId="259A3AC4" w14:textId="719E28BE" w:rsidR="007A0CB5" w:rsidRDefault="0048595E" w:rsidP="00765140">
      <w:pPr>
        <w:pStyle w:val="1"/>
      </w:pPr>
      <w:bookmarkStart w:id="38" w:name="_华为云代码托管实践"/>
      <w:bookmarkStart w:id="39" w:name="_Toc41056461"/>
      <w:bookmarkStart w:id="40" w:name="_Toc46764394"/>
      <w:bookmarkEnd w:id="38"/>
      <w:r>
        <w:lastRenderedPageBreak/>
        <w:t>Code Hosting Practice on HUAWEI CLOUD</w:t>
      </w:r>
      <w:bookmarkEnd w:id="39"/>
      <w:bookmarkEnd w:id="40"/>
    </w:p>
    <w:p w14:paraId="234D587A" w14:textId="2888AF13" w:rsidR="007A0CB5" w:rsidRDefault="003F0EB1" w:rsidP="00765140">
      <w:pPr>
        <w:pStyle w:val="2"/>
        <w:rPr>
          <w:lang w:eastAsia="zh-CN"/>
        </w:rPr>
      </w:pPr>
      <w:bookmarkStart w:id="41" w:name="_Toc41056462"/>
      <w:bookmarkStart w:id="42" w:name="_Toc46764395"/>
      <w:r>
        <w:t>Introduction</w:t>
      </w:r>
      <w:bookmarkEnd w:id="41"/>
      <w:bookmarkEnd w:id="42"/>
    </w:p>
    <w:p w14:paraId="643FB3D4" w14:textId="04D70386" w:rsidR="00C30EB9" w:rsidRDefault="00C30EB9" w:rsidP="00765140">
      <w:r>
        <w:t xml:space="preserve">When a developer team uses Git for collaborative development, a remote Git repository is required for code commit and update of all developers. CodeHub is a </w:t>
      </w:r>
      <w:r w:rsidRPr="00CF4AEA">
        <w:t>Git</w:t>
      </w:r>
      <w:r>
        <w:t>-based online code hosting service</w:t>
      </w:r>
      <w:r w:rsidR="008F4E9B">
        <w:t xml:space="preserve"> for software developers. It provides </w:t>
      </w:r>
      <w:r>
        <w:t>a cloud code repository with functions such as security management, member and permission management, branch protection and merging, online editing, and statistics</w:t>
      </w:r>
      <w:r w:rsidR="008461B6">
        <w:t xml:space="preserve"> collection</w:t>
      </w:r>
      <w:r>
        <w:t>. The service aims to address issues such as cross-distance collaboration, multi-branch concurrent development, code version management, and security.</w:t>
      </w:r>
    </w:p>
    <w:p w14:paraId="5016F6E8" w14:textId="76483934" w:rsidR="00C73534" w:rsidRDefault="00C73534" w:rsidP="00765140">
      <w:r>
        <w:t>This experiment guides you through common CodeHub operations. On completion of this experiment, you will be able to:</w:t>
      </w:r>
    </w:p>
    <w:p w14:paraId="1EFAC5F5" w14:textId="3E959589" w:rsidR="00F02722" w:rsidRDefault="00F02722" w:rsidP="00765140">
      <w:pPr>
        <w:pStyle w:val="ItemList"/>
      </w:pPr>
      <w:r>
        <w:t>Create a remote Git repository on CodeHub.</w:t>
      </w:r>
    </w:p>
    <w:p w14:paraId="15891376" w14:textId="2523AE9E" w:rsidR="00F02722" w:rsidRDefault="003F430B" w:rsidP="00765140">
      <w:pPr>
        <w:pStyle w:val="ItemList"/>
      </w:pPr>
      <w:r>
        <w:t>Push code from the local Git repository to the remote Git repository on CodeHub.</w:t>
      </w:r>
    </w:p>
    <w:p w14:paraId="46BC5179" w14:textId="4DBED7DF" w:rsidR="00F02722" w:rsidRDefault="00D97481" w:rsidP="00765140">
      <w:pPr>
        <w:pStyle w:val="ItemList"/>
      </w:pPr>
      <w:r>
        <w:t>Pull</w:t>
      </w:r>
      <w:r w:rsidR="001A7B99">
        <w:t xml:space="preserve"> code from the remote Git repository on CodeHub to the local Git repository.</w:t>
      </w:r>
    </w:p>
    <w:p w14:paraId="03EA2B86" w14:textId="0FCA2D39" w:rsidR="00D63199" w:rsidRDefault="00D63199" w:rsidP="00765140">
      <w:pPr>
        <w:pStyle w:val="3"/>
      </w:pPr>
      <w:bookmarkStart w:id="43" w:name="_Toc41056463"/>
      <w:bookmarkStart w:id="44" w:name="_Toc46764396"/>
      <w:r>
        <w:t>Procedure</w:t>
      </w:r>
      <w:bookmarkEnd w:id="43"/>
      <w:bookmarkEnd w:id="44"/>
    </w:p>
    <w:p w14:paraId="0C0A6880" w14:textId="113F060D" w:rsidR="00D87DA8" w:rsidRDefault="00D87DA8" w:rsidP="00765140">
      <w:r>
        <w:t xml:space="preserve">The </w:t>
      </w:r>
      <w:r w:rsidR="00C5464F">
        <w:t xml:space="preserve">experiment </w:t>
      </w:r>
      <w:r>
        <w:t>procedure is as follows:</w:t>
      </w:r>
    </w:p>
    <w:p w14:paraId="0657AA21" w14:textId="2CF3A9BE" w:rsidR="00D87DA8" w:rsidRDefault="00EB17AB" w:rsidP="00765140">
      <w:pPr>
        <w:pStyle w:val="ItemStep"/>
        <w:outlineLvl w:val="9"/>
      </w:pPr>
      <w:r>
        <w:t>Prepare the environment</w:t>
      </w:r>
      <w:r w:rsidR="00D87DA8">
        <w:t>: Create a HUAWEI CLOUD account and complete real-name authentication.</w:t>
      </w:r>
    </w:p>
    <w:p w14:paraId="6C266D3B" w14:textId="2FC9A417" w:rsidR="00D87DA8" w:rsidRDefault="00D87DA8" w:rsidP="00765140">
      <w:pPr>
        <w:pStyle w:val="ItemStep"/>
        <w:outlineLvl w:val="9"/>
      </w:pPr>
      <w:r>
        <w:t>Create a remote repository on CodeHub.</w:t>
      </w:r>
    </w:p>
    <w:p w14:paraId="72C19D06" w14:textId="631EBE25" w:rsidR="00D87DA8" w:rsidRDefault="00D87DA8" w:rsidP="00765140">
      <w:pPr>
        <w:pStyle w:val="ItemStep"/>
        <w:outlineLvl w:val="9"/>
      </w:pPr>
      <w:r>
        <w:t xml:space="preserve">Run Git commands to implement the interaction between the local and remote Git repositories: clone, push, and </w:t>
      </w:r>
      <w:r w:rsidR="009E37B5">
        <w:t>pull</w:t>
      </w:r>
      <w:r>
        <w:t>.</w:t>
      </w:r>
    </w:p>
    <w:p w14:paraId="35D221E5" w14:textId="055BDB72" w:rsidR="000443D0" w:rsidRDefault="000443D0" w:rsidP="00765140">
      <w:pPr>
        <w:pStyle w:val="ItemStep"/>
        <w:outlineLvl w:val="9"/>
      </w:pPr>
      <w:r>
        <w:t xml:space="preserve">Use TortoiseGit to implement the interaction between the local and remote Git repositories: clone, push, and </w:t>
      </w:r>
      <w:r w:rsidR="004A4FF1">
        <w:t>pull</w:t>
      </w:r>
      <w:r>
        <w:t>.</w:t>
      </w:r>
    </w:p>
    <w:p w14:paraId="109C7173" w14:textId="63CD1810" w:rsidR="00705EA0" w:rsidRDefault="00E00820" w:rsidP="00765140">
      <w:pPr>
        <w:pStyle w:val="2"/>
      </w:pPr>
      <w:bookmarkStart w:id="45" w:name="_Toc41056464"/>
      <w:bookmarkStart w:id="46" w:name="_Toc46764397"/>
      <w:r>
        <w:lastRenderedPageBreak/>
        <w:t>Environment Preparations</w:t>
      </w:r>
      <w:bookmarkEnd w:id="45"/>
      <w:bookmarkEnd w:id="46"/>
    </w:p>
    <w:p w14:paraId="278C7B62" w14:textId="0C1CFEE2" w:rsidR="005D2AA7" w:rsidRDefault="005D2AA7" w:rsidP="00765140">
      <w:pPr>
        <w:pStyle w:val="ItemStep"/>
        <w:outlineLvl w:val="9"/>
      </w:pPr>
      <w:r>
        <w:t>Register a HUAWEI CLOUD account and complete real-name authentication.</w:t>
      </w:r>
    </w:p>
    <w:p w14:paraId="53661C1E" w14:textId="328D1679" w:rsidR="005D2AA7" w:rsidRPr="00765AA1" w:rsidRDefault="005D2AA7" w:rsidP="00765140">
      <w:pPr>
        <w:pStyle w:val="ItemListText"/>
      </w:pPr>
      <w:r>
        <w:t xml:space="preserve">To ensure account and resource security, you must register an account and pass real-name authentication before using </w:t>
      </w:r>
      <w:r w:rsidR="005D54D8">
        <w:t xml:space="preserve">Huawei DevCloud (DevCloud for short) </w:t>
      </w:r>
      <w:r>
        <w:t xml:space="preserve">services. </w:t>
      </w:r>
      <w:r w:rsidR="005D54D8">
        <w:t xml:space="preserve">DevCloud </w:t>
      </w:r>
      <w:r>
        <w:t>is a cloud-based R&amp;D p</w:t>
      </w:r>
      <w:r w:rsidR="006C24A2">
        <w:t>latform that integrates Huawei'</w:t>
      </w:r>
      <w:r>
        <w:t xml:space="preserve">s R&amp;D practices, cutting-edge R&amp;D concept, and advanced R&amp;D tools. CodeHub </w:t>
      </w:r>
      <w:r w:rsidR="005D54D8">
        <w:t xml:space="preserve">provided on DevCloud </w:t>
      </w:r>
      <w:r>
        <w:t>is a Git-based online code hosting service for software developers. It supports code cloning, downloading, committing, pushing, comparing, merging, branching, and reviewing.</w:t>
      </w:r>
      <w:r w:rsidR="00ED049C" w:rsidRPr="00ED049C">
        <w:rPr>
          <w:rFonts w:hint="eastAsia"/>
        </w:rPr>
        <w:t xml:space="preserve"> </w:t>
      </w:r>
      <w:r w:rsidR="00155A4E" w:rsidRPr="001E03BA">
        <w:t>Currently</w:t>
      </w:r>
      <w:r w:rsidR="00155A4E">
        <w:t xml:space="preserve">, DevCloud is available only at the </w:t>
      </w:r>
      <w:r w:rsidR="00155A4E" w:rsidRPr="001E03BA">
        <w:t>China</w:t>
      </w:r>
      <w:r w:rsidR="00155A4E">
        <w:t xml:space="preserve"> site</w:t>
      </w:r>
      <w:r w:rsidR="00155A4E" w:rsidRPr="001E03BA">
        <w:t xml:space="preserve">. You can </w:t>
      </w:r>
      <w:r w:rsidR="00155A4E">
        <w:rPr>
          <w:rFonts w:hint="eastAsia"/>
        </w:rPr>
        <w:t>select</w:t>
      </w:r>
      <w:r w:rsidR="00155A4E" w:rsidRPr="001E03BA">
        <w:t xml:space="preserve"> the China site </w:t>
      </w:r>
      <w:r w:rsidR="00155A4E">
        <w:t xml:space="preserve">and switch the language to English </w:t>
      </w:r>
      <w:r w:rsidR="00155A4E" w:rsidRPr="001E03BA">
        <w:t xml:space="preserve">or download the code to </w:t>
      </w:r>
      <w:r w:rsidR="00155A4E">
        <w:t>your</w:t>
      </w:r>
      <w:r w:rsidR="00155A4E" w:rsidRPr="001E03BA">
        <w:t xml:space="preserve"> local host and run it </w:t>
      </w:r>
      <w:r w:rsidR="00155A4E">
        <w:t>on</w:t>
      </w:r>
      <w:r w:rsidR="00155A4E" w:rsidRPr="001E03BA">
        <w:t xml:space="preserve"> the local IDE. </w:t>
      </w:r>
      <w:r w:rsidR="00155A4E">
        <w:t xml:space="preserve">The following uses DevCloud </w:t>
      </w:r>
      <w:r w:rsidR="00155A4E" w:rsidRPr="001E03BA">
        <w:t>as an example.</w:t>
      </w:r>
    </w:p>
    <w:p w14:paraId="1E1B0DA9" w14:textId="27A82258" w:rsidR="007B156A" w:rsidRPr="00736D56" w:rsidRDefault="007B156A" w:rsidP="00765140">
      <w:pPr>
        <w:pStyle w:val="ItemListText"/>
      </w:pPr>
      <w:r>
        <w:t xml:space="preserve">If you have not registered a HUAWEI CLOUD account, perform the following </w:t>
      </w:r>
      <w:r w:rsidR="005D54D8">
        <w:t>operations.</w:t>
      </w:r>
    </w:p>
    <w:p w14:paraId="6CF4D175" w14:textId="538CB9AC" w:rsidR="007B156A" w:rsidRDefault="007B156A" w:rsidP="00AB2A86">
      <w:pPr>
        <w:pStyle w:val="a"/>
      </w:pPr>
      <w:r>
        <w:t xml:space="preserve">Visit </w:t>
      </w:r>
      <w:hyperlink r:id="rId60" w:history="1">
        <w:r w:rsidR="0058740B">
          <w:rPr>
            <w:rStyle w:val="ad"/>
          </w:rPr>
          <w:t>https://www.huaweicloud.com/intl/en-us/</w:t>
        </w:r>
      </w:hyperlink>
      <w:r w:rsidRPr="00963FE6">
        <w:t>.</w:t>
      </w:r>
    </w:p>
    <w:p w14:paraId="6EF334F5" w14:textId="44ECAA2F" w:rsidR="00CF3849" w:rsidRPr="00CF4AEA" w:rsidRDefault="00CF3849" w:rsidP="00CF3849">
      <w:pPr>
        <w:pStyle w:val="a"/>
        <w:numPr>
          <w:ilvl w:val="0"/>
          <w:numId w:val="0"/>
        </w:numPr>
        <w:ind w:left="2121" w:firstLine="399"/>
      </w:pPr>
      <w:r>
        <w:rPr>
          <w:noProof/>
        </w:rPr>
        <w:drawing>
          <wp:inline distT="0" distB="0" distL="0" distR="0" wp14:anchorId="46499E85" wp14:editId="66DC3D01">
            <wp:extent cx="4433455" cy="1591426"/>
            <wp:effectExtent l="19050" t="19050" r="24765" b="2794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4464907" cy="1602716"/>
                    </a:xfrm>
                    <a:prstGeom prst="rect">
                      <a:avLst/>
                    </a:prstGeom>
                    <a:ln>
                      <a:solidFill>
                        <a:schemeClr val="bg1">
                          <a:lumMod val="75000"/>
                        </a:schemeClr>
                      </a:solidFill>
                    </a:ln>
                  </pic:spPr>
                </pic:pic>
              </a:graphicData>
            </a:graphic>
          </wp:inline>
        </w:drawing>
      </w:r>
    </w:p>
    <w:p w14:paraId="61AE15C0" w14:textId="1355CF11" w:rsidR="00832238" w:rsidRPr="00736D56" w:rsidRDefault="00832238" w:rsidP="00CF3849">
      <w:pPr>
        <w:ind w:left="0"/>
      </w:pPr>
    </w:p>
    <w:p w14:paraId="23C735D4" w14:textId="0986422A" w:rsidR="00A84CC4" w:rsidRDefault="00A84CC4" w:rsidP="00AB2A86">
      <w:pPr>
        <w:pStyle w:val="a"/>
      </w:pPr>
      <w:r>
        <w:t xml:space="preserve">Enter </w:t>
      </w:r>
      <w:r w:rsidRPr="00CF4AEA">
        <w:t>your</w:t>
      </w:r>
      <w:r>
        <w:t xml:space="preserve"> personal information and click </w:t>
      </w:r>
      <w:r w:rsidR="004E2A72" w:rsidRPr="004E2A72">
        <w:rPr>
          <w:b/>
        </w:rPr>
        <w:t>Complete Information</w:t>
      </w:r>
      <w:r>
        <w:t>.</w:t>
      </w:r>
    </w:p>
    <w:p w14:paraId="7278BE1C" w14:textId="2F818227" w:rsidR="00832238" w:rsidRDefault="00877C17" w:rsidP="00AF279D">
      <w:pPr>
        <w:pStyle w:val="a"/>
        <w:numPr>
          <w:ilvl w:val="0"/>
          <w:numId w:val="0"/>
        </w:numPr>
        <w:ind w:left="2121" w:firstLine="399"/>
      </w:pPr>
      <w:r>
        <w:rPr>
          <w:noProof/>
        </w:rPr>
        <w:drawing>
          <wp:inline distT="0" distB="0" distL="0" distR="0" wp14:anchorId="6C839BD7" wp14:editId="3C8E9862">
            <wp:extent cx="3781425" cy="1381125"/>
            <wp:effectExtent l="19050" t="19050" r="28575" b="2857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3781425" cy="1381125"/>
                    </a:xfrm>
                    <a:prstGeom prst="rect">
                      <a:avLst/>
                    </a:prstGeom>
                    <a:ln>
                      <a:solidFill>
                        <a:schemeClr val="bg1">
                          <a:lumMod val="75000"/>
                        </a:schemeClr>
                      </a:solidFill>
                    </a:ln>
                  </pic:spPr>
                </pic:pic>
              </a:graphicData>
            </a:graphic>
          </wp:inline>
        </w:drawing>
      </w:r>
    </w:p>
    <w:p w14:paraId="0895E1D2" w14:textId="649529A7" w:rsidR="00A84CC4" w:rsidRPr="00736D56" w:rsidRDefault="00AF279D" w:rsidP="00AF279D">
      <w:pPr>
        <w:pStyle w:val="a"/>
      </w:pPr>
      <w:bookmarkStart w:id="47" w:name="OLE_LINK1"/>
      <w:r>
        <w:rPr>
          <w:rFonts w:hint="eastAsia"/>
        </w:rPr>
        <w:t>Co</w:t>
      </w:r>
      <w:r>
        <w:t>mplete all the information as required</w:t>
      </w:r>
      <w:bookmarkEnd w:id="47"/>
      <w:r w:rsidR="00A84CC4">
        <w:t>.</w:t>
      </w:r>
    </w:p>
    <w:p w14:paraId="724BB36C" w14:textId="11848D5F" w:rsidR="00A84CC4" w:rsidRDefault="00FC1AE6" w:rsidP="00765140">
      <w:pPr>
        <w:pStyle w:val="ItemStep"/>
        <w:outlineLvl w:val="9"/>
      </w:pPr>
      <w:r>
        <w:t>Add an SSH key pair to the CodeHub server.</w:t>
      </w:r>
    </w:p>
    <w:p w14:paraId="4A376E7A" w14:textId="53712333" w:rsidR="00FC1AE6" w:rsidRPr="00CF4AEA" w:rsidRDefault="00FC1AE6" w:rsidP="00765140">
      <w:pPr>
        <w:pStyle w:val="ItemListText"/>
        <w:numPr>
          <w:ilvl w:val="0"/>
          <w:numId w:val="30"/>
        </w:numPr>
      </w:pPr>
      <w:r w:rsidRPr="00CF4AEA">
        <w:t>Start</w:t>
      </w:r>
      <w:r>
        <w:t xml:space="preserve"> Git </w:t>
      </w:r>
      <w:r w:rsidR="00337805">
        <w:t>B</w:t>
      </w:r>
      <w:r w:rsidRPr="00CF4AEA">
        <w:t xml:space="preserve">ash and </w:t>
      </w:r>
      <w:r w:rsidR="001B3E1C">
        <w:t xml:space="preserve">run the following command to </w:t>
      </w:r>
      <w:r w:rsidR="00337805">
        <w:t>check</w:t>
      </w:r>
      <w:r w:rsidRPr="00CF4AEA">
        <w:t xml:space="preserve"> the public SSH key in the </w:t>
      </w:r>
      <w:r w:rsidRPr="00440009">
        <w:rPr>
          <w:b/>
        </w:rPr>
        <w:t>~/.ssh/id_rsa.pub</w:t>
      </w:r>
      <w:r w:rsidRPr="00CF4AEA">
        <w:t xml:space="preserve"> file</w:t>
      </w:r>
      <w:r>
        <w:t>.</w:t>
      </w:r>
    </w:p>
    <w:p w14:paraId="19B0C663" w14:textId="4475F125" w:rsidR="006075E2" w:rsidRPr="006075E2" w:rsidRDefault="006075E2" w:rsidP="00765140">
      <w:pPr>
        <w:pStyle w:val="101"/>
        <w:ind w:left="1701"/>
      </w:pPr>
      <w:r>
        <w:t xml:space="preserve">$ cat ~/.ssh/id_rsa.pub                # </w:t>
      </w:r>
      <w:r w:rsidR="001B3E1C">
        <w:t>Display content in</w:t>
      </w:r>
      <w:r>
        <w:t xml:space="preserve"> the </w:t>
      </w:r>
      <w:r>
        <w:rPr>
          <w:b/>
        </w:rPr>
        <w:t>id_rsa.pub</w:t>
      </w:r>
      <w:r>
        <w:t xml:space="preserve"> </w:t>
      </w:r>
      <w:r w:rsidR="001B3E1C">
        <w:t>file</w:t>
      </w:r>
      <w:r>
        <w:t>.</w:t>
      </w:r>
    </w:p>
    <w:p w14:paraId="562445D8" w14:textId="15932F7E" w:rsidR="00FC1AE6" w:rsidRPr="00736D56" w:rsidRDefault="006075E2" w:rsidP="00765140">
      <w:pPr>
        <w:pStyle w:val="101"/>
        <w:ind w:left="1701"/>
      </w:pPr>
      <w:r>
        <w:t>ssh-rsa AAAAB3NzaC1yc2EAAAADAQABAAABgQDKvEG8tcNEYW8hdTQrtw51ZF6Hpynj2qxUAGEBovdhHAoRsxfDpumtKe88pRTqWk08gtoaVK54niNOBEE4jSP73nKdsajCoXlrnaVC/TBTxW+plRFoAk+DSYJEkWLK/aBk7sjDWsLiZmU2z0M0ifx/Vn5tyyc5JC+IijZfuHX4r11P03DfrXXn21lfYfcXFXyvDrA9ojFlxgX0Xuc53vo1nUcsng+hqQuXfRLe/mT4nQesS81BD3TAYOv5UUDVj60CdMW2ZqULCl6Yez/OvLWT2h9</w:t>
      </w:r>
      <w:r>
        <w:lastRenderedPageBreak/>
        <w:t>r4y2zG1DEOhhyDxXM++Z5HIE+qA11BKUFGPFQClL2BiNFRuTPag9dBAfeMhAjOVHW30pPEWK+BCZgVyH/SQ4tu9xr3WGxJMmjaoQ+VOOl/u8B7oKI4iw4rOAYekv0HvFdXlfl3a9qJjdx+v1vkL9lss7wsqVpf6tX5IAzglfZzsNWMOKx1KksbVGAXAcKONsHXDxyogXxvQ1h/Vmh4pZoTAwfLhpBNcvejLvblic= wjj1@huawei.com</w:t>
      </w:r>
    </w:p>
    <w:p w14:paraId="489855BF" w14:textId="19EB56BC" w:rsidR="00FC1AE6" w:rsidRPr="00736D56" w:rsidRDefault="00FC1AE6" w:rsidP="00765140">
      <w:pPr>
        <w:ind w:left="2552"/>
      </w:pPr>
      <w:r>
        <w:t xml:space="preserve">Copy the SSH </w:t>
      </w:r>
      <w:r w:rsidR="00B74C08">
        <w:t xml:space="preserve">public </w:t>
      </w:r>
      <w:r>
        <w:t xml:space="preserve">key </w:t>
      </w:r>
      <w:r w:rsidR="00B74C08">
        <w:t xml:space="preserve">in the command output </w:t>
      </w:r>
      <w:r>
        <w:t>and go to the CodeHub homepage (</w:t>
      </w:r>
      <w:hyperlink r:id="rId63" w:history="1">
        <w:r w:rsidR="00BE2F53" w:rsidRPr="005F00CB">
          <w:rPr>
            <w:rStyle w:val="ad"/>
            <w:rFonts w:hint="eastAsia"/>
          </w:rPr>
          <w:t>https://devcloud.huaweicloud.com/codehub/home</w:t>
        </w:r>
      </w:hyperlink>
      <w:r>
        <w:t xml:space="preserve">). Click </w:t>
      </w:r>
      <w:r w:rsidR="00877C17">
        <w:rPr>
          <w:rFonts w:hint="eastAsia"/>
          <w:b/>
          <w:bCs/>
        </w:rPr>
        <w:t>S</w:t>
      </w:r>
      <w:r w:rsidR="00877C17">
        <w:rPr>
          <w:b/>
          <w:bCs/>
        </w:rPr>
        <w:t xml:space="preserve">et SSH Key </w:t>
      </w:r>
      <w:r>
        <w:t>to go to the SSH key management page and configure the SSH key.</w:t>
      </w:r>
    </w:p>
    <w:p w14:paraId="171E57E8" w14:textId="5AB4F6C2" w:rsidR="00FC1AE6" w:rsidRDefault="00FC1AE6" w:rsidP="00765140">
      <w:pPr>
        <w:ind w:left="2552"/>
      </w:pPr>
      <w:r>
        <w:t>The SSH key management page is shown in the following figure.</w:t>
      </w:r>
    </w:p>
    <w:p w14:paraId="021F18C1" w14:textId="7C9F1E27" w:rsidR="00FC1AE6" w:rsidRDefault="00877C17" w:rsidP="00877C17">
      <w:pPr>
        <w:ind w:left="2552"/>
      </w:pPr>
      <w:r>
        <w:rPr>
          <w:noProof/>
        </w:rPr>
        <w:drawing>
          <wp:inline distT="0" distB="0" distL="0" distR="0" wp14:anchorId="28D3B48B" wp14:editId="022FB5DB">
            <wp:extent cx="4449600" cy="1886660"/>
            <wp:effectExtent l="19050" t="19050" r="27305" b="18415"/>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4449600" cy="1886660"/>
                    </a:xfrm>
                    <a:prstGeom prst="rect">
                      <a:avLst/>
                    </a:prstGeom>
                    <a:ln>
                      <a:solidFill>
                        <a:schemeClr val="bg1">
                          <a:lumMod val="85000"/>
                        </a:schemeClr>
                      </a:solidFill>
                    </a:ln>
                  </pic:spPr>
                </pic:pic>
              </a:graphicData>
            </a:graphic>
          </wp:inline>
        </w:drawing>
      </w:r>
    </w:p>
    <w:p w14:paraId="1F361CF8" w14:textId="77777777" w:rsidR="00576FCF" w:rsidRPr="00736D56" w:rsidRDefault="00576FCF" w:rsidP="00765140">
      <w:pPr>
        <w:ind w:left="2552"/>
      </w:pPr>
    </w:p>
    <w:p w14:paraId="2FD29873" w14:textId="280EBF81" w:rsidR="00FC1AE6" w:rsidRDefault="00FC1AE6" w:rsidP="00765140">
      <w:pPr>
        <w:pStyle w:val="ItemListText"/>
        <w:numPr>
          <w:ilvl w:val="0"/>
          <w:numId w:val="30"/>
        </w:numPr>
      </w:pPr>
      <w:r>
        <w:t xml:space="preserve">Click </w:t>
      </w:r>
      <w:r w:rsidR="00877C17">
        <w:rPr>
          <w:rFonts w:hint="eastAsia"/>
          <w:b/>
        </w:rPr>
        <w:t>A</w:t>
      </w:r>
      <w:r w:rsidR="00877C17">
        <w:rPr>
          <w:b/>
        </w:rPr>
        <w:t xml:space="preserve">dd SSH Key </w:t>
      </w:r>
      <w:r>
        <w:t xml:space="preserve">paste the </w:t>
      </w:r>
      <w:r w:rsidRPr="00CF4AEA">
        <w:t>copied</w:t>
      </w:r>
      <w:r>
        <w:t xml:space="preserve"> SSH </w:t>
      </w:r>
      <w:r w:rsidR="00397D8E">
        <w:t xml:space="preserve">public </w:t>
      </w:r>
      <w:r>
        <w:t xml:space="preserve">key, enter the title, and click </w:t>
      </w:r>
      <w:r w:rsidR="00877C17">
        <w:rPr>
          <w:rFonts w:hint="eastAsia"/>
          <w:b/>
        </w:rPr>
        <w:t>O</w:t>
      </w:r>
      <w:r w:rsidR="00877C17">
        <w:rPr>
          <w:b/>
        </w:rPr>
        <w:t>K.</w:t>
      </w:r>
    </w:p>
    <w:p w14:paraId="3D2F509D" w14:textId="255C3B2C" w:rsidR="00FC1AE6" w:rsidRDefault="00877C17" w:rsidP="00877C17">
      <w:pPr>
        <w:pStyle w:val="ItemListText"/>
        <w:ind w:left="2546"/>
      </w:pPr>
      <w:r>
        <w:rPr>
          <w:noProof/>
        </w:rPr>
        <w:drawing>
          <wp:inline distT="0" distB="0" distL="0" distR="0" wp14:anchorId="5EE1942C" wp14:editId="436AC1CB">
            <wp:extent cx="4446000" cy="2974609"/>
            <wp:effectExtent l="19050" t="19050" r="12065" b="1651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4446000" cy="2974609"/>
                    </a:xfrm>
                    <a:prstGeom prst="rect">
                      <a:avLst/>
                    </a:prstGeom>
                    <a:ln>
                      <a:solidFill>
                        <a:schemeClr val="bg1">
                          <a:lumMod val="85000"/>
                        </a:schemeClr>
                      </a:solidFill>
                    </a:ln>
                  </pic:spPr>
                </pic:pic>
              </a:graphicData>
            </a:graphic>
          </wp:inline>
        </w:drawing>
      </w:r>
    </w:p>
    <w:p w14:paraId="388C8F21" w14:textId="77777777" w:rsidR="00576FCF" w:rsidRPr="00736D56" w:rsidRDefault="00576FCF" w:rsidP="00765140">
      <w:pPr>
        <w:ind w:left="2552"/>
      </w:pPr>
    </w:p>
    <w:p w14:paraId="08F4AC49" w14:textId="035A9D50" w:rsidR="00211B7E" w:rsidRPr="00CF4AEA" w:rsidRDefault="00211B7E" w:rsidP="00765140">
      <w:pPr>
        <w:pStyle w:val="ItemListText"/>
        <w:numPr>
          <w:ilvl w:val="0"/>
          <w:numId w:val="30"/>
        </w:numPr>
      </w:pPr>
      <w:r>
        <w:t xml:space="preserve">The </w:t>
      </w:r>
      <w:r w:rsidRPr="00CF4AEA">
        <w:t>SSH</w:t>
      </w:r>
      <w:r>
        <w:t xml:space="preserve"> </w:t>
      </w:r>
      <w:r w:rsidR="00D77338">
        <w:t xml:space="preserve">public </w:t>
      </w:r>
      <w:r>
        <w:t>key has been set. You can continue to set the HTTPS password.</w:t>
      </w:r>
    </w:p>
    <w:p w14:paraId="29C8D608" w14:textId="23AC40FD" w:rsidR="00D81D70" w:rsidRPr="00736D56" w:rsidRDefault="00715AF5" w:rsidP="00765140">
      <w:pPr>
        <w:pStyle w:val="ItemStep"/>
        <w:outlineLvl w:val="9"/>
      </w:pPr>
      <w:r>
        <w:t>Set the HTTPS password.</w:t>
      </w:r>
    </w:p>
    <w:p w14:paraId="3392FD09" w14:textId="29F811D7" w:rsidR="00BD482A" w:rsidRPr="00736D56" w:rsidRDefault="00BD482A" w:rsidP="00765140">
      <w:pPr>
        <w:pStyle w:val="ItemListText"/>
      </w:pPr>
      <w:r>
        <w:lastRenderedPageBreak/>
        <w:t>An HTTPS password is used when a client communicates with CodeHub over the HTTPS protocol.</w:t>
      </w:r>
      <w:r w:rsidR="004B330A">
        <w:t xml:space="preserve"> By default, it is same as the HUAWEI CLOUD login password.</w:t>
      </w:r>
      <w:r>
        <w:t xml:space="preserve"> To set an HTTPS password, perform the following </w:t>
      </w:r>
      <w:r w:rsidR="00075AE0">
        <w:t>operations.</w:t>
      </w:r>
    </w:p>
    <w:p w14:paraId="3482CC4C" w14:textId="2A77F484" w:rsidR="00715AF5" w:rsidRDefault="00B945BF" w:rsidP="00765140">
      <w:pPr>
        <w:pStyle w:val="ItemListText"/>
        <w:numPr>
          <w:ilvl w:val="0"/>
          <w:numId w:val="31"/>
        </w:numPr>
      </w:pPr>
      <w:r>
        <w:t xml:space="preserve">On the </w:t>
      </w:r>
      <w:hyperlink r:id="rId66" w:history="1">
        <w:r w:rsidRPr="008F40CD">
          <w:rPr>
            <w:rStyle w:val="ad"/>
          </w:rPr>
          <w:t xml:space="preserve">CodeHub </w:t>
        </w:r>
      </w:hyperlink>
      <w:r>
        <w:t>homepage, click</w:t>
      </w:r>
      <w:r w:rsidR="00435404">
        <w:rPr>
          <w:b/>
        </w:rPr>
        <w:t xml:space="preserve"> Set HTTPS Password</w:t>
      </w:r>
      <w:r>
        <w:t xml:space="preserve">. The HTTPS key </w:t>
      </w:r>
      <w:r w:rsidRPr="00CF4AEA">
        <w:t>management</w:t>
      </w:r>
      <w:r>
        <w:t xml:space="preserve"> page is displayed. Click </w:t>
      </w:r>
      <w:r w:rsidR="00E21D7C">
        <w:rPr>
          <w:b/>
        </w:rPr>
        <w:t>Set new password.</w:t>
      </w:r>
    </w:p>
    <w:p w14:paraId="5B3472E5" w14:textId="56EC3E39" w:rsidR="00FC1AE6" w:rsidRDefault="00E21D7C" w:rsidP="00E21D7C">
      <w:pPr>
        <w:pStyle w:val="ItemListText"/>
        <w:ind w:left="2546"/>
      </w:pPr>
      <w:r>
        <w:rPr>
          <w:noProof/>
        </w:rPr>
        <w:drawing>
          <wp:inline distT="0" distB="0" distL="0" distR="0" wp14:anchorId="667F3ED3" wp14:editId="3BF2DAA1">
            <wp:extent cx="2781300" cy="2027140"/>
            <wp:effectExtent l="19050" t="19050" r="19050" b="11430"/>
            <wp:docPr id="203"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2786484" cy="2030918"/>
                    </a:xfrm>
                    <a:prstGeom prst="rect">
                      <a:avLst/>
                    </a:prstGeom>
                    <a:ln>
                      <a:solidFill>
                        <a:schemeClr val="bg1">
                          <a:lumMod val="85000"/>
                        </a:schemeClr>
                      </a:solidFill>
                    </a:ln>
                  </pic:spPr>
                </pic:pic>
              </a:graphicData>
            </a:graphic>
          </wp:inline>
        </w:drawing>
      </w:r>
    </w:p>
    <w:p w14:paraId="09A08ADF" w14:textId="77777777" w:rsidR="00576FCF" w:rsidRDefault="00576FCF" w:rsidP="00765140">
      <w:pPr>
        <w:pStyle w:val="ItemListText"/>
        <w:ind w:left="2552"/>
      </w:pPr>
    </w:p>
    <w:p w14:paraId="02F6172C" w14:textId="00190B8B" w:rsidR="00EA0BE8" w:rsidRDefault="00EA0BE8" w:rsidP="00765140">
      <w:pPr>
        <w:pStyle w:val="ItemListText"/>
        <w:numPr>
          <w:ilvl w:val="0"/>
          <w:numId w:val="31"/>
        </w:numPr>
      </w:pPr>
      <w:r>
        <w:t xml:space="preserve">On the displayed page, click </w:t>
      </w:r>
      <w:r w:rsidR="00E21D7C">
        <w:rPr>
          <w:b/>
        </w:rPr>
        <w:t xml:space="preserve">Change. </w:t>
      </w:r>
      <w:r>
        <w:t xml:space="preserve">To change the HTTPS password, you need to bind an email address to your account. After the email address is </w:t>
      </w:r>
      <w:r w:rsidRPr="00CF4AEA">
        <w:t>bound</w:t>
      </w:r>
      <w:r>
        <w:t xml:space="preserve">, reset the password and click </w:t>
      </w:r>
      <w:r w:rsidR="00E21D7C">
        <w:rPr>
          <w:b/>
        </w:rPr>
        <w:t>OK</w:t>
      </w:r>
      <w:r>
        <w:t>.</w:t>
      </w:r>
    </w:p>
    <w:p w14:paraId="6F2CD0B8" w14:textId="3CB9700C" w:rsidR="00EA0BE8" w:rsidRDefault="00E21D7C" w:rsidP="00E21D7C">
      <w:pPr>
        <w:pStyle w:val="ItemListText"/>
        <w:ind w:left="2546"/>
      </w:pPr>
      <w:r>
        <w:rPr>
          <w:noProof/>
        </w:rPr>
        <w:drawing>
          <wp:inline distT="0" distB="0" distL="0" distR="0" wp14:anchorId="60117E7A" wp14:editId="4CFD9572">
            <wp:extent cx="4467616" cy="3048000"/>
            <wp:effectExtent l="19050" t="19050" r="28575" b="19050"/>
            <wp:docPr id="208"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4475728" cy="3053534"/>
                    </a:xfrm>
                    <a:prstGeom prst="rect">
                      <a:avLst/>
                    </a:prstGeom>
                    <a:ln>
                      <a:solidFill>
                        <a:schemeClr val="bg1">
                          <a:lumMod val="85000"/>
                        </a:schemeClr>
                      </a:solidFill>
                    </a:ln>
                  </pic:spPr>
                </pic:pic>
              </a:graphicData>
            </a:graphic>
          </wp:inline>
        </w:drawing>
      </w:r>
    </w:p>
    <w:p w14:paraId="7E8833C8" w14:textId="4FB2E9A3" w:rsidR="00FC1AE6" w:rsidRDefault="00E21D7C" w:rsidP="003430CE">
      <w:pPr>
        <w:pStyle w:val="ItemListText"/>
        <w:ind w:left="2546"/>
      </w:pPr>
      <w:r>
        <w:rPr>
          <w:noProof/>
        </w:rPr>
        <w:lastRenderedPageBreak/>
        <w:drawing>
          <wp:inline distT="0" distB="0" distL="0" distR="0" wp14:anchorId="042A38D7" wp14:editId="35663039">
            <wp:extent cx="4473575" cy="3667413"/>
            <wp:effectExtent l="19050" t="19050" r="22225" b="28575"/>
            <wp:docPr id="209"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4490949" cy="3681656"/>
                    </a:xfrm>
                    <a:prstGeom prst="rect">
                      <a:avLst/>
                    </a:prstGeom>
                    <a:ln>
                      <a:solidFill>
                        <a:schemeClr val="bg1">
                          <a:lumMod val="85000"/>
                        </a:schemeClr>
                      </a:solidFill>
                    </a:ln>
                  </pic:spPr>
                </pic:pic>
              </a:graphicData>
            </a:graphic>
          </wp:inline>
        </w:drawing>
      </w:r>
    </w:p>
    <w:p w14:paraId="457EF2A0" w14:textId="77777777" w:rsidR="00576FCF" w:rsidRDefault="00576FCF" w:rsidP="00765140">
      <w:pPr>
        <w:ind w:left="2552"/>
      </w:pPr>
    </w:p>
    <w:p w14:paraId="3BF8EEA4" w14:textId="77D46729" w:rsidR="00B36E56" w:rsidRPr="00CF4AEA" w:rsidRDefault="00B36E56" w:rsidP="003F7A65">
      <w:pPr>
        <w:pStyle w:val="ItemListText"/>
        <w:ind w:left="2546"/>
      </w:pPr>
      <w:r>
        <w:t>The HTTPS password is set successfully. Now, you can create a repository on CodeHub.</w:t>
      </w:r>
    </w:p>
    <w:p w14:paraId="1E28AF9E" w14:textId="6A2B8169" w:rsidR="00B36E56" w:rsidRDefault="00B9286F" w:rsidP="00765140">
      <w:pPr>
        <w:pStyle w:val="2"/>
        <w:rPr>
          <w:lang w:eastAsia="zh-CN"/>
        </w:rPr>
      </w:pPr>
      <w:bookmarkStart w:id="48" w:name="_CodeHub代码仓库创建"/>
      <w:bookmarkStart w:id="49" w:name="_Toc41056465"/>
      <w:bookmarkStart w:id="50" w:name="_Toc46764398"/>
      <w:bookmarkEnd w:id="48"/>
      <w:r>
        <w:t>Creating a Code Repository on CodeHub</w:t>
      </w:r>
      <w:bookmarkEnd w:id="49"/>
      <w:bookmarkEnd w:id="50"/>
    </w:p>
    <w:p w14:paraId="5E97B6D6" w14:textId="229378F2" w:rsidR="00EE512A" w:rsidRPr="00EE512A" w:rsidRDefault="00EE512A" w:rsidP="00765140">
      <w:pPr>
        <w:pStyle w:val="3"/>
        <w:rPr>
          <w:lang w:eastAsia="en-US"/>
        </w:rPr>
      </w:pPr>
      <w:bookmarkStart w:id="51" w:name="_Toc41056466"/>
      <w:bookmarkStart w:id="52" w:name="_Toc46764399"/>
      <w:r>
        <w:t>Creating a Project</w:t>
      </w:r>
      <w:bookmarkEnd w:id="51"/>
      <w:bookmarkEnd w:id="52"/>
    </w:p>
    <w:p w14:paraId="36C332C8" w14:textId="06CFB293" w:rsidR="00CE708E" w:rsidRDefault="00FA4CBF" w:rsidP="00765140">
      <w:r>
        <w:t>Before creating a repository, you need to create a project.</w:t>
      </w:r>
    </w:p>
    <w:p w14:paraId="4AC1FB47" w14:textId="2F774093" w:rsidR="002D3509" w:rsidRDefault="002D3509" w:rsidP="00765140">
      <w:pPr>
        <w:pStyle w:val="ItemStep"/>
        <w:outlineLvl w:val="9"/>
      </w:pPr>
      <w:r>
        <w:t>Select a resource storage region.</w:t>
      </w:r>
    </w:p>
    <w:p w14:paraId="7A524A2A" w14:textId="30F81AF3" w:rsidR="007026EF" w:rsidRDefault="007026EF" w:rsidP="00765140">
      <w:pPr>
        <w:pStyle w:val="ItemListText"/>
        <w:numPr>
          <w:ilvl w:val="0"/>
          <w:numId w:val="32"/>
        </w:numPr>
      </w:pPr>
      <w:r>
        <w:t xml:space="preserve">Visit </w:t>
      </w:r>
      <w:hyperlink r:id="rId70" w:history="1">
        <w:r w:rsidRPr="008F40CD">
          <w:rPr>
            <w:rStyle w:val="ad"/>
          </w:rPr>
          <w:t>https://devcloud.huaweicloud.com/home</w:t>
        </w:r>
      </w:hyperlink>
      <w:r>
        <w:t xml:space="preserve"> and go to the DevCloud homepage. Select </w:t>
      </w:r>
      <w:r w:rsidR="00516A38">
        <w:rPr>
          <w:rFonts w:hint="eastAsia"/>
          <w:b/>
        </w:rPr>
        <w:t>C</w:t>
      </w:r>
      <w:r w:rsidR="00516A38">
        <w:rPr>
          <w:b/>
        </w:rPr>
        <w:t>N North-Beijing4</w:t>
      </w:r>
      <w:r w:rsidR="00FC17E8">
        <w:t xml:space="preserve"> fro</w:t>
      </w:r>
      <w:r>
        <w:t xml:space="preserve">m the </w:t>
      </w:r>
      <w:r w:rsidRPr="00CF4AEA">
        <w:t>region</w:t>
      </w:r>
      <w:r>
        <w:t xml:space="preserve"> drop-down list in the upper right corner.</w:t>
      </w:r>
    </w:p>
    <w:p w14:paraId="392E98D2" w14:textId="05B09739" w:rsidR="00516A38" w:rsidRDefault="00516A38" w:rsidP="00516A38">
      <w:pPr>
        <w:pStyle w:val="ItemListText"/>
        <w:ind w:left="2546"/>
      </w:pPr>
      <w:r>
        <w:rPr>
          <w:noProof/>
        </w:rPr>
        <w:drawing>
          <wp:inline distT="0" distB="0" distL="0" distR="0" wp14:anchorId="62A62625" wp14:editId="410F6518">
            <wp:extent cx="4374776" cy="1006212"/>
            <wp:effectExtent l="19050" t="19050" r="26035" b="2286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4400137" cy="1012045"/>
                    </a:xfrm>
                    <a:prstGeom prst="rect">
                      <a:avLst/>
                    </a:prstGeom>
                    <a:ln>
                      <a:solidFill>
                        <a:schemeClr val="bg1">
                          <a:lumMod val="85000"/>
                        </a:schemeClr>
                      </a:solidFill>
                    </a:ln>
                  </pic:spPr>
                </pic:pic>
              </a:graphicData>
            </a:graphic>
          </wp:inline>
        </w:drawing>
      </w:r>
    </w:p>
    <w:p w14:paraId="185C3EF0" w14:textId="06A62A28" w:rsidR="00576FCF" w:rsidRDefault="00576FCF" w:rsidP="00516A38">
      <w:pPr>
        <w:ind w:left="0"/>
      </w:pPr>
    </w:p>
    <w:p w14:paraId="1B76E786" w14:textId="2DB87AFF" w:rsidR="00777F30" w:rsidRDefault="009B367D" w:rsidP="00765140">
      <w:pPr>
        <w:pStyle w:val="ItemStep"/>
        <w:outlineLvl w:val="9"/>
      </w:pPr>
      <w:r>
        <w:t>Create a Scrum project.</w:t>
      </w:r>
    </w:p>
    <w:p w14:paraId="21B415F2" w14:textId="08DF6A26" w:rsidR="009B367D" w:rsidRPr="00736D56" w:rsidRDefault="009B367D" w:rsidP="00765140">
      <w:pPr>
        <w:pStyle w:val="ItemListText"/>
        <w:numPr>
          <w:ilvl w:val="0"/>
          <w:numId w:val="34"/>
        </w:numPr>
      </w:pPr>
      <w:r>
        <w:lastRenderedPageBreak/>
        <w:t xml:space="preserve">Click </w:t>
      </w:r>
      <w:r w:rsidR="00516A38">
        <w:rPr>
          <w:b/>
        </w:rPr>
        <w:t xml:space="preserve">Create Project </w:t>
      </w:r>
      <w:r>
        <w:t>in the upper right corner of the homepage.</w:t>
      </w:r>
    </w:p>
    <w:p w14:paraId="14BA9B64" w14:textId="3851CCE1" w:rsidR="009B367D" w:rsidRPr="00736D56" w:rsidRDefault="009B367D" w:rsidP="00765140">
      <w:pPr>
        <w:pStyle w:val="ItemListText"/>
        <w:numPr>
          <w:ilvl w:val="0"/>
          <w:numId w:val="34"/>
        </w:numPr>
      </w:pPr>
      <w:r w:rsidRPr="00576FCF">
        <w:t>Click</w:t>
      </w:r>
      <w:r>
        <w:t xml:space="preserve"> </w:t>
      </w:r>
      <w:r>
        <w:rPr>
          <w:b/>
        </w:rPr>
        <w:t>Scrum</w:t>
      </w:r>
      <w:r>
        <w:t>.</w:t>
      </w:r>
    </w:p>
    <w:p w14:paraId="55E800D3" w14:textId="34E472E1" w:rsidR="009B367D" w:rsidRDefault="009B367D" w:rsidP="00765140">
      <w:pPr>
        <w:pStyle w:val="ItemListText"/>
        <w:numPr>
          <w:ilvl w:val="0"/>
          <w:numId w:val="34"/>
        </w:numPr>
      </w:pPr>
      <w:r w:rsidRPr="00576FCF">
        <w:t>Enter</w:t>
      </w:r>
      <w:r>
        <w:t xml:space="preserve"> the project name and description.</w:t>
      </w:r>
    </w:p>
    <w:p w14:paraId="25923619" w14:textId="1086E6B4" w:rsidR="009B367D" w:rsidRDefault="00516A38" w:rsidP="00516A38">
      <w:pPr>
        <w:pStyle w:val="ItemListText"/>
        <w:ind w:left="2546"/>
      </w:pPr>
      <w:r>
        <w:rPr>
          <w:noProof/>
        </w:rPr>
        <w:drawing>
          <wp:inline distT="0" distB="0" distL="0" distR="0" wp14:anchorId="416770C5" wp14:editId="2426BFD8">
            <wp:extent cx="4420800" cy="3173308"/>
            <wp:effectExtent l="19050" t="19050" r="18415" b="27305"/>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4420800" cy="3173308"/>
                    </a:xfrm>
                    <a:prstGeom prst="rect">
                      <a:avLst/>
                    </a:prstGeom>
                    <a:ln>
                      <a:solidFill>
                        <a:schemeClr val="bg1">
                          <a:lumMod val="75000"/>
                        </a:schemeClr>
                      </a:solidFill>
                    </a:ln>
                  </pic:spPr>
                </pic:pic>
              </a:graphicData>
            </a:graphic>
          </wp:inline>
        </w:drawing>
      </w:r>
    </w:p>
    <w:p w14:paraId="31A55FB8" w14:textId="77777777" w:rsidR="00576FCF" w:rsidRDefault="00576FCF" w:rsidP="00765140">
      <w:pPr>
        <w:ind w:left="2552"/>
      </w:pPr>
    </w:p>
    <w:p w14:paraId="3C0855B3" w14:textId="7D74F100" w:rsidR="00B505B7" w:rsidRDefault="00B505B7" w:rsidP="00765140">
      <w:pPr>
        <w:pStyle w:val="ItemListText"/>
        <w:numPr>
          <w:ilvl w:val="0"/>
          <w:numId w:val="34"/>
        </w:numPr>
      </w:pPr>
      <w:r>
        <w:t xml:space="preserve">Click </w:t>
      </w:r>
      <w:r w:rsidR="00516A38">
        <w:rPr>
          <w:rFonts w:hint="eastAsia"/>
          <w:b/>
        </w:rPr>
        <w:t>O</w:t>
      </w:r>
      <w:r w:rsidR="00516A38">
        <w:rPr>
          <w:b/>
        </w:rPr>
        <w:t xml:space="preserve">K. </w:t>
      </w:r>
      <w:r>
        <w:t xml:space="preserve">The current </w:t>
      </w:r>
      <w:r w:rsidRPr="00CF4AEA">
        <w:t>workspace</w:t>
      </w:r>
      <w:r>
        <w:t xml:space="preserve"> is displayed.</w:t>
      </w:r>
    </w:p>
    <w:p w14:paraId="5A7DBE69" w14:textId="388BC55C" w:rsidR="00B505B7" w:rsidRDefault="00516A38" w:rsidP="00516A38">
      <w:pPr>
        <w:pStyle w:val="ItemListText"/>
        <w:ind w:left="2546"/>
      </w:pPr>
      <w:r>
        <w:rPr>
          <w:noProof/>
        </w:rPr>
        <w:drawing>
          <wp:inline distT="0" distB="0" distL="0" distR="0" wp14:anchorId="2E060D78" wp14:editId="2D454E64">
            <wp:extent cx="4459941" cy="854602"/>
            <wp:effectExtent l="19050" t="19050" r="17145" b="22225"/>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4487779" cy="859936"/>
                    </a:xfrm>
                    <a:prstGeom prst="rect">
                      <a:avLst/>
                    </a:prstGeom>
                    <a:ln>
                      <a:solidFill>
                        <a:schemeClr val="bg1">
                          <a:lumMod val="75000"/>
                        </a:schemeClr>
                      </a:solidFill>
                    </a:ln>
                  </pic:spPr>
                </pic:pic>
              </a:graphicData>
            </a:graphic>
          </wp:inline>
        </w:drawing>
      </w:r>
    </w:p>
    <w:p w14:paraId="53772598" w14:textId="77777777" w:rsidR="00576FCF" w:rsidRPr="00B505B7" w:rsidRDefault="00576FCF" w:rsidP="00765140">
      <w:pPr>
        <w:ind w:left="2552"/>
      </w:pPr>
    </w:p>
    <w:p w14:paraId="1322CA1F" w14:textId="435B8D52" w:rsidR="008C5D1D" w:rsidRDefault="008C5D1D" w:rsidP="00765140">
      <w:pPr>
        <w:ind w:left="2552"/>
      </w:pPr>
      <w:r>
        <w:t xml:space="preserve">So far, you have a </w:t>
      </w:r>
      <w:r w:rsidR="001001CE">
        <w:t>cloud-based</w:t>
      </w:r>
      <w:r>
        <w:t xml:space="preserve"> development environment. After a project is created, you can view the new project in the project list on the homepage and access the project workspace.</w:t>
      </w:r>
    </w:p>
    <w:p w14:paraId="338BD5F5" w14:textId="1662C20F" w:rsidR="00777F30" w:rsidRDefault="00F04134" w:rsidP="00346DF8">
      <w:pPr>
        <w:ind w:left="2552"/>
      </w:pPr>
      <w:r>
        <w:rPr>
          <w:noProof/>
        </w:rPr>
        <w:drawing>
          <wp:inline distT="0" distB="0" distL="0" distR="0" wp14:anchorId="6AA16F9F" wp14:editId="7E95380C">
            <wp:extent cx="4467600" cy="1076692"/>
            <wp:effectExtent l="19050" t="19050" r="9525" b="28575"/>
            <wp:docPr id="231" name="图片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4467600" cy="1076692"/>
                    </a:xfrm>
                    <a:prstGeom prst="rect">
                      <a:avLst/>
                    </a:prstGeom>
                    <a:ln>
                      <a:solidFill>
                        <a:schemeClr val="bg1">
                          <a:lumMod val="75000"/>
                        </a:schemeClr>
                      </a:solidFill>
                    </a:ln>
                  </pic:spPr>
                </pic:pic>
              </a:graphicData>
            </a:graphic>
          </wp:inline>
        </w:drawing>
      </w:r>
    </w:p>
    <w:p w14:paraId="1A0BA86A" w14:textId="77777777" w:rsidR="00576FCF" w:rsidRDefault="00576FCF" w:rsidP="00765140">
      <w:pPr>
        <w:ind w:left="2552"/>
      </w:pPr>
    </w:p>
    <w:p w14:paraId="67968E9A" w14:textId="68C74A98" w:rsidR="007301CE" w:rsidRDefault="007301CE" w:rsidP="00765140">
      <w:pPr>
        <w:pStyle w:val="3"/>
      </w:pPr>
      <w:bookmarkStart w:id="53" w:name="_Toc41056467"/>
      <w:bookmarkStart w:id="54" w:name="_Toc46764400"/>
      <w:r>
        <w:t>Creating a Code Repository</w:t>
      </w:r>
      <w:bookmarkEnd w:id="53"/>
      <w:bookmarkEnd w:id="54"/>
    </w:p>
    <w:p w14:paraId="3FDED0A9" w14:textId="763CCD4E" w:rsidR="0085146C" w:rsidRDefault="0085146C" w:rsidP="00765140">
      <w:r>
        <w:t>After a project is created, you can create a code repository in the project.</w:t>
      </w:r>
    </w:p>
    <w:p w14:paraId="093C51EA" w14:textId="571C9A3A" w:rsidR="001928BD" w:rsidRDefault="001928BD" w:rsidP="00765140">
      <w:pPr>
        <w:pStyle w:val="ItemStep"/>
        <w:outlineLvl w:val="9"/>
      </w:pPr>
      <w:r>
        <w:lastRenderedPageBreak/>
        <w:t>Go to the code hosting page.</w:t>
      </w:r>
    </w:p>
    <w:p w14:paraId="12C4D192" w14:textId="014E4D1B" w:rsidR="008F1F7D" w:rsidRDefault="007C65B5" w:rsidP="00765140">
      <w:pPr>
        <w:pStyle w:val="ItemListText"/>
        <w:rPr>
          <w:b/>
        </w:rPr>
      </w:pPr>
      <w:r>
        <w:t>S</w:t>
      </w:r>
      <w:r w:rsidR="008F1F7D">
        <w:t xml:space="preserve">elect a project from the project list on the homepage, move the pointer to the project, and click </w:t>
      </w:r>
      <w:r w:rsidR="00346DF8">
        <w:rPr>
          <w:b/>
        </w:rPr>
        <w:t>Code.</w:t>
      </w:r>
    </w:p>
    <w:p w14:paraId="695881AF" w14:textId="08C33C4C" w:rsidR="004D63F5" w:rsidRPr="00F04134" w:rsidRDefault="00F04134" w:rsidP="00F04134">
      <w:pPr>
        <w:pStyle w:val="ItemListText"/>
        <w:rPr>
          <w:b/>
        </w:rPr>
      </w:pPr>
      <w:r>
        <w:rPr>
          <w:noProof/>
        </w:rPr>
        <w:drawing>
          <wp:inline distT="0" distB="0" distL="0" distR="0" wp14:anchorId="12F926F0" wp14:editId="77233BDE">
            <wp:extent cx="4730400" cy="973661"/>
            <wp:effectExtent l="19050" t="19050" r="13335" b="17145"/>
            <wp:docPr id="232" name="图片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4730400" cy="973661"/>
                    </a:xfrm>
                    <a:prstGeom prst="rect">
                      <a:avLst/>
                    </a:prstGeom>
                    <a:ln>
                      <a:solidFill>
                        <a:schemeClr val="bg1">
                          <a:lumMod val="75000"/>
                        </a:schemeClr>
                      </a:solidFill>
                    </a:ln>
                  </pic:spPr>
                </pic:pic>
              </a:graphicData>
            </a:graphic>
          </wp:inline>
        </w:drawing>
      </w:r>
    </w:p>
    <w:p w14:paraId="54757CC4" w14:textId="77777777" w:rsidR="00576FCF" w:rsidRPr="00736D56" w:rsidRDefault="00576FCF" w:rsidP="00765140">
      <w:pPr>
        <w:pStyle w:val="ItemListText"/>
      </w:pPr>
    </w:p>
    <w:p w14:paraId="79398EC2" w14:textId="2409BD51" w:rsidR="00316556" w:rsidRDefault="007C3A52" w:rsidP="00765140">
      <w:pPr>
        <w:pStyle w:val="ItemStep"/>
        <w:outlineLvl w:val="9"/>
      </w:pPr>
      <w:r>
        <w:t>Create a code repository in common creation mode.</w:t>
      </w:r>
    </w:p>
    <w:p w14:paraId="0B1C85E0" w14:textId="2629C3F7" w:rsidR="00673963" w:rsidRDefault="00673963" w:rsidP="00765140">
      <w:pPr>
        <w:pStyle w:val="ItemListText"/>
        <w:numPr>
          <w:ilvl w:val="0"/>
          <w:numId w:val="35"/>
        </w:numPr>
      </w:pPr>
      <w:r>
        <w:t xml:space="preserve">Click </w:t>
      </w:r>
      <w:r w:rsidR="00346DF8">
        <w:rPr>
          <w:b/>
        </w:rPr>
        <w:t>Create Directly</w:t>
      </w:r>
      <w:r>
        <w:t xml:space="preserve"> in the </w:t>
      </w:r>
      <w:r w:rsidRPr="00CF4AEA">
        <w:t>upper</w:t>
      </w:r>
      <w:r>
        <w:t xml:space="preserve"> right corner and choose </w:t>
      </w:r>
      <w:r w:rsidR="00346DF8">
        <w:rPr>
          <w:rFonts w:hint="eastAsia"/>
          <w:b/>
        </w:rPr>
        <w:t>C</w:t>
      </w:r>
      <w:r w:rsidR="00346DF8">
        <w:rPr>
          <w:b/>
        </w:rPr>
        <w:t>reate Directly.</w:t>
      </w:r>
    </w:p>
    <w:p w14:paraId="1F87C576" w14:textId="19A5F8DA" w:rsidR="00346DF8" w:rsidRDefault="00346DF8" w:rsidP="00346DF8">
      <w:pPr>
        <w:pStyle w:val="ItemListText"/>
        <w:ind w:left="2546"/>
      </w:pPr>
      <w:r>
        <w:rPr>
          <w:noProof/>
        </w:rPr>
        <w:drawing>
          <wp:inline distT="0" distB="0" distL="0" distR="0" wp14:anchorId="0F488942" wp14:editId="2B4635BD">
            <wp:extent cx="4059779" cy="1181839"/>
            <wp:effectExtent l="19050" t="19050" r="17145" b="18415"/>
            <wp:docPr id="193"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4089406" cy="1190464"/>
                    </a:xfrm>
                    <a:prstGeom prst="rect">
                      <a:avLst/>
                    </a:prstGeom>
                    <a:ln>
                      <a:solidFill>
                        <a:schemeClr val="bg1">
                          <a:lumMod val="85000"/>
                        </a:schemeClr>
                      </a:solidFill>
                    </a:ln>
                  </pic:spPr>
                </pic:pic>
              </a:graphicData>
            </a:graphic>
          </wp:inline>
        </w:drawing>
      </w:r>
    </w:p>
    <w:p w14:paraId="1C278D66" w14:textId="72D98F74" w:rsidR="00576FCF" w:rsidRDefault="00576FCF" w:rsidP="00346DF8">
      <w:pPr>
        <w:ind w:left="0"/>
      </w:pPr>
    </w:p>
    <w:p w14:paraId="3EFF4541" w14:textId="314E9543" w:rsidR="003B5D1C" w:rsidRDefault="003B5D1C" w:rsidP="00765140">
      <w:pPr>
        <w:pStyle w:val="ItemListText"/>
        <w:numPr>
          <w:ilvl w:val="0"/>
          <w:numId w:val="35"/>
        </w:numPr>
      </w:pPr>
      <w:r>
        <w:t xml:space="preserve">Enter the code </w:t>
      </w:r>
      <w:r w:rsidRPr="00576FCF">
        <w:t>repository</w:t>
      </w:r>
      <w:r>
        <w:t xml:space="preserve"> name and description, and click </w:t>
      </w:r>
      <w:r w:rsidR="00346DF8">
        <w:t>OK.</w:t>
      </w:r>
    </w:p>
    <w:p w14:paraId="50A3BB0B" w14:textId="3C63D93B" w:rsidR="00673963" w:rsidRDefault="00346DF8" w:rsidP="00346DF8">
      <w:pPr>
        <w:pStyle w:val="ItemListText"/>
        <w:ind w:left="2546"/>
      </w:pPr>
      <w:r>
        <w:rPr>
          <w:noProof/>
        </w:rPr>
        <w:drawing>
          <wp:inline distT="0" distB="0" distL="0" distR="0" wp14:anchorId="106AADFE" wp14:editId="1D9A4C96">
            <wp:extent cx="4420800" cy="3787881"/>
            <wp:effectExtent l="19050" t="19050" r="18415" b="22225"/>
            <wp:docPr id="194"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4420800" cy="3787881"/>
                    </a:xfrm>
                    <a:prstGeom prst="rect">
                      <a:avLst/>
                    </a:prstGeom>
                    <a:ln>
                      <a:solidFill>
                        <a:schemeClr val="bg1">
                          <a:lumMod val="85000"/>
                        </a:schemeClr>
                      </a:solidFill>
                    </a:ln>
                  </pic:spPr>
                </pic:pic>
              </a:graphicData>
            </a:graphic>
          </wp:inline>
        </w:drawing>
      </w:r>
    </w:p>
    <w:p w14:paraId="53B6483C" w14:textId="77777777" w:rsidR="00576FCF" w:rsidRDefault="00576FCF" w:rsidP="00765140">
      <w:pPr>
        <w:ind w:left="2552"/>
      </w:pPr>
    </w:p>
    <w:p w14:paraId="1B72CA56" w14:textId="07062F42" w:rsidR="00EA7836" w:rsidRDefault="00EA7836" w:rsidP="00765140">
      <w:pPr>
        <w:ind w:left="2552"/>
      </w:pPr>
      <w:r>
        <w:lastRenderedPageBreak/>
        <w:t>Now, you have created a code repository.</w:t>
      </w:r>
    </w:p>
    <w:p w14:paraId="7AE2BCA3" w14:textId="352F1808" w:rsidR="00EA7836" w:rsidRDefault="00346DF8" w:rsidP="00346DF8">
      <w:pPr>
        <w:ind w:left="2552"/>
      </w:pPr>
      <w:r>
        <w:rPr>
          <w:noProof/>
        </w:rPr>
        <w:drawing>
          <wp:inline distT="0" distB="0" distL="0" distR="0" wp14:anchorId="37C1CFCE" wp14:editId="30E89C38">
            <wp:extent cx="4428000" cy="477759"/>
            <wp:effectExtent l="19050" t="19050" r="10795" b="17780"/>
            <wp:docPr id="199"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4428000" cy="477759"/>
                    </a:xfrm>
                    <a:prstGeom prst="rect">
                      <a:avLst/>
                    </a:prstGeom>
                    <a:ln>
                      <a:solidFill>
                        <a:schemeClr val="bg1">
                          <a:lumMod val="85000"/>
                        </a:schemeClr>
                      </a:solidFill>
                    </a:ln>
                  </pic:spPr>
                </pic:pic>
              </a:graphicData>
            </a:graphic>
          </wp:inline>
        </w:drawing>
      </w:r>
    </w:p>
    <w:p w14:paraId="58165DCA" w14:textId="77777777" w:rsidR="00576FCF" w:rsidRDefault="00576FCF" w:rsidP="00765140">
      <w:pPr>
        <w:ind w:left="2552"/>
      </w:pPr>
    </w:p>
    <w:p w14:paraId="20F865A3" w14:textId="279034C6" w:rsidR="00A0596A" w:rsidRDefault="00A0596A" w:rsidP="00765140">
      <w:pPr>
        <w:ind w:left="2552"/>
      </w:pPr>
      <w:r>
        <w:t xml:space="preserve">The new code repository has only one built-in </w:t>
      </w:r>
      <w:r w:rsidRPr="0059307A">
        <w:rPr>
          <w:b/>
          <w:bCs/>
        </w:rPr>
        <w:t>README.md</w:t>
      </w:r>
      <w:r>
        <w:t xml:space="preserve"> file.</w:t>
      </w:r>
    </w:p>
    <w:p w14:paraId="62FB6014" w14:textId="1C7F285E" w:rsidR="00576FCF" w:rsidRDefault="00587110" w:rsidP="006740AD">
      <w:pPr>
        <w:ind w:left="2552"/>
      </w:pPr>
      <w:r>
        <w:rPr>
          <w:noProof/>
        </w:rPr>
        <w:drawing>
          <wp:inline distT="0" distB="0" distL="0" distR="0" wp14:anchorId="0844C176" wp14:editId="4FB77CCA">
            <wp:extent cx="4442400" cy="1288153"/>
            <wp:effectExtent l="19050" t="19050" r="15875" b="26670"/>
            <wp:docPr id="233" name="图片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4442400" cy="1288153"/>
                    </a:xfrm>
                    <a:prstGeom prst="rect">
                      <a:avLst/>
                    </a:prstGeom>
                    <a:ln>
                      <a:solidFill>
                        <a:schemeClr val="bg1">
                          <a:lumMod val="85000"/>
                        </a:schemeClr>
                      </a:solidFill>
                    </a:ln>
                  </pic:spPr>
                </pic:pic>
              </a:graphicData>
            </a:graphic>
          </wp:inline>
        </w:drawing>
      </w:r>
    </w:p>
    <w:p w14:paraId="561ACC97" w14:textId="0F7F4899" w:rsidR="00687254" w:rsidRDefault="00B446B9" w:rsidP="00765140">
      <w:pPr>
        <w:ind w:left="2552"/>
      </w:pPr>
      <w:r>
        <w:t>Now, you can clone this remote repository to your local PC for collaborative development.</w:t>
      </w:r>
    </w:p>
    <w:p w14:paraId="529F483E" w14:textId="1D3D27C5" w:rsidR="009755C9" w:rsidRDefault="009755C9" w:rsidP="00765140">
      <w:pPr>
        <w:pStyle w:val="2"/>
        <w:rPr>
          <w:lang w:eastAsia="zh-CN"/>
        </w:rPr>
      </w:pPr>
      <w:bookmarkStart w:id="55" w:name="_Toc41056468"/>
      <w:bookmarkStart w:id="56" w:name="_Toc46764401"/>
      <w:r>
        <w:t>Interactions Between the Local and Remote Git Repositories</w:t>
      </w:r>
      <w:bookmarkEnd w:id="55"/>
      <w:bookmarkEnd w:id="56"/>
    </w:p>
    <w:p w14:paraId="262B957E" w14:textId="30484CB3" w:rsidR="00550CD6" w:rsidRPr="00966B19" w:rsidRDefault="00966B19" w:rsidP="00765140">
      <w:r>
        <w:t>This section describes how to perform basic operations for interactions between the local and remote repositories on the Git CLI and TortoiseGit, including clone, push, and pull.</w:t>
      </w:r>
    </w:p>
    <w:p w14:paraId="385E297E" w14:textId="05571C7D" w:rsidR="0097535A" w:rsidRDefault="0097535A" w:rsidP="00765140">
      <w:pPr>
        <w:pStyle w:val="3"/>
        <w:rPr>
          <w:lang w:eastAsia="en-US"/>
        </w:rPr>
      </w:pPr>
      <w:bookmarkStart w:id="57" w:name="_Toc41056469"/>
      <w:bookmarkStart w:id="58" w:name="_Toc46764402"/>
      <w:r>
        <w:t>Operations on the Git CLI</w:t>
      </w:r>
      <w:bookmarkEnd w:id="57"/>
      <w:bookmarkEnd w:id="58"/>
    </w:p>
    <w:p w14:paraId="1B3C2561" w14:textId="7225062F" w:rsidR="00D31761" w:rsidRPr="00D31761" w:rsidRDefault="00995679" w:rsidP="00765140">
      <w:pPr>
        <w:pStyle w:val="40"/>
        <w:rPr>
          <w:lang w:eastAsia="en-US"/>
        </w:rPr>
      </w:pPr>
      <w:bookmarkStart w:id="59" w:name="_Toc46764403"/>
      <w:r>
        <w:t>Clone</w:t>
      </w:r>
      <w:bookmarkEnd w:id="59"/>
    </w:p>
    <w:p w14:paraId="4DF071E2" w14:textId="60D2BAFD" w:rsidR="00540A96" w:rsidRDefault="00540A96" w:rsidP="00765140">
      <w:pPr>
        <w:pStyle w:val="ItemStep"/>
        <w:outlineLvl w:val="9"/>
      </w:pPr>
      <w:r>
        <w:t xml:space="preserve">Go to the remote repository, click </w:t>
      </w:r>
      <w:r w:rsidR="00713576" w:rsidRPr="00713576">
        <w:rPr>
          <w:b/>
        </w:rPr>
        <w:t>Clone/Download</w:t>
      </w:r>
      <w:r>
        <w:t>, and copy the SSH clone address. Alternatively, you can use the HTTPS clone address. The SSH clone address is used as an example here.</w:t>
      </w:r>
    </w:p>
    <w:p w14:paraId="6786501A" w14:textId="6C5FB370" w:rsidR="00713576" w:rsidRDefault="00713576" w:rsidP="00713576">
      <w:pPr>
        <w:pStyle w:val="ItemStep"/>
        <w:numPr>
          <w:ilvl w:val="0"/>
          <w:numId w:val="0"/>
        </w:numPr>
        <w:ind w:left="2126"/>
        <w:outlineLvl w:val="9"/>
      </w:pPr>
      <w:r>
        <w:rPr>
          <w:noProof/>
        </w:rPr>
        <w:drawing>
          <wp:inline distT="0" distB="0" distL="0" distR="0" wp14:anchorId="2E73C8EC" wp14:editId="696C7976">
            <wp:extent cx="4694400" cy="802611"/>
            <wp:effectExtent l="19050" t="19050" r="11430" b="1714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4694400" cy="802611"/>
                    </a:xfrm>
                    <a:prstGeom prst="rect">
                      <a:avLst/>
                    </a:prstGeom>
                    <a:ln>
                      <a:solidFill>
                        <a:schemeClr val="bg1">
                          <a:lumMod val="75000"/>
                        </a:schemeClr>
                      </a:solidFill>
                    </a:ln>
                  </pic:spPr>
                </pic:pic>
              </a:graphicData>
            </a:graphic>
          </wp:inline>
        </w:drawing>
      </w:r>
    </w:p>
    <w:p w14:paraId="113CF3CA" w14:textId="77777777" w:rsidR="00B07C76" w:rsidRDefault="00B07C76" w:rsidP="00765140">
      <w:pPr>
        <w:pStyle w:val="ItemListText"/>
      </w:pPr>
    </w:p>
    <w:p w14:paraId="4CAFB9BD" w14:textId="4DF6B9EC" w:rsidR="00E35B11" w:rsidRDefault="00E35B11" w:rsidP="00765140">
      <w:pPr>
        <w:pStyle w:val="ItemStep"/>
        <w:outlineLvl w:val="9"/>
      </w:pPr>
      <w:r>
        <w:t xml:space="preserve">Open </w:t>
      </w:r>
      <w:r w:rsidR="00CE2954">
        <w:t>G</w:t>
      </w:r>
      <w:r>
        <w:t xml:space="preserve">it </w:t>
      </w:r>
      <w:r w:rsidR="00CE2954">
        <w:t>B</w:t>
      </w:r>
      <w:r>
        <w:t xml:space="preserve">ash in the selected folder and run the </w:t>
      </w:r>
      <w:r>
        <w:rPr>
          <w:b/>
        </w:rPr>
        <w:t>git clone</w:t>
      </w:r>
      <w:r>
        <w:t xml:space="preserve"> command to clone </w:t>
      </w:r>
      <w:r w:rsidR="00AF40FC">
        <w:t>the remote repository to your local PC</w:t>
      </w:r>
      <w:r>
        <w:t>.</w:t>
      </w:r>
    </w:p>
    <w:p w14:paraId="500A037C" w14:textId="4EF4092B" w:rsidR="005013C1" w:rsidRDefault="005013C1" w:rsidP="00765140">
      <w:pPr>
        <w:pStyle w:val="101"/>
        <w:ind w:left="1701"/>
      </w:pPr>
      <w:r>
        <w:t>$ git clone git@codehub.devcloud.cn-north-4.huaweicloud.com:Scrum100005/ScrumDev.git</w:t>
      </w:r>
    </w:p>
    <w:p w14:paraId="2B348E5B" w14:textId="2EF2BFFD" w:rsidR="005013C1" w:rsidRDefault="005013C1" w:rsidP="00765140">
      <w:pPr>
        <w:pStyle w:val="101"/>
        <w:ind w:left="1701"/>
      </w:pPr>
      <w:r>
        <w:t>Cloning into 'ScrumDev'...</w:t>
      </w:r>
    </w:p>
    <w:p w14:paraId="1A45F887" w14:textId="15C66EDD" w:rsidR="005013C1" w:rsidRDefault="005013C1" w:rsidP="00765140">
      <w:pPr>
        <w:pStyle w:val="101"/>
        <w:ind w:left="1701"/>
      </w:pPr>
      <w:r>
        <w:t>remote: Enumerating objects: 3, done.</w:t>
      </w:r>
    </w:p>
    <w:p w14:paraId="095C00C1" w14:textId="758ECAB4" w:rsidR="005013C1" w:rsidRDefault="005013C1" w:rsidP="00765140">
      <w:pPr>
        <w:pStyle w:val="101"/>
        <w:ind w:left="1701"/>
      </w:pPr>
      <w:r>
        <w:t>remote: Counting objects: 100% (3/3), done.</w:t>
      </w:r>
    </w:p>
    <w:p w14:paraId="299597F3" w14:textId="529C0D78" w:rsidR="005013C1" w:rsidRDefault="005013C1" w:rsidP="00765140">
      <w:pPr>
        <w:pStyle w:val="101"/>
        <w:ind w:left="1701"/>
      </w:pPr>
      <w:r>
        <w:lastRenderedPageBreak/>
        <w:t>remote: Total 3 (delta 0), reused 0 (delta 0)</w:t>
      </w:r>
    </w:p>
    <w:p w14:paraId="6AF302B7" w14:textId="4FE86BA9" w:rsidR="005013C1" w:rsidRDefault="005013C1" w:rsidP="00765140">
      <w:pPr>
        <w:pStyle w:val="101"/>
        <w:ind w:left="1701"/>
      </w:pPr>
      <w:r>
        <w:t>Receiving objects: 100% (3/3), done.</w:t>
      </w:r>
    </w:p>
    <w:p w14:paraId="011F6FBD" w14:textId="17AFBB9D" w:rsidR="005013C1" w:rsidRDefault="00810FC0" w:rsidP="00765140">
      <w:r>
        <w:t xml:space="preserve">In the </w:t>
      </w:r>
      <w:r w:rsidRPr="0059307A">
        <w:rPr>
          <w:b/>
          <w:bCs/>
        </w:rPr>
        <w:t>git clone</w:t>
      </w:r>
      <w:r>
        <w:t xml:space="preserve"> command, you can add the local folder name behind the repository address. The following command clones the remote repository to the </w:t>
      </w:r>
      <w:r w:rsidRPr="0059307A">
        <w:rPr>
          <w:b/>
          <w:bCs/>
        </w:rPr>
        <w:t>MyDir</w:t>
      </w:r>
      <w:r>
        <w:t xml:space="preserve"> folder on the local PC: If no parameter is specified, the local folder name is the same as that of the remote repository by default.</w:t>
      </w:r>
    </w:p>
    <w:p w14:paraId="0A8DB2EF" w14:textId="5ED0184E" w:rsidR="00810FC0" w:rsidRPr="004346C5" w:rsidRDefault="00184A08" w:rsidP="00765140">
      <w:pPr>
        <w:pStyle w:val="101"/>
        <w:ind w:left="1701"/>
        <w:rPr>
          <w:color w:val="000000" w:themeColor="text1"/>
        </w:rPr>
      </w:pPr>
      <w:r w:rsidRPr="004346C5">
        <w:rPr>
          <w:color w:val="000000" w:themeColor="text1"/>
        </w:rPr>
        <w:t xml:space="preserve">$ git clone </w:t>
      </w:r>
      <w:r w:rsidRPr="008F40CD">
        <w:rPr>
          <w:rStyle w:val="ad"/>
          <w:color w:val="000000" w:themeColor="text1"/>
        </w:rPr>
        <w:t>git@codehub.devcloud.cn-north-4.huaweicloud.com:Scrum100005/ScrumDev.git</w:t>
      </w:r>
      <w:r w:rsidRPr="004346C5">
        <w:rPr>
          <w:color w:val="000000" w:themeColor="text1"/>
        </w:rPr>
        <w:t xml:space="preserve"> MyDir</w:t>
      </w:r>
    </w:p>
    <w:p w14:paraId="1D275FAA" w14:textId="3F562740" w:rsidR="00810FC0" w:rsidRDefault="00ED45BC" w:rsidP="00765140">
      <w:r>
        <w:t xml:space="preserve">Check files in the </w:t>
      </w:r>
      <w:r w:rsidRPr="0059307A">
        <w:rPr>
          <w:b/>
          <w:bCs/>
        </w:rPr>
        <w:t>MyDir</w:t>
      </w:r>
      <w:r>
        <w:t xml:space="preserve"> folder. The command output shows that the remote repository is cloned to the local PC successfully.</w:t>
      </w:r>
    </w:p>
    <w:p w14:paraId="0FA1E9D8" w14:textId="71F2E73D" w:rsidR="00ED45BC" w:rsidRDefault="00ED45BC" w:rsidP="00765140">
      <w:pPr>
        <w:pStyle w:val="101"/>
        <w:ind w:left="1701"/>
      </w:pPr>
      <w:r>
        <w:t xml:space="preserve">$ ll                            # Check files in the </w:t>
      </w:r>
      <w:r w:rsidR="00950213" w:rsidRPr="0059307A">
        <w:rPr>
          <w:b/>
          <w:bCs/>
        </w:rPr>
        <w:t>MyDir</w:t>
      </w:r>
      <w:r w:rsidR="00950213">
        <w:t xml:space="preserve"> </w:t>
      </w:r>
      <w:r>
        <w:t>folder.</w:t>
      </w:r>
    </w:p>
    <w:p w14:paraId="5194AAA8" w14:textId="5DAA3E76" w:rsidR="00ED45BC" w:rsidRDefault="00ED45BC" w:rsidP="00765140">
      <w:pPr>
        <w:pStyle w:val="101"/>
        <w:ind w:left="1701"/>
      </w:pPr>
      <w:r>
        <w:t>total 1</w:t>
      </w:r>
    </w:p>
    <w:p w14:paraId="4B7271E0" w14:textId="7ED68E43" w:rsidR="00ED45BC" w:rsidRPr="00ED45BC" w:rsidRDefault="00ED45BC" w:rsidP="00765140">
      <w:pPr>
        <w:pStyle w:val="101"/>
        <w:ind w:left="1701"/>
        <w:rPr>
          <w:color w:val="000000" w:themeColor="text1"/>
        </w:rPr>
      </w:pPr>
      <w:r w:rsidRPr="00B07C76">
        <w:t>drwxr-xr-x 1 wWX111111 1049089 0  May 19 16:51 ScrumDev/</w:t>
      </w:r>
    </w:p>
    <w:p w14:paraId="1137D4CF" w14:textId="4A7366D5" w:rsidR="00ED45BC" w:rsidRDefault="00A30AF3" w:rsidP="00765140">
      <w:pPr>
        <w:pStyle w:val="40"/>
      </w:pPr>
      <w:bookmarkStart w:id="60" w:name="_Toc46764404"/>
      <w:r>
        <w:t>Push</w:t>
      </w:r>
      <w:bookmarkEnd w:id="60"/>
    </w:p>
    <w:p w14:paraId="1351CF7F" w14:textId="20239C65" w:rsidR="008B21D1" w:rsidRDefault="001B5809" w:rsidP="00765140">
      <w:r>
        <w:t xml:space="preserve">In this section, you need to develop some functions in your local repository and push them to the remote repository. Create the </w:t>
      </w:r>
      <w:r w:rsidRPr="0059307A">
        <w:rPr>
          <w:b/>
          <w:bCs/>
        </w:rPr>
        <w:t>helloworld.py</w:t>
      </w:r>
      <w:r>
        <w:t xml:space="preserve"> file.</w:t>
      </w:r>
    </w:p>
    <w:p w14:paraId="277CF5A6" w14:textId="053FC1CF" w:rsidR="00DD2B53" w:rsidRDefault="00DD2B53" w:rsidP="00765140">
      <w:pPr>
        <w:pStyle w:val="101"/>
        <w:ind w:left="1701"/>
      </w:pPr>
      <w:r>
        <w:t>$ vim helloworld.py</w:t>
      </w:r>
    </w:p>
    <w:p w14:paraId="232B78B4" w14:textId="6F8BE714" w:rsidR="00595FD8" w:rsidRDefault="00DD2B53" w:rsidP="00765140">
      <w:r>
        <w:t xml:space="preserve">Enter the following content (you can press </w:t>
      </w:r>
      <w:r w:rsidRPr="0059307A">
        <w:rPr>
          <w:b/>
          <w:bCs/>
        </w:rPr>
        <w:t>i</w:t>
      </w:r>
      <w:r>
        <w:t xml:space="preserve"> to start entering the file content). After the content is entered, enter </w:t>
      </w:r>
      <w:r w:rsidRPr="0059307A">
        <w:rPr>
          <w:b/>
          <w:bCs/>
        </w:rPr>
        <w:t>:wq</w:t>
      </w:r>
      <w:r w:rsidR="00141ABC">
        <w:t xml:space="preserve"> to save it </w:t>
      </w:r>
      <w:r>
        <w:t>and exit.</w:t>
      </w:r>
    </w:p>
    <w:p w14:paraId="290DBD78" w14:textId="199D43C7" w:rsidR="00DD2B53" w:rsidRDefault="00DD2B53" w:rsidP="00765140">
      <w:pPr>
        <w:pStyle w:val="101"/>
        <w:ind w:left="1701"/>
        <w:rPr>
          <w:color w:val="000000" w:themeColor="text1"/>
        </w:rPr>
      </w:pPr>
      <w:r>
        <w:rPr>
          <w:color w:val="000000" w:themeColor="text1"/>
        </w:rPr>
        <w:t>print("Hello World !")</w:t>
      </w:r>
    </w:p>
    <w:p w14:paraId="31A63F62" w14:textId="00FFD891" w:rsidR="00A95864" w:rsidRDefault="006A44EA" w:rsidP="00765140">
      <w:r>
        <w:t xml:space="preserve">Commit the </w:t>
      </w:r>
      <w:r w:rsidRPr="0059307A">
        <w:rPr>
          <w:b/>
          <w:bCs/>
        </w:rPr>
        <w:t>helloworld.py</w:t>
      </w:r>
      <w:r>
        <w:t xml:space="preserve"> to the local repository.</w:t>
      </w:r>
    </w:p>
    <w:p w14:paraId="77712640" w14:textId="639AD65C" w:rsidR="005D3E44" w:rsidRDefault="005D3E44" w:rsidP="00765140">
      <w:pPr>
        <w:pStyle w:val="101"/>
        <w:ind w:left="1701"/>
      </w:pPr>
      <w:r>
        <w:t>$ git add helloworld.py</w:t>
      </w:r>
    </w:p>
    <w:p w14:paraId="06189E3A" w14:textId="1A34EE98" w:rsidR="005D3E44" w:rsidRDefault="005D3E44" w:rsidP="00765140">
      <w:pPr>
        <w:pStyle w:val="101"/>
        <w:ind w:left="1701"/>
      </w:pPr>
      <w:r>
        <w:t>$ git commit -m "add helloworld.py"</w:t>
      </w:r>
    </w:p>
    <w:p w14:paraId="3CB38F3B" w14:textId="78C13C6A" w:rsidR="00EE38BF" w:rsidRDefault="00DA459E" w:rsidP="00765140">
      <w:r>
        <w:t xml:space="preserve">Run the </w:t>
      </w:r>
      <w:r w:rsidRPr="0059307A">
        <w:rPr>
          <w:b/>
          <w:bCs/>
        </w:rPr>
        <w:t>git push</w:t>
      </w:r>
      <w:r>
        <w:t xml:space="preserve"> command to </w:t>
      </w:r>
      <w:r w:rsidR="00B5263D">
        <w:t xml:space="preserve">push the file to </w:t>
      </w:r>
      <w:r>
        <w:t>the remote repository.</w:t>
      </w:r>
    </w:p>
    <w:p w14:paraId="19CB529B" w14:textId="7878ED6B" w:rsidR="001F2D20" w:rsidRDefault="001F2D20" w:rsidP="00765140">
      <w:pPr>
        <w:pStyle w:val="101"/>
        <w:ind w:left="1701"/>
      </w:pPr>
      <w:r>
        <w:t>$ git push</w:t>
      </w:r>
    </w:p>
    <w:p w14:paraId="282CC80C" w14:textId="714DCDB8" w:rsidR="001F2D20" w:rsidRDefault="001F2D20" w:rsidP="00765140">
      <w:pPr>
        <w:pStyle w:val="101"/>
        <w:ind w:left="1701"/>
      </w:pPr>
      <w:r>
        <w:t>Enumerating objects: 4, done.</w:t>
      </w:r>
    </w:p>
    <w:p w14:paraId="59032FA0" w14:textId="54A041A0" w:rsidR="001F2D20" w:rsidRDefault="001F2D20" w:rsidP="00765140">
      <w:pPr>
        <w:pStyle w:val="101"/>
        <w:ind w:left="1701"/>
      </w:pPr>
      <w:r>
        <w:t>Counting objects: 100% (4/4), done.</w:t>
      </w:r>
    </w:p>
    <w:p w14:paraId="6A4700F6" w14:textId="305E1DC6" w:rsidR="001F2D20" w:rsidRDefault="001F2D20" w:rsidP="00765140">
      <w:pPr>
        <w:pStyle w:val="101"/>
        <w:ind w:left="1701"/>
      </w:pPr>
      <w:r>
        <w:t>Delta compression using up to 8 threads</w:t>
      </w:r>
    </w:p>
    <w:p w14:paraId="40FCD687" w14:textId="5FA5E463" w:rsidR="001F2D20" w:rsidRDefault="001F2D20" w:rsidP="00765140">
      <w:pPr>
        <w:pStyle w:val="101"/>
        <w:ind w:left="1701"/>
      </w:pPr>
      <w:r>
        <w:t>Compressing objects: 100% (2/2), done.</w:t>
      </w:r>
    </w:p>
    <w:p w14:paraId="3EBEC7DE" w14:textId="40075927" w:rsidR="001F2D20" w:rsidRDefault="001F2D20" w:rsidP="00765140">
      <w:pPr>
        <w:pStyle w:val="101"/>
        <w:ind w:left="1701"/>
      </w:pPr>
      <w:r>
        <w:t>Writing objects: 100% (3/3), 301 bytes | 301.00 KiB/s, done.</w:t>
      </w:r>
    </w:p>
    <w:p w14:paraId="38066CC9" w14:textId="511F6500" w:rsidR="001F2D20" w:rsidRDefault="001F2D20" w:rsidP="00765140">
      <w:pPr>
        <w:pStyle w:val="101"/>
        <w:ind w:left="1701"/>
      </w:pPr>
      <w:r>
        <w:t>Total 3 (delta 0), reused 0 (delta 0), pack-reused 0</w:t>
      </w:r>
    </w:p>
    <w:p w14:paraId="69882C64" w14:textId="13339589" w:rsidR="001F2D20" w:rsidRDefault="001F2D20" w:rsidP="00765140">
      <w:pPr>
        <w:pStyle w:val="101"/>
        <w:ind w:left="1701"/>
      </w:pPr>
      <w:r>
        <w:t>To codehub.devcloud.cn-north-4.huaweicloud.com:Scrum100005/ScrumDev.git</w:t>
      </w:r>
    </w:p>
    <w:p w14:paraId="60D2C0BC" w14:textId="3B5CCCAD" w:rsidR="001F2D20" w:rsidRDefault="001F2D20" w:rsidP="00765140">
      <w:pPr>
        <w:pStyle w:val="101"/>
        <w:ind w:left="1701"/>
      </w:pPr>
      <w:r>
        <w:t xml:space="preserve">   e8ca831..44391be  master -&gt; master</w:t>
      </w:r>
    </w:p>
    <w:p w14:paraId="2A8AFAFD" w14:textId="0B3355F5" w:rsidR="00207DE2" w:rsidRDefault="00207DE2" w:rsidP="00765140">
      <w:r>
        <w:t xml:space="preserve">Open the remote repository. The </w:t>
      </w:r>
      <w:r w:rsidRPr="0059307A">
        <w:rPr>
          <w:b/>
          <w:bCs/>
        </w:rPr>
        <w:t>helloworld.py</w:t>
      </w:r>
      <w:r>
        <w:t xml:space="preserve"> file has been pushed to the remote repository.</w:t>
      </w:r>
    </w:p>
    <w:p w14:paraId="61485405" w14:textId="5F03F625" w:rsidR="00564958" w:rsidRDefault="00587110" w:rsidP="00765140">
      <w:r>
        <w:rPr>
          <w:noProof/>
        </w:rPr>
        <w:lastRenderedPageBreak/>
        <w:drawing>
          <wp:inline distT="0" distB="0" distL="0" distR="0" wp14:anchorId="2D58DCA0" wp14:editId="2544BCFF">
            <wp:extent cx="4953600" cy="1226195"/>
            <wp:effectExtent l="19050" t="19050" r="19050" b="12065"/>
            <wp:docPr id="234" name="图片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4953600" cy="1226195"/>
                    </a:xfrm>
                    <a:prstGeom prst="rect">
                      <a:avLst/>
                    </a:prstGeom>
                    <a:ln>
                      <a:solidFill>
                        <a:schemeClr val="bg1">
                          <a:lumMod val="75000"/>
                        </a:schemeClr>
                      </a:solidFill>
                    </a:ln>
                  </pic:spPr>
                </pic:pic>
              </a:graphicData>
            </a:graphic>
          </wp:inline>
        </w:drawing>
      </w:r>
    </w:p>
    <w:p w14:paraId="05254E36" w14:textId="77777777" w:rsidR="00B07C76" w:rsidRPr="00B07C76" w:rsidRDefault="00B07C76" w:rsidP="00765140"/>
    <w:p w14:paraId="11A3BF2E" w14:textId="4A3EC9E8" w:rsidR="00E54000" w:rsidRDefault="00E54000" w:rsidP="00765140">
      <w:pPr>
        <w:pStyle w:val="40"/>
      </w:pPr>
      <w:bookmarkStart w:id="61" w:name="_Toc46764405"/>
      <w:r>
        <w:t>Pull</w:t>
      </w:r>
      <w:bookmarkEnd w:id="61"/>
    </w:p>
    <w:p w14:paraId="29ED1F0F" w14:textId="2A59CFCC" w:rsidR="00E54000" w:rsidRDefault="00D7400C" w:rsidP="00765140">
      <w:r>
        <w:t xml:space="preserve">Assume that developer B modifies the </w:t>
      </w:r>
      <w:r w:rsidRPr="0059307A">
        <w:rPr>
          <w:b/>
          <w:bCs/>
        </w:rPr>
        <w:t>helloworld.py</w:t>
      </w:r>
      <w:r>
        <w:t xml:space="preserve"> file and pushes it to the remote repository. Now, you need to pull the modifications made by developer B to your local repository. You can create another repository on your local PC to simulate operations made by developer B.</w:t>
      </w:r>
    </w:p>
    <w:p w14:paraId="307BE81D" w14:textId="69669683" w:rsidR="00F529E3" w:rsidRDefault="00362968" w:rsidP="00765140">
      <w:pPr>
        <w:pStyle w:val="101"/>
        <w:ind w:left="1701"/>
      </w:pPr>
      <w:r>
        <w:t>$ git clone git@codehub.devcloud.cn-north-4.huaweicloud.com:Scrum100005/ScrumDev.git ScrumDev_B</w:t>
      </w:r>
    </w:p>
    <w:p w14:paraId="795C9A19" w14:textId="30DA5E1C" w:rsidR="00362968" w:rsidRPr="00B07C76" w:rsidRDefault="00D134F0" w:rsidP="00765140">
      <w:pPr>
        <w:pStyle w:val="101"/>
        <w:ind w:left="1701"/>
        <w:rPr>
          <w:rFonts w:cs="Huawei Sans"/>
        </w:rPr>
      </w:pPr>
      <w:r>
        <w:t>$ cd ScrumDev_B/</w:t>
      </w:r>
    </w:p>
    <w:p w14:paraId="6A924BEC" w14:textId="287101D9" w:rsidR="005A6B3A" w:rsidRPr="00B07C76" w:rsidRDefault="00362968" w:rsidP="00765140">
      <w:pPr>
        <w:pStyle w:val="101"/>
        <w:ind w:left="1701"/>
        <w:rPr>
          <w:rFonts w:cs="Huawei Sans"/>
        </w:rPr>
      </w:pPr>
      <w:r>
        <w:t>$ vim helloworld.py</w:t>
      </w:r>
    </w:p>
    <w:p w14:paraId="2EA94E74" w14:textId="4A0BC64F" w:rsidR="00362968" w:rsidRDefault="00362968" w:rsidP="00765140">
      <w:r>
        <w:t>Modify the</w:t>
      </w:r>
      <w:r w:rsidR="00DA7F8E">
        <w:t xml:space="preserve"> </w:t>
      </w:r>
      <w:r w:rsidR="00DA7F8E" w:rsidRPr="0059307A">
        <w:rPr>
          <w:b/>
          <w:bCs/>
        </w:rPr>
        <w:t>helloworld.py</w:t>
      </w:r>
      <w:r>
        <w:t xml:space="preserve"> file as follows, save the file, and exit.</w:t>
      </w:r>
    </w:p>
    <w:p w14:paraId="7386A197" w14:textId="2FEA39BD" w:rsidR="0084719D" w:rsidRPr="00191A06" w:rsidRDefault="00191A06" w:rsidP="00765140">
      <w:pPr>
        <w:pStyle w:val="101"/>
        <w:ind w:left="1701"/>
      </w:pPr>
      <w:r>
        <w:t>print ("Hello World !\nI'm xxx")</w:t>
      </w:r>
    </w:p>
    <w:p w14:paraId="13C4D86D" w14:textId="27006407" w:rsidR="00191A06" w:rsidRDefault="0084719D" w:rsidP="00765140">
      <w:r>
        <w:t xml:space="preserve">Commit the modified </w:t>
      </w:r>
      <w:r w:rsidRPr="0059307A">
        <w:rPr>
          <w:b/>
          <w:bCs/>
        </w:rPr>
        <w:t>helloworld.py</w:t>
      </w:r>
      <w:r>
        <w:t xml:space="preserve"> file to the local repository and push it to the remote repository.</w:t>
      </w:r>
    </w:p>
    <w:p w14:paraId="45838267" w14:textId="029A085C" w:rsidR="00D64A72" w:rsidRDefault="0028427A" w:rsidP="00765140">
      <w:pPr>
        <w:pStyle w:val="101"/>
        <w:ind w:left="1701"/>
      </w:pPr>
      <w:r>
        <w:t>$ git add helloworld.py</w:t>
      </w:r>
    </w:p>
    <w:p w14:paraId="582E1C77" w14:textId="1A2BDE78" w:rsidR="0028427A" w:rsidRDefault="0028427A" w:rsidP="00765140">
      <w:pPr>
        <w:pStyle w:val="101"/>
        <w:ind w:left="1701"/>
      </w:pPr>
      <w:r>
        <w:t>$ git commit -m "Modify helloworld.py by developer B"</w:t>
      </w:r>
    </w:p>
    <w:p w14:paraId="6C45EC6C" w14:textId="15A5D848" w:rsidR="00F7421A" w:rsidRDefault="00E17E57" w:rsidP="00765140">
      <w:pPr>
        <w:pStyle w:val="101"/>
        <w:ind w:left="1701"/>
      </w:pPr>
      <w:r>
        <w:t>$ git push</w:t>
      </w:r>
    </w:p>
    <w:p w14:paraId="3117773B" w14:textId="0854493B" w:rsidR="00F7421A" w:rsidRDefault="00552D95" w:rsidP="00765140">
      <w:r>
        <w:t xml:space="preserve">Now, you need to run the </w:t>
      </w:r>
      <w:r w:rsidRPr="0059307A">
        <w:rPr>
          <w:b/>
          <w:bCs/>
        </w:rPr>
        <w:t>git pull</w:t>
      </w:r>
      <w:r>
        <w:t xml:space="preserve"> command to pull the modifications made by developer B to your local repository.</w:t>
      </w:r>
    </w:p>
    <w:p w14:paraId="23F86C3B" w14:textId="622C1150" w:rsidR="00EF3395" w:rsidRDefault="00EF3395" w:rsidP="00765140">
      <w:pPr>
        <w:pStyle w:val="101"/>
        <w:ind w:left="1701"/>
      </w:pPr>
      <w:r>
        <w:t xml:space="preserve">$ cd ../ScrumDev                                  # Go to the folder where the local repository </w:t>
      </w:r>
      <w:r>
        <w:rPr>
          <w:b/>
        </w:rPr>
        <w:t>ScrumD</w:t>
      </w:r>
      <w:r w:rsidR="00C27334">
        <w:rPr>
          <w:b/>
        </w:rPr>
        <w:t>ev</w:t>
      </w:r>
      <w:r>
        <w:t xml:space="preserve"> is located.</w:t>
      </w:r>
    </w:p>
    <w:p w14:paraId="71743812" w14:textId="6F814231" w:rsidR="00EF3395" w:rsidRDefault="00EF3395" w:rsidP="00765140">
      <w:pPr>
        <w:pStyle w:val="101"/>
        <w:ind w:left="1701"/>
      </w:pPr>
      <w:r>
        <w:t>$ git pull                                         # Pull the modifications made by developer B to the master branch in your local repository.</w:t>
      </w:r>
    </w:p>
    <w:p w14:paraId="12980340" w14:textId="2AE66E15" w:rsidR="00EF3395" w:rsidRDefault="00EF3395" w:rsidP="00765140">
      <w:pPr>
        <w:pStyle w:val="101"/>
        <w:ind w:left="1701"/>
      </w:pPr>
      <w:r>
        <w:t>remote: Enumerating objects: 5, done.</w:t>
      </w:r>
    </w:p>
    <w:p w14:paraId="6CC179B3" w14:textId="2E278292" w:rsidR="00EF3395" w:rsidRDefault="00EF3395" w:rsidP="00765140">
      <w:pPr>
        <w:pStyle w:val="101"/>
        <w:ind w:left="1701"/>
      </w:pPr>
      <w:r>
        <w:t>remote: Counting objects: 100% (5/5), done.</w:t>
      </w:r>
    </w:p>
    <w:p w14:paraId="5566C4DB" w14:textId="038F971D" w:rsidR="00EF3395" w:rsidRDefault="00EF3395" w:rsidP="00765140">
      <w:pPr>
        <w:pStyle w:val="101"/>
        <w:ind w:left="1701"/>
      </w:pPr>
      <w:r>
        <w:t>remote: Compressing objects: 100% (2/2), done.</w:t>
      </w:r>
    </w:p>
    <w:p w14:paraId="629AF713" w14:textId="6F814CC9" w:rsidR="00EF3395" w:rsidRDefault="00EF3395" w:rsidP="00765140">
      <w:pPr>
        <w:pStyle w:val="101"/>
        <w:ind w:left="1701"/>
      </w:pPr>
      <w:r>
        <w:t>remote: Total 3 (delta 0), reused 0 (delta 0)</w:t>
      </w:r>
    </w:p>
    <w:p w14:paraId="6E0574DB" w14:textId="13344B53" w:rsidR="00EF3395" w:rsidRDefault="00EF3395" w:rsidP="00765140">
      <w:pPr>
        <w:pStyle w:val="101"/>
        <w:ind w:left="1701"/>
      </w:pPr>
      <w:r>
        <w:t>Unpacking objects: 100% (3/3), 306 bytes | 12.00 KiB/s, done.</w:t>
      </w:r>
    </w:p>
    <w:p w14:paraId="6260F768" w14:textId="55E609A1" w:rsidR="00EF3395" w:rsidRDefault="00EF3395" w:rsidP="00765140">
      <w:pPr>
        <w:pStyle w:val="101"/>
        <w:ind w:left="1701"/>
      </w:pPr>
      <w:r>
        <w:t>From codehub.devcloud.cn-north-4.huaweicloud.com:Scrum100005/ScrumDev</w:t>
      </w:r>
    </w:p>
    <w:p w14:paraId="3D0048BE" w14:textId="73A996E1" w:rsidR="00EF3395" w:rsidRDefault="00EF3395" w:rsidP="00765140">
      <w:pPr>
        <w:pStyle w:val="101"/>
        <w:ind w:left="1701"/>
      </w:pPr>
      <w:r>
        <w:t xml:space="preserve">   44391be..c618432  master     -&gt; origin/master</w:t>
      </w:r>
    </w:p>
    <w:p w14:paraId="4EF37372" w14:textId="58F02805" w:rsidR="00EF3395" w:rsidRDefault="00EF3395" w:rsidP="00765140">
      <w:pPr>
        <w:pStyle w:val="101"/>
        <w:ind w:left="1701"/>
      </w:pPr>
      <w:r>
        <w:t>Updating 44391be..c618432</w:t>
      </w:r>
    </w:p>
    <w:p w14:paraId="6CA0AEC2" w14:textId="6F96082C" w:rsidR="00EF3395" w:rsidRDefault="00EF3395" w:rsidP="00765140">
      <w:pPr>
        <w:pStyle w:val="101"/>
        <w:ind w:left="1701"/>
      </w:pPr>
      <w:r>
        <w:t>Fast-forward</w:t>
      </w:r>
    </w:p>
    <w:p w14:paraId="6B5D3A37" w14:textId="31207280" w:rsidR="00EF3395" w:rsidRDefault="00EF3395" w:rsidP="00765140">
      <w:pPr>
        <w:pStyle w:val="101"/>
        <w:ind w:left="1701"/>
        <w:rPr>
          <w:color w:val="FF5555"/>
        </w:rPr>
      </w:pPr>
      <w:r>
        <w:t xml:space="preserve"> helloworld.py | 2 </w:t>
      </w:r>
      <w:r>
        <w:rPr>
          <w:color w:val="50FA7B"/>
        </w:rPr>
        <w:t>+</w:t>
      </w:r>
      <w:r>
        <w:rPr>
          <w:color w:val="FF5555"/>
        </w:rPr>
        <w:t>-</w:t>
      </w:r>
    </w:p>
    <w:p w14:paraId="728F45FD" w14:textId="4A3FF468" w:rsidR="00EF3395" w:rsidRDefault="00EF3395" w:rsidP="00765140">
      <w:pPr>
        <w:pStyle w:val="101"/>
        <w:ind w:left="1701"/>
      </w:pPr>
      <w:r>
        <w:t xml:space="preserve"> 1 file changed, 1 insertion(+), 1 deletion(-)</w:t>
      </w:r>
    </w:p>
    <w:p w14:paraId="7DA3102C" w14:textId="3F80C793" w:rsidR="00EF3395" w:rsidRDefault="00823097" w:rsidP="00765140">
      <w:r>
        <w:t xml:space="preserve">Open the </w:t>
      </w:r>
      <w:r w:rsidRPr="0059307A">
        <w:rPr>
          <w:b/>
          <w:bCs/>
        </w:rPr>
        <w:t>helloworld.py</w:t>
      </w:r>
      <w:r>
        <w:t xml:space="preserve"> file. You can see that the modifications made by developer B have been updated in this file.</w:t>
      </w:r>
    </w:p>
    <w:p w14:paraId="50EDF034" w14:textId="0E541F7F" w:rsidR="0036347F" w:rsidRDefault="0036347F" w:rsidP="00765140">
      <w:pPr>
        <w:pStyle w:val="101"/>
        <w:ind w:left="1701"/>
      </w:pPr>
      <w:r>
        <w:lastRenderedPageBreak/>
        <w:t>$ vim helloworld.py</w:t>
      </w:r>
    </w:p>
    <w:p w14:paraId="412E2A38" w14:textId="2A115F8B" w:rsidR="0036347F" w:rsidRPr="0036347F" w:rsidRDefault="0036347F" w:rsidP="00765140">
      <w:pPr>
        <w:pStyle w:val="101"/>
        <w:ind w:left="1701"/>
        <w:rPr>
          <w:color w:val="000000" w:themeColor="text1"/>
        </w:rPr>
      </w:pPr>
      <w:r w:rsidRPr="00B07C76">
        <w:t xml:space="preserve">print("Hello World !\nI'm xxx")               # This is the content of the modified </w:t>
      </w:r>
      <w:r>
        <w:rPr>
          <w:b/>
          <w:color w:val="000000"/>
        </w:rPr>
        <w:t>helloworld.py</w:t>
      </w:r>
      <w:r w:rsidRPr="00B07C76">
        <w:t xml:space="preserve"> file.</w:t>
      </w:r>
    </w:p>
    <w:p w14:paraId="24521109" w14:textId="3EE1FE53" w:rsidR="0036347F" w:rsidRDefault="00AD38E8" w:rsidP="00765140">
      <w:pPr>
        <w:pStyle w:val="3"/>
      </w:pPr>
      <w:bookmarkStart w:id="62" w:name="_Toc41056470"/>
      <w:bookmarkStart w:id="63" w:name="_Toc46764406"/>
      <w:r>
        <w:t>Operations on TortoiseGit</w:t>
      </w:r>
      <w:bookmarkEnd w:id="62"/>
      <w:bookmarkEnd w:id="63"/>
    </w:p>
    <w:p w14:paraId="5270F5E0" w14:textId="3606C3A8" w:rsidR="007138C3" w:rsidRDefault="007138C3" w:rsidP="00765140">
      <w:r>
        <w:t xml:space="preserve">This section describes how to perform clone, push, and pull operations on TortoiseGit. </w:t>
      </w:r>
    </w:p>
    <w:p w14:paraId="2342584A" w14:textId="11B4DD06" w:rsidR="00CA566C" w:rsidRDefault="00CA566C" w:rsidP="00765140">
      <w:pPr>
        <w:pStyle w:val="40"/>
      </w:pPr>
      <w:bookmarkStart w:id="64" w:name="_Toc46764407"/>
      <w:r>
        <w:t>Clone</w:t>
      </w:r>
      <w:bookmarkEnd w:id="64"/>
    </w:p>
    <w:p w14:paraId="0C49A781" w14:textId="6A46E0BD" w:rsidR="009412B1" w:rsidRPr="009412B1" w:rsidRDefault="009412B1" w:rsidP="00765140">
      <w:pPr>
        <w:pStyle w:val="ItemStep"/>
        <w:keepNext/>
        <w:outlineLvl w:val="9"/>
      </w:pPr>
      <w:r>
        <w:t xml:space="preserve">Go to the remote repository, click </w:t>
      </w:r>
      <w:r w:rsidR="00A72232">
        <w:rPr>
          <w:rFonts w:hint="eastAsia"/>
          <w:b/>
        </w:rPr>
        <w:t>C</w:t>
      </w:r>
      <w:r w:rsidR="00A72232">
        <w:rPr>
          <w:b/>
        </w:rPr>
        <w:t xml:space="preserve">lone/Download, </w:t>
      </w:r>
      <w:r>
        <w:t>and copy the SSH clone address.</w:t>
      </w:r>
    </w:p>
    <w:p w14:paraId="39ADFCAC" w14:textId="36EC02C0" w:rsidR="00A72232" w:rsidRDefault="0074219A" w:rsidP="00C27393">
      <w:pPr>
        <w:pStyle w:val="ItemStep"/>
        <w:keepNext/>
        <w:outlineLvl w:val="9"/>
      </w:pPr>
      <w:r>
        <w:t>Ri</w:t>
      </w:r>
      <w:r w:rsidR="00880CF4">
        <w:t xml:space="preserve">ght-click the blank area of the desired local </w:t>
      </w:r>
      <w:r>
        <w:t xml:space="preserve">folder and choose </w:t>
      </w:r>
      <w:r>
        <w:rPr>
          <w:b/>
        </w:rPr>
        <w:t>Git Clone</w:t>
      </w:r>
      <w:r>
        <w:t xml:space="preserve"> from the shortcut menu.</w:t>
      </w:r>
    </w:p>
    <w:p w14:paraId="2418E3B1" w14:textId="12BE780F" w:rsidR="00640C65" w:rsidRDefault="00C27393" w:rsidP="00765140">
      <w:pPr>
        <w:pStyle w:val="ItemListText"/>
      </w:pPr>
      <w:r>
        <w:rPr>
          <w:noProof/>
        </w:rPr>
        <w:drawing>
          <wp:inline distT="0" distB="0" distL="0" distR="0" wp14:anchorId="501F89CF" wp14:editId="158E7E32">
            <wp:extent cx="2584800" cy="4188030"/>
            <wp:effectExtent l="0" t="0" r="6350" b="317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2584800" cy="4188030"/>
                    </a:xfrm>
                    <a:prstGeom prst="rect">
                      <a:avLst/>
                    </a:prstGeom>
                  </pic:spPr>
                </pic:pic>
              </a:graphicData>
            </a:graphic>
          </wp:inline>
        </w:drawing>
      </w:r>
    </w:p>
    <w:p w14:paraId="090CE392" w14:textId="77777777" w:rsidR="00461817" w:rsidRDefault="00461817" w:rsidP="00765140">
      <w:pPr>
        <w:pStyle w:val="ItemListText"/>
      </w:pPr>
    </w:p>
    <w:p w14:paraId="06B5770F" w14:textId="7441E99C" w:rsidR="00DA6F3C" w:rsidRDefault="00DA6F3C" w:rsidP="00765140">
      <w:pPr>
        <w:pStyle w:val="ItemListText"/>
      </w:pPr>
      <w:r>
        <w:t xml:space="preserve">In the dialog box that is displayed, enter the address of the folder where the local repository is located. By default, the name of the folder where the local repository is located is the same as that of the remote repository. Then, click </w:t>
      </w:r>
      <w:r>
        <w:rPr>
          <w:b/>
        </w:rPr>
        <w:t>OK</w:t>
      </w:r>
      <w:r>
        <w:t>.</w:t>
      </w:r>
    </w:p>
    <w:p w14:paraId="230E5FB0" w14:textId="25CECFAC" w:rsidR="00DA6F3C" w:rsidRDefault="00DA6F3C" w:rsidP="00765140">
      <w:pPr>
        <w:pStyle w:val="ItemListText"/>
      </w:pPr>
      <w:r>
        <w:rPr>
          <w:noProof/>
        </w:rPr>
        <w:lastRenderedPageBreak/>
        <w:drawing>
          <wp:inline distT="0" distB="0" distL="0" distR="0" wp14:anchorId="201C126F" wp14:editId="6DDB37E5">
            <wp:extent cx="3417801" cy="2529840"/>
            <wp:effectExtent l="19050" t="19050" r="11430" b="22860"/>
            <wp:docPr id="243" name="图片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3430215" cy="2539029"/>
                    </a:xfrm>
                    <a:prstGeom prst="rect">
                      <a:avLst/>
                    </a:prstGeom>
                    <a:ln>
                      <a:solidFill>
                        <a:schemeClr val="bg1">
                          <a:lumMod val="85000"/>
                        </a:schemeClr>
                      </a:solidFill>
                    </a:ln>
                  </pic:spPr>
                </pic:pic>
              </a:graphicData>
            </a:graphic>
          </wp:inline>
        </w:drawing>
      </w:r>
    </w:p>
    <w:p w14:paraId="6A99601D" w14:textId="00BC23DC" w:rsidR="00323153" w:rsidRDefault="00323153" w:rsidP="00765140">
      <w:pPr>
        <w:pStyle w:val="ItemListText"/>
      </w:pPr>
      <w:r>
        <w:t>The remote repository has been cloned to your local PC.</w:t>
      </w:r>
    </w:p>
    <w:p w14:paraId="64F1E14B" w14:textId="3372DA8F" w:rsidR="00286B30" w:rsidRDefault="00C27393" w:rsidP="00C27393">
      <w:pPr>
        <w:pStyle w:val="ItemListText"/>
      </w:pPr>
      <w:r>
        <w:rPr>
          <w:noProof/>
        </w:rPr>
        <w:drawing>
          <wp:inline distT="0" distB="0" distL="0" distR="0" wp14:anchorId="015E9980" wp14:editId="5732CDB8">
            <wp:extent cx="3417570" cy="978902"/>
            <wp:effectExtent l="19050" t="19050" r="11430" b="1206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3464363" cy="992305"/>
                    </a:xfrm>
                    <a:prstGeom prst="rect">
                      <a:avLst/>
                    </a:prstGeom>
                    <a:ln>
                      <a:solidFill>
                        <a:schemeClr val="bg1">
                          <a:lumMod val="85000"/>
                        </a:schemeClr>
                      </a:solidFill>
                    </a:ln>
                  </pic:spPr>
                </pic:pic>
              </a:graphicData>
            </a:graphic>
          </wp:inline>
        </w:drawing>
      </w:r>
    </w:p>
    <w:p w14:paraId="1AE75D70" w14:textId="4AEA2130" w:rsidR="004819FC" w:rsidRDefault="00C27393" w:rsidP="00C27393">
      <w:pPr>
        <w:pStyle w:val="ItemListText"/>
      </w:pPr>
      <w:r>
        <w:rPr>
          <w:noProof/>
        </w:rPr>
        <w:drawing>
          <wp:inline distT="0" distB="0" distL="0" distR="0" wp14:anchorId="01B025D5" wp14:editId="3572AF62">
            <wp:extent cx="3417570" cy="1233409"/>
            <wp:effectExtent l="19050" t="19050" r="11430" b="2413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3448684" cy="1244638"/>
                    </a:xfrm>
                    <a:prstGeom prst="rect">
                      <a:avLst/>
                    </a:prstGeom>
                    <a:ln>
                      <a:solidFill>
                        <a:schemeClr val="bg1">
                          <a:lumMod val="85000"/>
                        </a:schemeClr>
                      </a:solidFill>
                    </a:ln>
                  </pic:spPr>
                </pic:pic>
              </a:graphicData>
            </a:graphic>
          </wp:inline>
        </w:drawing>
      </w:r>
    </w:p>
    <w:p w14:paraId="00F52FCD" w14:textId="77777777" w:rsidR="00461817" w:rsidRDefault="00461817" w:rsidP="00765140">
      <w:pPr>
        <w:pStyle w:val="ItemListText"/>
      </w:pPr>
    </w:p>
    <w:p w14:paraId="76AEE622" w14:textId="61A2A20C" w:rsidR="009241CF" w:rsidRDefault="009241CF" w:rsidP="00765140">
      <w:pPr>
        <w:pStyle w:val="40"/>
      </w:pPr>
      <w:bookmarkStart w:id="65" w:name="_Toc46764408"/>
      <w:r>
        <w:t>Push</w:t>
      </w:r>
      <w:bookmarkEnd w:id="65"/>
    </w:p>
    <w:p w14:paraId="5FB5B3EF" w14:textId="798C70BE" w:rsidR="00652FBA" w:rsidRDefault="00652FBA" w:rsidP="00765140">
      <w:r>
        <w:t xml:space="preserve">In this section, you need to develop some functions in your local repository and push them to the remote repository. Create the </w:t>
      </w:r>
      <w:r w:rsidRPr="0059307A">
        <w:rPr>
          <w:b/>
          <w:bCs/>
        </w:rPr>
        <w:t>helloworld.py</w:t>
      </w:r>
      <w:r>
        <w:t xml:space="preserve"> file to represent a new function.</w:t>
      </w:r>
    </w:p>
    <w:p w14:paraId="5B38FBBF" w14:textId="04449AA4" w:rsidR="00C27393" w:rsidRDefault="00C27393" w:rsidP="00765140">
      <w:r>
        <w:rPr>
          <w:noProof/>
        </w:rPr>
        <w:drawing>
          <wp:inline distT="0" distB="0" distL="0" distR="0" wp14:anchorId="56ED3562" wp14:editId="22125690">
            <wp:extent cx="3336400" cy="1434570"/>
            <wp:effectExtent l="19050" t="19050" r="16510" b="1333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3387346" cy="1456476"/>
                    </a:xfrm>
                    <a:prstGeom prst="rect">
                      <a:avLst/>
                    </a:prstGeom>
                    <a:ln>
                      <a:solidFill>
                        <a:schemeClr val="bg1">
                          <a:lumMod val="85000"/>
                        </a:schemeClr>
                      </a:solidFill>
                    </a:ln>
                  </pic:spPr>
                </pic:pic>
              </a:graphicData>
            </a:graphic>
          </wp:inline>
        </w:drawing>
      </w:r>
    </w:p>
    <w:p w14:paraId="59376925" w14:textId="77777777" w:rsidR="00461817" w:rsidRPr="00461817" w:rsidRDefault="00461817" w:rsidP="00765140"/>
    <w:p w14:paraId="7934C648" w14:textId="680E4583" w:rsidR="00652FBA" w:rsidRDefault="00652FBA" w:rsidP="00765140">
      <w:r>
        <w:t>The file content is as follows:</w:t>
      </w:r>
    </w:p>
    <w:p w14:paraId="3E9DB0D4" w14:textId="7FA485E1" w:rsidR="00652FBA" w:rsidRDefault="00652FBA" w:rsidP="00765140">
      <w:r>
        <w:lastRenderedPageBreak/>
        <w:t>print("Hello World !")</w:t>
      </w:r>
    </w:p>
    <w:p w14:paraId="0AA23974" w14:textId="526E26E8" w:rsidR="00652FBA" w:rsidRDefault="00652FBA" w:rsidP="00765140">
      <w:r>
        <w:t xml:space="preserve">Commit the </w:t>
      </w:r>
      <w:r w:rsidRPr="0059307A">
        <w:rPr>
          <w:b/>
          <w:bCs/>
        </w:rPr>
        <w:t>helloworld.py</w:t>
      </w:r>
      <w:r>
        <w:t xml:space="preserve"> file to the local repository. For details, see </w:t>
      </w:r>
      <w:hyperlink w:anchor="_提交修改到本地仓库" w:history="1">
        <w:r>
          <w:rPr>
            <w:rStyle w:val="ad"/>
          </w:rPr>
          <w:t>1.3.2.2</w:t>
        </w:r>
      </w:hyperlink>
      <w:r>
        <w:t xml:space="preserve">. After you click </w:t>
      </w:r>
      <w:r w:rsidRPr="0059307A">
        <w:rPr>
          <w:b/>
          <w:bCs/>
        </w:rPr>
        <w:t>Commit</w:t>
      </w:r>
      <w:r>
        <w:t xml:space="preserve">, the following dialog box is displayed. Click </w:t>
      </w:r>
      <w:r w:rsidRPr="0059307A">
        <w:rPr>
          <w:b/>
          <w:bCs/>
        </w:rPr>
        <w:t>Push</w:t>
      </w:r>
      <w:r>
        <w:t xml:space="preserve"> to push the </w:t>
      </w:r>
      <w:r w:rsidRPr="0059307A">
        <w:rPr>
          <w:b/>
          <w:bCs/>
        </w:rPr>
        <w:t>helloworld.py</w:t>
      </w:r>
      <w:r>
        <w:t xml:space="preserve"> file to the remote repository.</w:t>
      </w:r>
    </w:p>
    <w:p w14:paraId="1BD3AB96" w14:textId="17C566B3" w:rsidR="00D21DA3" w:rsidRDefault="00D21DA3" w:rsidP="00765140">
      <w:r>
        <w:rPr>
          <w:noProof/>
        </w:rPr>
        <w:drawing>
          <wp:inline distT="0" distB="0" distL="0" distR="0" wp14:anchorId="0B0196E8" wp14:editId="480AED09">
            <wp:extent cx="4604400" cy="3220071"/>
            <wp:effectExtent l="19050" t="19050" r="24765" b="1905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4604400" cy="3220071"/>
                    </a:xfrm>
                    <a:prstGeom prst="rect">
                      <a:avLst/>
                    </a:prstGeom>
                    <a:ln>
                      <a:solidFill>
                        <a:schemeClr val="bg1">
                          <a:lumMod val="75000"/>
                        </a:schemeClr>
                      </a:solidFill>
                    </a:ln>
                  </pic:spPr>
                </pic:pic>
              </a:graphicData>
            </a:graphic>
          </wp:inline>
        </w:drawing>
      </w:r>
    </w:p>
    <w:p w14:paraId="3DC98796" w14:textId="77777777" w:rsidR="00461817" w:rsidRDefault="00461817" w:rsidP="00765140"/>
    <w:p w14:paraId="6248BBA6" w14:textId="6CA405BE" w:rsidR="00C65BCD" w:rsidRDefault="00D8412A" w:rsidP="00765140">
      <w:r>
        <w:t xml:space="preserve">If you do not want to push the file to the remote repository immediately, click </w:t>
      </w:r>
      <w:r w:rsidRPr="0059307A">
        <w:rPr>
          <w:b/>
          <w:bCs/>
        </w:rPr>
        <w:t>Close</w:t>
      </w:r>
      <w:r>
        <w:t xml:space="preserve">. </w:t>
      </w:r>
      <w:r w:rsidR="00612191">
        <w:t>You can push the file later by r</w:t>
      </w:r>
      <w:r>
        <w:t>ight-click</w:t>
      </w:r>
      <w:r w:rsidR="00612191">
        <w:t xml:space="preserve">ing </w:t>
      </w:r>
      <w:r w:rsidR="0025545E">
        <w:t xml:space="preserve">the blank area in </w:t>
      </w:r>
      <w:r w:rsidR="00E82570">
        <w:t>the desired</w:t>
      </w:r>
      <w:r w:rsidR="0025545E">
        <w:t xml:space="preserve"> folder</w:t>
      </w:r>
      <w:r w:rsidR="00612191">
        <w:t xml:space="preserve"> and choosing </w:t>
      </w:r>
      <w:r w:rsidR="007C3C85" w:rsidRPr="0059307A">
        <w:rPr>
          <w:b/>
          <w:bCs/>
        </w:rPr>
        <w:t>TortoiseGit</w:t>
      </w:r>
      <w:r w:rsidR="007C3C85">
        <w:t xml:space="preserve"> &gt; </w:t>
      </w:r>
      <w:r w:rsidRPr="0059307A">
        <w:rPr>
          <w:b/>
          <w:bCs/>
        </w:rPr>
        <w:t>Push</w:t>
      </w:r>
      <w:r w:rsidR="00D0613F">
        <w:t xml:space="preserve"> from the shortcut menu.</w:t>
      </w:r>
    </w:p>
    <w:p w14:paraId="575B6EBC" w14:textId="22198653" w:rsidR="00D21DA3" w:rsidRDefault="00D21DA3" w:rsidP="00765140">
      <w:r>
        <w:rPr>
          <w:noProof/>
        </w:rPr>
        <w:lastRenderedPageBreak/>
        <w:drawing>
          <wp:inline distT="0" distB="0" distL="0" distR="0" wp14:anchorId="4842D24D" wp14:editId="5980CC75">
            <wp:extent cx="3934800" cy="4636051"/>
            <wp:effectExtent l="0" t="0" r="889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3934800" cy="4636051"/>
                    </a:xfrm>
                    <a:prstGeom prst="rect">
                      <a:avLst/>
                    </a:prstGeom>
                  </pic:spPr>
                </pic:pic>
              </a:graphicData>
            </a:graphic>
          </wp:inline>
        </w:drawing>
      </w:r>
    </w:p>
    <w:p w14:paraId="77634DF2" w14:textId="77777777" w:rsidR="00461817" w:rsidRPr="00461817" w:rsidRDefault="00461817" w:rsidP="00765140"/>
    <w:p w14:paraId="4F4137A6" w14:textId="5589AAF2" w:rsidR="00DB6F5F" w:rsidRDefault="00DB6F5F" w:rsidP="00765140">
      <w:r>
        <w:t xml:space="preserve">In the displayed window, click </w:t>
      </w:r>
      <w:r w:rsidRPr="0059307A">
        <w:rPr>
          <w:b/>
          <w:bCs/>
        </w:rPr>
        <w:t>OK</w:t>
      </w:r>
      <w:r>
        <w:t>.</w:t>
      </w:r>
    </w:p>
    <w:p w14:paraId="7FAF4C08" w14:textId="679FE404" w:rsidR="002A2CFE" w:rsidRDefault="00332E90" w:rsidP="00765140">
      <w:pPr>
        <w:pStyle w:val="Figure"/>
      </w:pPr>
      <w:r>
        <w:rPr>
          <w:noProof/>
        </w:rPr>
        <w:lastRenderedPageBreak/>
        <w:drawing>
          <wp:inline distT="0" distB="0" distL="0" distR="0" wp14:anchorId="4DB91A1E" wp14:editId="6DED519B">
            <wp:extent cx="4427220" cy="4584062"/>
            <wp:effectExtent l="19050" t="19050" r="11430" b="26670"/>
            <wp:docPr id="255" name="图片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4433244" cy="4590300"/>
                    </a:xfrm>
                    <a:prstGeom prst="rect">
                      <a:avLst/>
                    </a:prstGeom>
                    <a:ln>
                      <a:solidFill>
                        <a:schemeClr val="bg1">
                          <a:lumMod val="85000"/>
                        </a:schemeClr>
                      </a:solidFill>
                    </a:ln>
                  </pic:spPr>
                </pic:pic>
              </a:graphicData>
            </a:graphic>
          </wp:inline>
        </w:drawing>
      </w:r>
    </w:p>
    <w:p w14:paraId="37B22F8E" w14:textId="77777777" w:rsidR="00461817" w:rsidRPr="00461817" w:rsidRDefault="00461817" w:rsidP="00765140"/>
    <w:p w14:paraId="1C39D678" w14:textId="75CA8D4C" w:rsidR="00AE4343" w:rsidRDefault="00AE4343" w:rsidP="00765140">
      <w:r>
        <w:t xml:space="preserve">Open the remote repository. The </w:t>
      </w:r>
      <w:r w:rsidRPr="0059307A">
        <w:rPr>
          <w:b/>
          <w:bCs/>
        </w:rPr>
        <w:t>helloworld.py</w:t>
      </w:r>
      <w:r>
        <w:t xml:space="preserve"> file has been pushed.</w:t>
      </w:r>
    </w:p>
    <w:p w14:paraId="108DFA2C" w14:textId="122B29D5" w:rsidR="00652FBA" w:rsidRDefault="00B22830" w:rsidP="00B22830">
      <w:r>
        <w:rPr>
          <w:noProof/>
        </w:rPr>
        <w:drawing>
          <wp:inline distT="0" distB="0" distL="0" distR="0" wp14:anchorId="150063BA" wp14:editId="5698F3F3">
            <wp:extent cx="4532400" cy="1115820"/>
            <wp:effectExtent l="19050" t="19050" r="20955" b="27305"/>
            <wp:docPr id="222"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4532400" cy="1115820"/>
                    </a:xfrm>
                    <a:prstGeom prst="rect">
                      <a:avLst/>
                    </a:prstGeom>
                    <a:ln>
                      <a:solidFill>
                        <a:schemeClr val="bg1">
                          <a:lumMod val="75000"/>
                        </a:schemeClr>
                      </a:solidFill>
                    </a:ln>
                  </pic:spPr>
                </pic:pic>
              </a:graphicData>
            </a:graphic>
          </wp:inline>
        </w:drawing>
      </w:r>
    </w:p>
    <w:p w14:paraId="49D73121" w14:textId="77777777" w:rsidR="00461817" w:rsidRPr="00461817" w:rsidRDefault="00461817" w:rsidP="00765140"/>
    <w:p w14:paraId="1153C9E1" w14:textId="30B7CE20" w:rsidR="00DF6857" w:rsidRPr="00AE4343" w:rsidRDefault="00DF6857" w:rsidP="00765140">
      <w:pPr>
        <w:pStyle w:val="40"/>
      </w:pPr>
      <w:bookmarkStart w:id="66" w:name="_Toc46764409"/>
      <w:r>
        <w:t>Pull</w:t>
      </w:r>
      <w:bookmarkEnd w:id="66"/>
    </w:p>
    <w:p w14:paraId="21A52890" w14:textId="5F9BFF97" w:rsidR="00DF6857" w:rsidRDefault="00DF6857" w:rsidP="00765140">
      <w:pPr>
        <w:keepNext/>
      </w:pPr>
      <w:r>
        <w:t xml:space="preserve">Assume that developer B modifies the </w:t>
      </w:r>
      <w:r w:rsidRPr="0059307A">
        <w:rPr>
          <w:b/>
          <w:bCs/>
        </w:rPr>
        <w:t>helloworld.py</w:t>
      </w:r>
      <w:r>
        <w:t xml:space="preserve"> file and pushes it to the remote repository. Now, you need to pull the modifications made by developer B to your local repository. You can create another repository on your local PC to </w:t>
      </w:r>
      <w:r>
        <w:lastRenderedPageBreak/>
        <w:t xml:space="preserve">simulate operations made by developer B. On the local PC, use TortoiseGit to clone the remote repository to the </w:t>
      </w:r>
      <w:r w:rsidRPr="0059307A">
        <w:rPr>
          <w:b/>
          <w:bCs/>
        </w:rPr>
        <w:t>ScrumDev_B</w:t>
      </w:r>
      <w:r>
        <w:t xml:space="preserve"> folder.</w:t>
      </w:r>
    </w:p>
    <w:p w14:paraId="0CF41A99" w14:textId="3CD03A34" w:rsidR="00573264" w:rsidRDefault="00573264" w:rsidP="00765140">
      <w:r>
        <w:rPr>
          <w:noProof/>
        </w:rPr>
        <w:drawing>
          <wp:inline distT="0" distB="0" distL="0" distR="0" wp14:anchorId="13E2D3C9" wp14:editId="04EB5449">
            <wp:extent cx="4457700" cy="3286155"/>
            <wp:effectExtent l="19050" t="19050" r="19050" b="28575"/>
            <wp:docPr id="259" name="图片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4462601" cy="3289768"/>
                    </a:xfrm>
                    <a:prstGeom prst="rect">
                      <a:avLst/>
                    </a:prstGeom>
                    <a:ln>
                      <a:solidFill>
                        <a:schemeClr val="bg1">
                          <a:lumMod val="75000"/>
                        </a:schemeClr>
                      </a:solidFill>
                    </a:ln>
                  </pic:spPr>
                </pic:pic>
              </a:graphicData>
            </a:graphic>
          </wp:inline>
        </w:drawing>
      </w:r>
    </w:p>
    <w:p w14:paraId="5F8490F5" w14:textId="77777777" w:rsidR="00461817" w:rsidRPr="00461817" w:rsidRDefault="00461817" w:rsidP="00765140"/>
    <w:p w14:paraId="279598EC" w14:textId="3F7016B7" w:rsidR="00573264" w:rsidRDefault="00573264" w:rsidP="00765140">
      <w:r>
        <w:t xml:space="preserve">Modify the </w:t>
      </w:r>
      <w:r w:rsidRPr="0059307A">
        <w:rPr>
          <w:b/>
          <w:bCs/>
        </w:rPr>
        <w:t>helloworld.py</w:t>
      </w:r>
      <w:r>
        <w:t xml:space="preserve"> file as follows:</w:t>
      </w:r>
    </w:p>
    <w:p w14:paraId="7091B9A8" w14:textId="696CB158" w:rsidR="00557C93" w:rsidRDefault="00573264" w:rsidP="00765140">
      <w:r>
        <w:t>print("Hello World !\nI'm xxx")</w:t>
      </w:r>
    </w:p>
    <w:p w14:paraId="2B4DCD8F" w14:textId="65BE8C13" w:rsidR="00DF6857" w:rsidRDefault="00DF6857" w:rsidP="00765140">
      <w:r>
        <w:t xml:space="preserve">Commit the modified </w:t>
      </w:r>
      <w:r w:rsidRPr="0059307A">
        <w:rPr>
          <w:b/>
          <w:bCs/>
        </w:rPr>
        <w:t>helloworld.py</w:t>
      </w:r>
      <w:r>
        <w:t xml:space="preserve"> file to the local repository and then push it to the remote repository.</w:t>
      </w:r>
    </w:p>
    <w:p w14:paraId="6C24E214" w14:textId="435B2C51" w:rsidR="000A451F" w:rsidRDefault="000A451F" w:rsidP="00765140">
      <w:r>
        <w:rPr>
          <w:noProof/>
        </w:rPr>
        <w:drawing>
          <wp:inline distT="0" distB="0" distL="0" distR="0" wp14:anchorId="1BBFF692" wp14:editId="3C9E7DF8">
            <wp:extent cx="5000400" cy="3196127"/>
            <wp:effectExtent l="19050" t="19050" r="10160" b="23495"/>
            <wp:docPr id="235" name="图片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5000400" cy="3196127"/>
                    </a:xfrm>
                    <a:prstGeom prst="rect">
                      <a:avLst/>
                    </a:prstGeom>
                    <a:ln>
                      <a:solidFill>
                        <a:schemeClr val="bg1">
                          <a:lumMod val="75000"/>
                        </a:schemeClr>
                      </a:solidFill>
                    </a:ln>
                  </pic:spPr>
                </pic:pic>
              </a:graphicData>
            </a:graphic>
          </wp:inline>
        </w:drawing>
      </w:r>
    </w:p>
    <w:p w14:paraId="0F341971" w14:textId="77777777" w:rsidR="00461817" w:rsidRPr="00461817" w:rsidRDefault="00461817" w:rsidP="00765140"/>
    <w:p w14:paraId="412F139A" w14:textId="67EDBCF6" w:rsidR="00DF6857" w:rsidRDefault="00512B11" w:rsidP="00765140">
      <w:r>
        <w:t>Now, you need to pull the modifications made by developer B to your local repository using TortoiseGit. Go to the folder where the local Git repository is located.</w:t>
      </w:r>
    </w:p>
    <w:p w14:paraId="0B9435DC" w14:textId="7167E642" w:rsidR="007814B1" w:rsidRDefault="007814B1" w:rsidP="00765140">
      <w:r>
        <w:rPr>
          <w:noProof/>
        </w:rPr>
        <w:drawing>
          <wp:inline distT="0" distB="0" distL="0" distR="0" wp14:anchorId="39F96B96" wp14:editId="6EEAF781">
            <wp:extent cx="3169423" cy="1349201"/>
            <wp:effectExtent l="19050" t="19050" r="12065" b="2286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3210140" cy="1366534"/>
                    </a:xfrm>
                    <a:prstGeom prst="rect">
                      <a:avLst/>
                    </a:prstGeom>
                    <a:ln>
                      <a:solidFill>
                        <a:schemeClr val="bg1">
                          <a:lumMod val="85000"/>
                        </a:schemeClr>
                      </a:solidFill>
                    </a:ln>
                  </pic:spPr>
                </pic:pic>
              </a:graphicData>
            </a:graphic>
          </wp:inline>
        </w:drawing>
      </w:r>
    </w:p>
    <w:p w14:paraId="5CC0CC21" w14:textId="77777777" w:rsidR="00461817" w:rsidRPr="00461817" w:rsidRDefault="00461817" w:rsidP="00765140"/>
    <w:p w14:paraId="696C433E" w14:textId="7BF50727" w:rsidR="00B33900" w:rsidRDefault="00B33900" w:rsidP="00765140">
      <w:r>
        <w:t xml:space="preserve">Right-click the blank area of the folder and choose </w:t>
      </w:r>
      <w:r w:rsidRPr="0059307A">
        <w:rPr>
          <w:b/>
          <w:bCs/>
        </w:rPr>
        <w:t>Git Sync</w:t>
      </w:r>
      <w:r>
        <w:t xml:space="preserve"> from the shortcut menu.</w:t>
      </w:r>
    </w:p>
    <w:p w14:paraId="72AA5271" w14:textId="17910E3B" w:rsidR="001D1A55" w:rsidRDefault="007814B1" w:rsidP="007814B1">
      <w:pPr>
        <w:ind w:firstLineChars="100" w:firstLine="210"/>
      </w:pPr>
      <w:r>
        <w:rPr>
          <w:noProof/>
        </w:rPr>
        <w:drawing>
          <wp:inline distT="0" distB="0" distL="0" distR="0" wp14:anchorId="15005F33" wp14:editId="2B240DED">
            <wp:extent cx="2258170" cy="3815785"/>
            <wp:effectExtent l="0" t="0" r="889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2298277" cy="3883556"/>
                    </a:xfrm>
                    <a:prstGeom prst="rect">
                      <a:avLst/>
                    </a:prstGeom>
                  </pic:spPr>
                </pic:pic>
              </a:graphicData>
            </a:graphic>
          </wp:inline>
        </w:drawing>
      </w:r>
    </w:p>
    <w:p w14:paraId="6B640426" w14:textId="77777777" w:rsidR="00461817" w:rsidRPr="00461817" w:rsidRDefault="00461817" w:rsidP="00765140"/>
    <w:p w14:paraId="37DDB5A4" w14:textId="7694D226" w:rsidR="00996368" w:rsidRDefault="00996368" w:rsidP="00765140">
      <w:r>
        <w:t xml:space="preserve">In the displayed window, click </w:t>
      </w:r>
      <w:r w:rsidRPr="0059307A">
        <w:rPr>
          <w:b/>
          <w:bCs/>
        </w:rPr>
        <w:t>Pull</w:t>
      </w:r>
      <w:r>
        <w:t xml:space="preserve"> to pull updates from the remote repository.</w:t>
      </w:r>
    </w:p>
    <w:p w14:paraId="68F785B0" w14:textId="5B835460" w:rsidR="00996368" w:rsidRDefault="00996368" w:rsidP="00765140">
      <w:pPr>
        <w:pStyle w:val="Figure"/>
      </w:pPr>
      <w:r>
        <w:rPr>
          <w:noProof/>
        </w:rPr>
        <w:lastRenderedPageBreak/>
        <w:drawing>
          <wp:inline distT="0" distB="0" distL="0" distR="0" wp14:anchorId="05D8359A" wp14:editId="57ABDB8D">
            <wp:extent cx="4490209" cy="3596640"/>
            <wp:effectExtent l="19050" t="19050" r="24765" b="22860"/>
            <wp:docPr id="267" name="图片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4493372" cy="3599174"/>
                    </a:xfrm>
                    <a:prstGeom prst="rect">
                      <a:avLst/>
                    </a:prstGeom>
                    <a:ln>
                      <a:solidFill>
                        <a:schemeClr val="bg1">
                          <a:lumMod val="75000"/>
                        </a:schemeClr>
                      </a:solidFill>
                    </a:ln>
                  </pic:spPr>
                </pic:pic>
              </a:graphicData>
            </a:graphic>
          </wp:inline>
        </w:drawing>
      </w:r>
    </w:p>
    <w:p w14:paraId="770010CD" w14:textId="77777777" w:rsidR="00461817" w:rsidRPr="00461817" w:rsidRDefault="00461817" w:rsidP="00765140"/>
    <w:p w14:paraId="03DABFF8" w14:textId="79F09FD5" w:rsidR="00DF6857" w:rsidRDefault="00DF6857" w:rsidP="00765140">
      <w:r>
        <w:t xml:space="preserve">Open the </w:t>
      </w:r>
      <w:r w:rsidRPr="0059307A">
        <w:rPr>
          <w:b/>
          <w:bCs/>
        </w:rPr>
        <w:t>helloworld.py</w:t>
      </w:r>
      <w:r>
        <w:t xml:space="preserve"> file. You can see that the modifications made by developer B have been updated in this file.</w:t>
      </w:r>
    </w:p>
    <w:p w14:paraId="1A507F89" w14:textId="5716AC46" w:rsidR="00512FFE" w:rsidRDefault="007814B1" w:rsidP="007814B1">
      <w:r>
        <w:rPr>
          <w:noProof/>
        </w:rPr>
        <w:drawing>
          <wp:inline distT="0" distB="0" distL="0" distR="0" wp14:anchorId="4AB6A67C" wp14:editId="5CEDAF9E">
            <wp:extent cx="2231169" cy="729140"/>
            <wp:effectExtent l="19050" t="19050" r="17145" b="1397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2345041" cy="766353"/>
                    </a:xfrm>
                    <a:prstGeom prst="rect">
                      <a:avLst/>
                    </a:prstGeom>
                    <a:ln>
                      <a:solidFill>
                        <a:schemeClr val="bg1">
                          <a:lumMod val="85000"/>
                        </a:schemeClr>
                      </a:solidFill>
                    </a:ln>
                  </pic:spPr>
                </pic:pic>
              </a:graphicData>
            </a:graphic>
          </wp:inline>
        </w:drawing>
      </w:r>
    </w:p>
    <w:p w14:paraId="28878334" w14:textId="77777777" w:rsidR="00576FCF" w:rsidRDefault="00576FCF" w:rsidP="00765140">
      <w:pPr>
        <w:sectPr w:rsidR="00576FCF" w:rsidSect="00115D3F">
          <w:pgSz w:w="11907" w:h="16840" w:code="9"/>
          <w:pgMar w:top="1701" w:right="1134" w:bottom="1701" w:left="1134" w:header="567" w:footer="567" w:gutter="0"/>
          <w:cols w:space="425"/>
          <w:docGrid w:linePitch="312"/>
        </w:sectPr>
      </w:pPr>
    </w:p>
    <w:p w14:paraId="62ADB941" w14:textId="4C6D5CA3" w:rsidR="00A10887" w:rsidRDefault="00376E9E" w:rsidP="00765140">
      <w:pPr>
        <w:pStyle w:val="1"/>
      </w:pPr>
      <w:bookmarkStart w:id="67" w:name="_Toc41056471"/>
      <w:bookmarkStart w:id="68" w:name="_Toc46764410"/>
      <w:r>
        <w:lastRenderedPageBreak/>
        <w:t>Gitflow Workflow Practice</w:t>
      </w:r>
      <w:bookmarkEnd w:id="67"/>
      <w:bookmarkEnd w:id="68"/>
    </w:p>
    <w:p w14:paraId="6DDA889F" w14:textId="74EF9315" w:rsidR="00F66FB6" w:rsidRDefault="001073E1" w:rsidP="00765140">
      <w:pPr>
        <w:pStyle w:val="2"/>
        <w:rPr>
          <w:lang w:eastAsia="zh-CN"/>
        </w:rPr>
      </w:pPr>
      <w:bookmarkStart w:id="69" w:name="_Toc41056472"/>
      <w:bookmarkStart w:id="70" w:name="_Toc46764411"/>
      <w:r>
        <w:t>Background</w:t>
      </w:r>
      <w:bookmarkEnd w:id="69"/>
      <w:bookmarkEnd w:id="70"/>
    </w:p>
    <w:p w14:paraId="793D2B90" w14:textId="206F8E9E" w:rsidR="00B73FAC" w:rsidRDefault="001067FA" w:rsidP="00765140">
      <w:r>
        <w:t xml:space="preserve">Now, </w:t>
      </w:r>
      <w:r w:rsidR="001E6AA8">
        <w:rPr>
          <w:rFonts w:hint="eastAsia"/>
        </w:rPr>
        <w:t>you</w:t>
      </w:r>
      <w:r w:rsidR="001E6AA8">
        <w:t xml:space="preserve"> </w:t>
      </w:r>
      <w:r>
        <w:t>have learned the basic operations in the local Git repository and operations for interacting with the remote repository on CodeHub. In real-world software development, the use of Git is often more complex. A proper Git workflow can effectively improve project management and team collaborative development capabilities. A Git workflow is a branching strategy for code management and serves project process management and team collaborative development.</w:t>
      </w:r>
    </w:p>
    <w:p w14:paraId="13DB5A37" w14:textId="08990A38" w:rsidR="00175F3C" w:rsidRDefault="00175F3C" w:rsidP="00765140">
      <w:r>
        <w:t>Gitflow is a Git workflow used to manage large projects. This experiment guides you through the Gitflow workflow process. On completion of this experiment, you will be able to</w:t>
      </w:r>
      <w:r w:rsidR="001E6AA8">
        <w:t xml:space="preserve"> understand</w:t>
      </w:r>
      <w:r>
        <w:t>:</w:t>
      </w:r>
    </w:p>
    <w:p w14:paraId="617D9234" w14:textId="455D43E0" w:rsidR="00B34299" w:rsidRDefault="00B34299" w:rsidP="00765140">
      <w:pPr>
        <w:pStyle w:val="ItemList"/>
      </w:pPr>
      <w:r>
        <w:t>What is Gitflow.</w:t>
      </w:r>
    </w:p>
    <w:p w14:paraId="39939FB7" w14:textId="2CEC0500" w:rsidR="00B34299" w:rsidRDefault="00B34299" w:rsidP="00765140">
      <w:pPr>
        <w:pStyle w:val="ItemList"/>
      </w:pPr>
      <w:r>
        <w:t>How Gitflow works.</w:t>
      </w:r>
    </w:p>
    <w:p w14:paraId="33D5BD15" w14:textId="029B6E82" w:rsidR="005332F2" w:rsidRDefault="005332F2" w:rsidP="00765140">
      <w:pPr>
        <w:pStyle w:val="3"/>
      </w:pPr>
      <w:bookmarkStart w:id="71" w:name="_Toc41056473"/>
      <w:bookmarkStart w:id="72" w:name="_Toc46764412"/>
      <w:r>
        <w:t>Gitflow</w:t>
      </w:r>
      <w:bookmarkEnd w:id="71"/>
      <w:r w:rsidR="001142BA">
        <w:t xml:space="preserve"> Overview</w:t>
      </w:r>
      <w:bookmarkEnd w:id="72"/>
    </w:p>
    <w:p w14:paraId="2CA7720C" w14:textId="1EC8B53F" w:rsidR="00942A87" w:rsidRDefault="00942A87" w:rsidP="00765140">
      <w:r>
        <w:t>Gitflow is a branching strategy for code manage</w:t>
      </w:r>
      <w:r w:rsidRPr="00461817">
        <w:t>ment and is ideal for large project management. It assigns specific roles to different branches and defines how and when they should interact. The following fi</w:t>
      </w:r>
      <w:r>
        <w:t xml:space="preserve">gure shows the Gitflow </w:t>
      </w:r>
      <w:r w:rsidR="002E3C0B">
        <w:t>workflow</w:t>
      </w:r>
      <w:r>
        <w:t>.</w:t>
      </w:r>
    </w:p>
    <w:p w14:paraId="5CCBDC9D" w14:textId="3AEDC10F" w:rsidR="00175F3C" w:rsidRDefault="00E1759A" w:rsidP="00765140">
      <w:r>
        <w:rPr>
          <w:noProof/>
        </w:rPr>
        <w:lastRenderedPageBreak/>
        <w:drawing>
          <wp:inline distT="0" distB="0" distL="0" distR="0" wp14:anchorId="70D3E380" wp14:editId="61BFA1D5">
            <wp:extent cx="5005136" cy="3095625"/>
            <wp:effectExtent l="0" t="0" r="5080" b="0"/>
            <wp:docPr id="271" name="图片 271" descr="https://support.huaweicloud.com/bestpractice-codehub/zh-cn_image_01828280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support.huaweicloud.com/bestpractice-codehub/zh-cn_image_0182828020.pn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026697" cy="3108960"/>
                    </a:xfrm>
                    <a:prstGeom prst="rect">
                      <a:avLst/>
                    </a:prstGeom>
                    <a:noFill/>
                    <a:ln>
                      <a:noFill/>
                    </a:ln>
                  </pic:spPr>
                </pic:pic>
              </a:graphicData>
            </a:graphic>
          </wp:inline>
        </w:drawing>
      </w:r>
    </w:p>
    <w:p w14:paraId="6502734D" w14:textId="77777777" w:rsidR="00461817" w:rsidRPr="00461817" w:rsidRDefault="00461817" w:rsidP="00765140"/>
    <w:p w14:paraId="63E45077" w14:textId="754EAAC3" w:rsidR="00870805" w:rsidRPr="00305B43" w:rsidRDefault="00870805" w:rsidP="00765140">
      <w:pPr>
        <w:rPr>
          <w:b/>
        </w:rPr>
      </w:pPr>
      <w:r w:rsidRPr="00305B43">
        <w:rPr>
          <w:b/>
        </w:rPr>
        <w:t>How It Works</w:t>
      </w:r>
    </w:p>
    <w:p w14:paraId="48EFD6AC" w14:textId="42826259" w:rsidR="00870805" w:rsidRPr="00CF4AEA" w:rsidRDefault="00870805" w:rsidP="00765140">
      <w:pPr>
        <w:pStyle w:val="ItemList"/>
        <w:rPr>
          <w:b/>
          <w:bCs/>
        </w:rPr>
      </w:pPr>
      <w:r w:rsidRPr="00CF4AEA">
        <w:rPr>
          <w:b/>
          <w:bCs/>
        </w:rPr>
        <w:t>Master branch</w:t>
      </w:r>
    </w:p>
    <w:p w14:paraId="340B5E79" w14:textId="32182BB1" w:rsidR="00870805" w:rsidRPr="00461817" w:rsidRDefault="00870805" w:rsidP="00765140">
      <w:pPr>
        <w:pStyle w:val="ItemListText"/>
      </w:pPr>
      <w:r>
        <w:t>It is the production-ready branch and the most stable. Developers cannot commit anything directly to the master branch. Instead, they should merge commits from other branches to the master branch. Many enterprises ha</w:t>
      </w:r>
      <w:r w:rsidR="00E90AA2">
        <w:t>ve the master branch protected and</w:t>
      </w:r>
      <w:r>
        <w:t xml:space="preserve"> only the maintenance personnel can perform operations in this branch.</w:t>
      </w:r>
    </w:p>
    <w:p w14:paraId="33342791" w14:textId="7420B5C7" w:rsidR="00870805" w:rsidRPr="00CF4AEA" w:rsidRDefault="00870805" w:rsidP="00765140">
      <w:pPr>
        <w:pStyle w:val="ItemList"/>
        <w:rPr>
          <w:b/>
          <w:bCs/>
        </w:rPr>
      </w:pPr>
      <w:r w:rsidRPr="00CF4AEA">
        <w:rPr>
          <w:b/>
          <w:bCs/>
        </w:rPr>
        <w:t>Hotfix branch</w:t>
      </w:r>
    </w:p>
    <w:p w14:paraId="72DEB6D2" w14:textId="3BBFC7CD" w:rsidR="00870805" w:rsidRPr="00461817" w:rsidRDefault="00870805" w:rsidP="00765140">
      <w:pPr>
        <w:pStyle w:val="ItemListText"/>
      </w:pPr>
      <w:r>
        <w:t xml:space="preserve">It is a temporary fix branch created from the master branch to fix frontline emergency bugs. As soon as the fix is complete, the hotfix branch should be merged </w:t>
      </w:r>
      <w:r w:rsidR="005C31B0">
        <w:t>to</w:t>
      </w:r>
      <w:r>
        <w:t xml:space="preserve"> both master and develop branches, and the master branch needs to be tagged with a new version number.</w:t>
      </w:r>
    </w:p>
    <w:p w14:paraId="65188BA0" w14:textId="07329A6F" w:rsidR="00870805" w:rsidRPr="00CF4AEA" w:rsidRDefault="00870805" w:rsidP="00765140">
      <w:pPr>
        <w:pStyle w:val="ItemList"/>
        <w:rPr>
          <w:b/>
          <w:bCs/>
        </w:rPr>
      </w:pPr>
      <w:r w:rsidRPr="00CF4AEA">
        <w:rPr>
          <w:b/>
          <w:bCs/>
        </w:rPr>
        <w:t>Develop branch</w:t>
      </w:r>
    </w:p>
    <w:p w14:paraId="79B16458" w14:textId="37DE1297" w:rsidR="00870805" w:rsidRPr="00461817" w:rsidRDefault="00870805" w:rsidP="00765140">
      <w:pPr>
        <w:pStyle w:val="ItemListText"/>
      </w:pPr>
      <w:r>
        <w:t xml:space="preserve">It is created from the master branch and used for function integration. It contains all </w:t>
      </w:r>
      <w:r w:rsidR="0072733D">
        <w:t xml:space="preserve">the </w:t>
      </w:r>
      <w:r>
        <w:t>code to be released in the next version and is used for development integration and system testing.</w:t>
      </w:r>
    </w:p>
    <w:p w14:paraId="25638167" w14:textId="76717900" w:rsidR="00870805" w:rsidRPr="00CF4AEA" w:rsidRDefault="00870805" w:rsidP="00765140">
      <w:pPr>
        <w:pStyle w:val="ItemList"/>
        <w:rPr>
          <w:b/>
          <w:bCs/>
        </w:rPr>
      </w:pPr>
      <w:r w:rsidRPr="00CF4AEA">
        <w:rPr>
          <w:b/>
          <w:bCs/>
        </w:rPr>
        <w:t>Release branch</w:t>
      </w:r>
    </w:p>
    <w:p w14:paraId="75680297" w14:textId="35C4BD33" w:rsidR="00870805" w:rsidRPr="00461817" w:rsidRDefault="00870805" w:rsidP="00765140">
      <w:pPr>
        <w:pStyle w:val="ItemListText"/>
      </w:pPr>
      <w:r>
        <w:t xml:space="preserve">Once it is time for a release, a release branch is created from the develop branch. Functions that are not in the release branch will be pushed to the next release. The release branch is used for release. No new features can be added </w:t>
      </w:r>
      <w:r w:rsidR="00F35C5D">
        <w:t>to the release branch</w:t>
      </w:r>
      <w:r>
        <w:t>. Only bug fixes, documentation generation, and other release-oriented tasks should go in this branch. Once it is ready for release, t</w:t>
      </w:r>
      <w:r w:rsidR="005C31B0">
        <w:t xml:space="preserve">he release branch gets merged </w:t>
      </w:r>
      <w:r>
        <w:t xml:space="preserve">to the master branch and the master branch is tagged with a </w:t>
      </w:r>
      <w:r w:rsidR="005D623A">
        <w:t xml:space="preserve">version number. In addition, the release branch </w:t>
      </w:r>
      <w:r w:rsidR="005C31B0">
        <w:t xml:space="preserve">should be merged back </w:t>
      </w:r>
      <w:r>
        <w:t>to the develop branch.</w:t>
      </w:r>
    </w:p>
    <w:p w14:paraId="32384135" w14:textId="0ACE84F2" w:rsidR="00870805" w:rsidRPr="00CF4AEA" w:rsidRDefault="00870805" w:rsidP="00765140">
      <w:pPr>
        <w:pStyle w:val="ItemList"/>
        <w:rPr>
          <w:b/>
          <w:bCs/>
        </w:rPr>
      </w:pPr>
      <w:r w:rsidRPr="00CF4AEA">
        <w:rPr>
          <w:b/>
          <w:bCs/>
        </w:rPr>
        <w:lastRenderedPageBreak/>
        <w:t>Feature branch</w:t>
      </w:r>
    </w:p>
    <w:p w14:paraId="0F72F8CB" w14:textId="3CE15302" w:rsidR="00CB6680" w:rsidRPr="00461817" w:rsidRDefault="00870805" w:rsidP="00765140">
      <w:pPr>
        <w:pStyle w:val="ItemListText"/>
      </w:pPr>
      <w:r>
        <w:t>It is used for function development. A feature branch uses the develop branch as its parent branch. After func</w:t>
      </w:r>
      <w:r w:rsidR="007E2749">
        <w:t>tion development is complete, feature branches get</w:t>
      </w:r>
      <w:r>
        <w:t xml:space="preserve"> merged back to the develop branch. Feature branches never interact directly with the master branch.</w:t>
      </w:r>
    </w:p>
    <w:p w14:paraId="37C9607C" w14:textId="7589BEA0" w:rsidR="00DB384E" w:rsidRDefault="009B3186" w:rsidP="00765140">
      <w:pPr>
        <w:pStyle w:val="2"/>
      </w:pPr>
      <w:bookmarkStart w:id="73" w:name="_Toc41056474"/>
      <w:bookmarkStart w:id="74" w:name="_Toc46764413"/>
      <w:r>
        <w:t xml:space="preserve">Experiment </w:t>
      </w:r>
      <w:r w:rsidR="00DB384E">
        <w:t>Introduction</w:t>
      </w:r>
      <w:bookmarkEnd w:id="73"/>
      <w:bookmarkEnd w:id="74"/>
    </w:p>
    <w:p w14:paraId="12D48E84" w14:textId="10007E92" w:rsidR="001D66A2" w:rsidRPr="001D66A2" w:rsidRDefault="003F558E" w:rsidP="00765140">
      <w:pPr>
        <w:pStyle w:val="3"/>
        <w:rPr>
          <w:lang w:eastAsia="en-US"/>
        </w:rPr>
      </w:pPr>
      <w:bookmarkStart w:id="75" w:name="_Toc41056475"/>
      <w:bookmarkStart w:id="76" w:name="_Toc46764414"/>
      <w:r>
        <w:t xml:space="preserve">Experiment </w:t>
      </w:r>
      <w:bookmarkEnd w:id="75"/>
      <w:r w:rsidR="00B74BD1">
        <w:t>Background</w:t>
      </w:r>
      <w:bookmarkEnd w:id="76"/>
    </w:p>
    <w:p w14:paraId="63315E16" w14:textId="71F6DB1C" w:rsidR="00F072F8" w:rsidRDefault="00B708FF" w:rsidP="00765140">
      <w:r>
        <w:t>Assume that you are working in a Fortune 500 ICT company and you are responsible for developing a flow control function by team. To implement this function, you create a feature branch and push it to the remote repository so that team members can develop this function together. After the function is develope</w:t>
      </w:r>
      <w:r w:rsidR="008F71E5">
        <w:t xml:space="preserve">d, you can merge the function </w:t>
      </w:r>
      <w:r>
        <w:t>to the develop branch and create a release branch for release. After the release is complete,</w:t>
      </w:r>
      <w:r w:rsidR="003F66C0">
        <w:t xml:space="preserve"> you merge the release branch </w:t>
      </w:r>
      <w:r>
        <w:t>to the master and develop branches.</w:t>
      </w:r>
      <w:r w:rsidR="00B30A28">
        <w:t xml:space="preserve"> However, you suddenly receive</w:t>
      </w:r>
      <w:r>
        <w:t xml:space="preserve"> a call saying that there is a bug in the current version. To solve this bug, you create a hotfix branch based on the master branch, fix the bug in the hotfix branch, and merge your modifications to the master and develop branches.</w:t>
      </w:r>
    </w:p>
    <w:p w14:paraId="6FD59668" w14:textId="196A7E1D" w:rsidR="003F558E" w:rsidRDefault="001D66A2" w:rsidP="00765140">
      <w:pPr>
        <w:pStyle w:val="3"/>
      </w:pPr>
      <w:bookmarkStart w:id="77" w:name="_Toc41056476"/>
      <w:bookmarkStart w:id="78" w:name="_Toc46764415"/>
      <w:r>
        <w:t>Procedure</w:t>
      </w:r>
      <w:bookmarkEnd w:id="77"/>
      <w:bookmarkEnd w:id="78"/>
    </w:p>
    <w:p w14:paraId="59DA6F5A" w14:textId="292AEC3C" w:rsidR="002C1088" w:rsidRDefault="002C1088" w:rsidP="00765140">
      <w:r>
        <w:t>The</w:t>
      </w:r>
      <w:r w:rsidR="00C5464F" w:rsidRPr="00C5464F">
        <w:t xml:space="preserve"> </w:t>
      </w:r>
      <w:r w:rsidR="00C5464F">
        <w:t>experiment</w:t>
      </w:r>
      <w:r>
        <w:t xml:space="preserve"> procedure is as follows:</w:t>
      </w:r>
    </w:p>
    <w:p w14:paraId="6D7D4F1B" w14:textId="5025C66B" w:rsidR="002C1088" w:rsidRDefault="002C1088" w:rsidP="00765140">
      <w:pPr>
        <w:pStyle w:val="ItemStep"/>
        <w:outlineLvl w:val="9"/>
      </w:pPr>
      <w:r>
        <w:t>Initialize a remote repository as your team's repository and create the develop branch based on the master branch.</w:t>
      </w:r>
      <w:r w:rsidR="007955F0">
        <w:t xml:space="preserve"> </w:t>
      </w:r>
    </w:p>
    <w:p w14:paraId="1105C590" w14:textId="6B8E18A9" w:rsidR="00796519" w:rsidRDefault="00796519" w:rsidP="00765140">
      <w:pPr>
        <w:pStyle w:val="ItemStep"/>
        <w:outlineLvl w:val="9"/>
      </w:pPr>
      <w:r>
        <w:t>Clone the remote repository to your local PC, create the featureA branch based on the develop branch, and push the featureA branch to the remote repository.</w:t>
      </w:r>
    </w:p>
    <w:p w14:paraId="0B81EC43" w14:textId="456B6A4E" w:rsidR="00B77CD3" w:rsidRDefault="00B77CD3" w:rsidP="00765140">
      <w:pPr>
        <w:pStyle w:val="ItemStep"/>
        <w:outlineLvl w:val="9"/>
      </w:pPr>
      <w:r>
        <w:t xml:space="preserve">After the </w:t>
      </w:r>
      <w:r w:rsidR="003D2C33">
        <w:t>flow control</w:t>
      </w:r>
      <w:r>
        <w:t xml:space="preserve"> function is developed in the featureA branch, push the changes to the remote repository.</w:t>
      </w:r>
    </w:p>
    <w:p w14:paraId="7E4DDF32" w14:textId="3C5FB214" w:rsidR="00272331" w:rsidRDefault="005C31B0" w:rsidP="00765140">
      <w:pPr>
        <w:pStyle w:val="ItemStep"/>
        <w:outlineLvl w:val="9"/>
      </w:pPr>
      <w:r>
        <w:t xml:space="preserve">Merge the featureA branch </w:t>
      </w:r>
      <w:r w:rsidR="00272331">
        <w:t>to the develop branch.</w:t>
      </w:r>
    </w:p>
    <w:p w14:paraId="67835746" w14:textId="6BB74E15" w:rsidR="007F450B" w:rsidRDefault="007F450B" w:rsidP="00765140">
      <w:pPr>
        <w:pStyle w:val="ItemStep"/>
        <w:outlineLvl w:val="9"/>
      </w:pPr>
      <w:r>
        <w:t>Pull the develop branch to your local PC, create the release-v1 branch based on the develop branch, and push the release-v1 branch to the remote repository.</w:t>
      </w:r>
    </w:p>
    <w:p w14:paraId="102D24A8" w14:textId="6040A544" w:rsidR="00F15D00" w:rsidRDefault="00F15D00" w:rsidP="00765140">
      <w:pPr>
        <w:pStyle w:val="ItemStep"/>
        <w:outlineLvl w:val="9"/>
      </w:pPr>
      <w:r>
        <w:t>Perform some release-oriented work in the release-v1 branch and push the changes to the remote repository.</w:t>
      </w:r>
    </w:p>
    <w:p w14:paraId="23D088F1" w14:textId="2A242E6E" w:rsidR="00B372F0" w:rsidRDefault="00B372F0" w:rsidP="00765140">
      <w:pPr>
        <w:pStyle w:val="ItemStep"/>
        <w:outlineLvl w:val="9"/>
      </w:pPr>
      <w:r>
        <w:t>After the release-v1 branch is ready, merge it to the master branch and tag the master branch with a versio</w:t>
      </w:r>
      <w:r w:rsidR="00BC7964">
        <w:t>n number. Then</w:t>
      </w:r>
      <w:r w:rsidR="00E777ED">
        <w:t>,</w:t>
      </w:r>
      <w:r w:rsidR="00BC7964">
        <w:t xml:space="preserve"> m</w:t>
      </w:r>
      <w:r w:rsidR="005C31B0">
        <w:t xml:space="preserve">erge the release-v1 branch </w:t>
      </w:r>
      <w:r>
        <w:t>to the develop branch.</w:t>
      </w:r>
    </w:p>
    <w:p w14:paraId="120C4930" w14:textId="59CBC558" w:rsidR="00CA6AA6" w:rsidRDefault="00CA6AA6" w:rsidP="00765140">
      <w:pPr>
        <w:pStyle w:val="ItemStep"/>
        <w:outlineLvl w:val="9"/>
      </w:pPr>
      <w:r>
        <w:t>Pull the master and develop branches to your local PC, and create a hotfix branch based on the master branch.</w:t>
      </w:r>
    </w:p>
    <w:p w14:paraId="2CEE3B9C" w14:textId="3BCC75B0" w:rsidR="00DF144D" w:rsidRDefault="00DF144D" w:rsidP="00765140">
      <w:pPr>
        <w:pStyle w:val="ItemStep"/>
        <w:outlineLvl w:val="9"/>
      </w:pPr>
      <w:r>
        <w:lastRenderedPageBreak/>
        <w:t>Fix the bug in the hotfix branch</w:t>
      </w:r>
      <w:r w:rsidR="008C6015">
        <w:t xml:space="preserve"> and p</w:t>
      </w:r>
      <w:r>
        <w:t>ush the hotfix branch to the remote repository.</w:t>
      </w:r>
    </w:p>
    <w:p w14:paraId="3CE84416" w14:textId="4A6005C0" w:rsidR="00CA6AA6" w:rsidRDefault="005C31B0" w:rsidP="00765140">
      <w:pPr>
        <w:pStyle w:val="ItemStep"/>
        <w:outlineLvl w:val="9"/>
      </w:pPr>
      <w:r>
        <w:t xml:space="preserve">Merge the hotfix branch </w:t>
      </w:r>
      <w:r w:rsidR="004D36EE">
        <w:t>to the master branch and tag the master branch with a new version number.</w:t>
      </w:r>
      <w:r w:rsidR="00124C4C">
        <w:t xml:space="preserve"> Then, m</w:t>
      </w:r>
      <w:r>
        <w:t xml:space="preserve">erge the hotfix branch </w:t>
      </w:r>
      <w:r w:rsidR="004D36EE">
        <w:t>to the develop branch.</w:t>
      </w:r>
    </w:p>
    <w:p w14:paraId="1468B65A" w14:textId="66DAAA86" w:rsidR="00B757B8" w:rsidRDefault="00B44EF4" w:rsidP="00765140">
      <w:pPr>
        <w:pStyle w:val="2"/>
      </w:pPr>
      <w:bookmarkStart w:id="79" w:name="_Toc41056477"/>
      <w:bookmarkStart w:id="80" w:name="_Toc46764416"/>
      <w:r>
        <w:t>Experiment Operations</w:t>
      </w:r>
      <w:bookmarkEnd w:id="79"/>
      <w:bookmarkEnd w:id="80"/>
    </w:p>
    <w:p w14:paraId="62397D07" w14:textId="0AB4C4BB" w:rsidR="00B757B8" w:rsidRDefault="00B757B8" w:rsidP="00765140">
      <w:r>
        <w:t xml:space="preserve">In this experiment, operations are performed in the </w:t>
      </w:r>
      <w:r w:rsidR="00EC48B1">
        <w:t xml:space="preserve">Git </w:t>
      </w:r>
      <w:r>
        <w:t>CLI.</w:t>
      </w:r>
    </w:p>
    <w:p w14:paraId="7E100D1E" w14:textId="256A1A58" w:rsidR="00854833" w:rsidRDefault="004A0DA5" w:rsidP="00765140">
      <w:pPr>
        <w:pStyle w:val="ItemStep"/>
        <w:outlineLvl w:val="9"/>
      </w:pPr>
      <w:r>
        <w:t>Create a remote repository in CodeHub and create the develop branch based on the master branch. This repository is the remote repository dedicated to your team. The flow control function that you need to develop is also developed in this repository.</w:t>
      </w:r>
    </w:p>
    <w:p w14:paraId="29B90696" w14:textId="6286854E" w:rsidR="004A0DA5" w:rsidRDefault="004A0DA5" w:rsidP="00765140">
      <w:pPr>
        <w:pStyle w:val="ItemListText"/>
      </w:pPr>
      <w:r>
        <w:t xml:space="preserve">For details about how to create a code repository in CodeHub, see </w:t>
      </w:r>
      <w:hyperlink w:anchor="_CodeHub代码仓库创建" w:history="1">
        <w:r>
          <w:rPr>
            <w:rStyle w:val="ad"/>
          </w:rPr>
          <w:t>2.3</w:t>
        </w:r>
      </w:hyperlink>
      <w:r>
        <w:t xml:space="preserve">. As shown in the following figure, a remote repository named </w:t>
      </w:r>
      <w:r>
        <w:rPr>
          <w:b/>
        </w:rPr>
        <w:t>GitflowPractice</w:t>
      </w:r>
      <w:r>
        <w:t xml:space="preserve"> has been created in CodeHub.</w:t>
      </w:r>
    </w:p>
    <w:p w14:paraId="10A8685B" w14:textId="672E7A6C" w:rsidR="00B04FF4" w:rsidRDefault="000A451F" w:rsidP="00765140">
      <w:pPr>
        <w:pStyle w:val="ItemListText"/>
      </w:pPr>
      <w:r>
        <w:rPr>
          <w:noProof/>
        </w:rPr>
        <w:drawing>
          <wp:inline distT="0" distB="0" distL="0" distR="0" wp14:anchorId="5F517021" wp14:editId="7E9BAB58">
            <wp:extent cx="4723200" cy="773725"/>
            <wp:effectExtent l="19050" t="19050" r="20320" b="26670"/>
            <wp:docPr id="236" name="图片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4723200" cy="773725"/>
                    </a:xfrm>
                    <a:prstGeom prst="rect">
                      <a:avLst/>
                    </a:prstGeom>
                    <a:ln>
                      <a:solidFill>
                        <a:schemeClr val="bg1">
                          <a:lumMod val="75000"/>
                        </a:schemeClr>
                      </a:solidFill>
                    </a:ln>
                  </pic:spPr>
                </pic:pic>
              </a:graphicData>
            </a:graphic>
          </wp:inline>
        </w:drawing>
      </w:r>
    </w:p>
    <w:p w14:paraId="38BA7F8D" w14:textId="77777777" w:rsidR="00576FCF" w:rsidRDefault="00576FCF" w:rsidP="000A451F">
      <w:pPr>
        <w:pStyle w:val="ItemListText"/>
        <w:ind w:left="0"/>
      </w:pPr>
    </w:p>
    <w:p w14:paraId="03303D74" w14:textId="35305A86" w:rsidR="008A7479" w:rsidRDefault="008A7479" w:rsidP="00765140">
      <w:pPr>
        <w:pStyle w:val="ItemListText"/>
      </w:pPr>
      <w:r>
        <w:t>Create the develop branch based on the master branch.</w:t>
      </w:r>
    </w:p>
    <w:p w14:paraId="3DC59B26" w14:textId="2622F095" w:rsidR="007A4B23" w:rsidRDefault="000A451F" w:rsidP="000A451F">
      <w:pPr>
        <w:pStyle w:val="ItemListText"/>
      </w:pPr>
      <w:r>
        <w:rPr>
          <w:noProof/>
        </w:rPr>
        <w:drawing>
          <wp:inline distT="0" distB="0" distL="0" distR="0" wp14:anchorId="2EA60287" wp14:editId="419C57D1">
            <wp:extent cx="4705200" cy="709758"/>
            <wp:effectExtent l="19050" t="19050" r="19685" b="14605"/>
            <wp:docPr id="238" name="图片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4705200" cy="709758"/>
                    </a:xfrm>
                    <a:prstGeom prst="rect">
                      <a:avLst/>
                    </a:prstGeom>
                    <a:ln>
                      <a:solidFill>
                        <a:schemeClr val="bg1">
                          <a:lumMod val="75000"/>
                        </a:schemeClr>
                      </a:solidFill>
                    </a:ln>
                  </pic:spPr>
                </pic:pic>
              </a:graphicData>
            </a:graphic>
          </wp:inline>
        </w:drawing>
      </w:r>
    </w:p>
    <w:p w14:paraId="231B5347" w14:textId="2A65DB6A" w:rsidR="007A4B23" w:rsidRDefault="007A4B23" w:rsidP="00765140">
      <w:pPr>
        <w:pStyle w:val="ItemListText"/>
      </w:pPr>
      <w:r>
        <w:rPr>
          <w:noProof/>
        </w:rPr>
        <w:drawing>
          <wp:inline distT="0" distB="0" distL="0" distR="0" wp14:anchorId="1B4064C1" wp14:editId="6214790E">
            <wp:extent cx="3910012" cy="1837492"/>
            <wp:effectExtent l="19050" t="19050" r="14605" b="10795"/>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3925896" cy="1844957"/>
                    </a:xfrm>
                    <a:prstGeom prst="rect">
                      <a:avLst/>
                    </a:prstGeom>
                    <a:ln>
                      <a:solidFill>
                        <a:schemeClr val="bg1">
                          <a:lumMod val="75000"/>
                        </a:schemeClr>
                      </a:solidFill>
                    </a:ln>
                  </pic:spPr>
                </pic:pic>
              </a:graphicData>
            </a:graphic>
          </wp:inline>
        </w:drawing>
      </w:r>
    </w:p>
    <w:p w14:paraId="7D5AA653" w14:textId="441E1048" w:rsidR="009B6BEE" w:rsidRDefault="009B6BEE" w:rsidP="00765140">
      <w:pPr>
        <w:pStyle w:val="ItemListText"/>
      </w:pPr>
      <w:r>
        <w:t>Now, the remote repository has the master and develop branches.</w:t>
      </w:r>
    </w:p>
    <w:p w14:paraId="209F2AE8" w14:textId="55D15583" w:rsidR="007A4B23" w:rsidRDefault="000A451F" w:rsidP="00765140">
      <w:pPr>
        <w:pStyle w:val="ItemListText"/>
      </w:pPr>
      <w:r>
        <w:rPr>
          <w:noProof/>
        </w:rPr>
        <w:lastRenderedPageBreak/>
        <w:drawing>
          <wp:inline distT="0" distB="0" distL="0" distR="0" wp14:anchorId="01378919" wp14:editId="0ED5568E">
            <wp:extent cx="4705200" cy="912337"/>
            <wp:effectExtent l="19050" t="19050" r="19685" b="21590"/>
            <wp:docPr id="240" name="图片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4705200" cy="912337"/>
                    </a:xfrm>
                    <a:prstGeom prst="rect">
                      <a:avLst/>
                    </a:prstGeom>
                    <a:ln>
                      <a:solidFill>
                        <a:schemeClr val="bg1">
                          <a:lumMod val="75000"/>
                        </a:schemeClr>
                      </a:solidFill>
                    </a:ln>
                  </pic:spPr>
                </pic:pic>
              </a:graphicData>
            </a:graphic>
          </wp:inline>
        </w:drawing>
      </w:r>
    </w:p>
    <w:p w14:paraId="70934D03" w14:textId="77777777" w:rsidR="00576FCF" w:rsidRDefault="00576FCF" w:rsidP="00765140">
      <w:pPr>
        <w:pStyle w:val="ItemListText"/>
      </w:pPr>
    </w:p>
    <w:p w14:paraId="6A9DFDA0" w14:textId="6E8D13EE" w:rsidR="008829D3" w:rsidRDefault="008829D3" w:rsidP="00765140">
      <w:pPr>
        <w:pStyle w:val="ItemListText"/>
      </w:pPr>
      <w:r>
        <w:t>The following figure describes this operation in the Git workflow.</w:t>
      </w:r>
    </w:p>
    <w:p w14:paraId="53B92465" w14:textId="51BEE7D6" w:rsidR="00AC5032" w:rsidRDefault="00FB4603" w:rsidP="00765140">
      <w:pPr>
        <w:pStyle w:val="ItemListText"/>
      </w:pPr>
      <w:r w:rsidRPr="00FB4603">
        <w:rPr>
          <w:noProof/>
        </w:rPr>
        <w:drawing>
          <wp:inline distT="0" distB="0" distL="0" distR="0" wp14:anchorId="57452D45" wp14:editId="4E16F4F1">
            <wp:extent cx="4733925" cy="1226732"/>
            <wp:effectExtent l="0" t="0" r="0" b="0"/>
            <wp:docPr id="280" name="图片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4782288" cy="1239265"/>
                    </a:xfrm>
                    <a:prstGeom prst="rect">
                      <a:avLst/>
                    </a:prstGeom>
                  </pic:spPr>
                </pic:pic>
              </a:graphicData>
            </a:graphic>
          </wp:inline>
        </w:drawing>
      </w:r>
    </w:p>
    <w:p w14:paraId="56F35957" w14:textId="77777777" w:rsidR="00576FCF" w:rsidRDefault="00576FCF" w:rsidP="00765140">
      <w:pPr>
        <w:pStyle w:val="ItemListText"/>
      </w:pPr>
    </w:p>
    <w:p w14:paraId="639E4DE2" w14:textId="30841A57" w:rsidR="00990636" w:rsidRDefault="00BF77A6" w:rsidP="00765140">
      <w:pPr>
        <w:pStyle w:val="ItemStep"/>
        <w:outlineLvl w:val="9"/>
      </w:pPr>
      <w:r>
        <w:t>Clone the remote repository to your local PC and create the featureA branch based on the develop branch to develop the flow control function. To ensure that team members can cooperate, push the featureA branch to the remote repository.</w:t>
      </w:r>
    </w:p>
    <w:p w14:paraId="6AFFBF65" w14:textId="28B651A5" w:rsidR="00176718" w:rsidRDefault="00176718" w:rsidP="00765140">
      <w:pPr>
        <w:pStyle w:val="101"/>
        <w:ind w:left="1701"/>
        <w:rPr>
          <w:rFonts w:cs="Huawei Sans"/>
        </w:rPr>
      </w:pPr>
      <w:r>
        <w:t xml:space="preserve">$ </w:t>
      </w:r>
      <w:r w:rsidRPr="00176718">
        <w:rPr>
          <w:rFonts w:cs="Huawei Sans"/>
        </w:rPr>
        <w:t xml:space="preserve">git clone </w:t>
      </w:r>
      <w:r w:rsidRPr="008F40CD">
        <w:t>git@codehub.devcloud.cn-north-4.huaweicloud.com:Scrum100005/GitflowPractice.git</w:t>
      </w:r>
    </w:p>
    <w:p w14:paraId="7666A42B" w14:textId="07CEAADE" w:rsidR="00BF77A6" w:rsidRDefault="00176718" w:rsidP="00765140">
      <w:pPr>
        <w:pStyle w:val="101"/>
        <w:ind w:left="1701"/>
      </w:pPr>
      <w:r>
        <w:t xml:space="preserve">                             </w:t>
      </w:r>
      <w:r>
        <w:rPr>
          <w:rFonts w:hint="eastAsia"/>
        </w:rPr>
        <w:t>#</w:t>
      </w:r>
      <w:r>
        <w:t xml:space="preserve"> Clo</w:t>
      </w:r>
      <w:r w:rsidR="004453D2">
        <w:t>ne the remote repository to your local PC.</w:t>
      </w:r>
    </w:p>
    <w:p w14:paraId="293A38C0" w14:textId="4828F355" w:rsidR="004453D2" w:rsidRDefault="004453D2" w:rsidP="00765140">
      <w:pPr>
        <w:pStyle w:val="101"/>
        <w:ind w:left="1701"/>
      </w:pPr>
      <w:r>
        <w:t xml:space="preserve">$ git checkout -b develop origin/develop         # Create the develop branch on your local PC and track the remote branch </w:t>
      </w:r>
      <w:r>
        <w:rPr>
          <w:b/>
        </w:rPr>
        <w:t>origin/develop</w:t>
      </w:r>
      <w:r>
        <w:t>.</w:t>
      </w:r>
    </w:p>
    <w:p w14:paraId="0FDCF17C" w14:textId="6EE13D8D" w:rsidR="004453D2" w:rsidRDefault="004453D2" w:rsidP="00765140">
      <w:pPr>
        <w:pStyle w:val="101"/>
        <w:ind w:left="1701"/>
      </w:pPr>
      <w:r>
        <w:t>$ git checkout -b featureA                      # Create the featureA branch based on the develop branch.</w:t>
      </w:r>
    </w:p>
    <w:p w14:paraId="34B4499E" w14:textId="58CFE282" w:rsidR="00C43FB5" w:rsidRDefault="004453D2" w:rsidP="00765140">
      <w:pPr>
        <w:pStyle w:val="101"/>
        <w:ind w:left="1701"/>
      </w:pPr>
      <w:r>
        <w:t>$ git push -u origin featureA                    # Push the featureA branch to the remote repository.</w:t>
      </w:r>
    </w:p>
    <w:p w14:paraId="4A74D5B9" w14:textId="54F959D7" w:rsidR="00C43FB5" w:rsidRDefault="00C43FB5" w:rsidP="00765140">
      <w:pPr>
        <w:pStyle w:val="ItemListText"/>
      </w:pPr>
      <w:r>
        <w:t>Now, your local Git repository has three branches: develop, featureA, and master.</w:t>
      </w:r>
    </w:p>
    <w:p w14:paraId="6B406B20" w14:textId="615E3A67" w:rsidR="003903C5" w:rsidRPr="003903C5" w:rsidRDefault="003903C5" w:rsidP="00765140">
      <w:pPr>
        <w:pStyle w:val="101"/>
        <w:ind w:left="1701"/>
        <w:rPr>
          <w:color w:val="000000" w:themeColor="text1"/>
        </w:rPr>
      </w:pPr>
      <w:r>
        <w:t>$git branch #View the branch.</w:t>
      </w:r>
    </w:p>
    <w:p w14:paraId="215A94BA" w14:textId="73176C97" w:rsidR="003903C5" w:rsidRPr="003903C5" w:rsidRDefault="003903C5" w:rsidP="00765140">
      <w:pPr>
        <w:pStyle w:val="101"/>
        <w:ind w:left="1701"/>
        <w:rPr>
          <w:color w:val="000000" w:themeColor="text1"/>
        </w:rPr>
      </w:pPr>
      <w:r>
        <w:rPr>
          <w:color w:val="000000" w:themeColor="text1"/>
        </w:rPr>
        <w:t xml:space="preserve">  develop</w:t>
      </w:r>
    </w:p>
    <w:p w14:paraId="2B085ED7" w14:textId="7D11D9AD" w:rsidR="003903C5" w:rsidRPr="003903C5" w:rsidRDefault="003903C5" w:rsidP="00765140">
      <w:pPr>
        <w:pStyle w:val="101"/>
        <w:ind w:left="1701"/>
        <w:rPr>
          <w:color w:val="000000" w:themeColor="text1"/>
        </w:rPr>
      </w:pPr>
      <w:r>
        <w:rPr>
          <w:color w:val="000000" w:themeColor="text1"/>
        </w:rPr>
        <w:t>* featureA</w:t>
      </w:r>
    </w:p>
    <w:p w14:paraId="5C0B1571" w14:textId="051AEFC0" w:rsidR="003903C5" w:rsidRPr="003903C5" w:rsidRDefault="003903C5" w:rsidP="00765140">
      <w:pPr>
        <w:pStyle w:val="101"/>
        <w:ind w:left="1701"/>
        <w:rPr>
          <w:color w:val="000000" w:themeColor="text1"/>
        </w:rPr>
      </w:pPr>
      <w:r>
        <w:rPr>
          <w:color w:val="000000" w:themeColor="text1"/>
        </w:rPr>
        <w:t xml:space="preserve">  master</w:t>
      </w:r>
    </w:p>
    <w:p w14:paraId="18F92D51" w14:textId="54A156AB" w:rsidR="00C43FB5" w:rsidRDefault="004B79DD" w:rsidP="00765140">
      <w:pPr>
        <w:pStyle w:val="ItemListText"/>
      </w:pPr>
      <w:r>
        <w:t>There are also the three branches in the remote repository.</w:t>
      </w:r>
    </w:p>
    <w:p w14:paraId="154C46EC" w14:textId="05EC938F" w:rsidR="007A4B23" w:rsidRDefault="000A451F" w:rsidP="00765140">
      <w:pPr>
        <w:pStyle w:val="ItemListText"/>
      </w:pPr>
      <w:r>
        <w:rPr>
          <w:noProof/>
        </w:rPr>
        <w:drawing>
          <wp:inline distT="0" distB="0" distL="0" distR="0" wp14:anchorId="2CE6A86B" wp14:editId="548AAB3F">
            <wp:extent cx="4694400" cy="877613"/>
            <wp:effectExtent l="19050" t="19050" r="11430" b="17780"/>
            <wp:docPr id="242" name="图片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4694400" cy="877613"/>
                    </a:xfrm>
                    <a:prstGeom prst="rect">
                      <a:avLst/>
                    </a:prstGeom>
                    <a:ln>
                      <a:solidFill>
                        <a:schemeClr val="bg1">
                          <a:lumMod val="75000"/>
                        </a:schemeClr>
                      </a:solidFill>
                    </a:ln>
                  </pic:spPr>
                </pic:pic>
              </a:graphicData>
            </a:graphic>
          </wp:inline>
        </w:drawing>
      </w:r>
    </w:p>
    <w:p w14:paraId="47C42F1F" w14:textId="77777777" w:rsidR="00576FCF" w:rsidRDefault="00576FCF" w:rsidP="00765140">
      <w:pPr>
        <w:pStyle w:val="ItemListText"/>
      </w:pPr>
    </w:p>
    <w:p w14:paraId="48343C99" w14:textId="556B1536" w:rsidR="006E3F6E" w:rsidRDefault="006E3F6E" w:rsidP="00765140">
      <w:pPr>
        <w:pStyle w:val="ItemListText"/>
      </w:pPr>
      <w:r>
        <w:t>The following figure describes this operation in the Git workflow.</w:t>
      </w:r>
    </w:p>
    <w:p w14:paraId="76C8C19A" w14:textId="586AA04B" w:rsidR="006E3F6E" w:rsidRDefault="006E3F6E" w:rsidP="00765140">
      <w:pPr>
        <w:pStyle w:val="ItemListText"/>
      </w:pPr>
      <w:r>
        <w:rPr>
          <w:noProof/>
        </w:rPr>
        <w:lastRenderedPageBreak/>
        <w:drawing>
          <wp:inline distT="0" distB="0" distL="0" distR="0" wp14:anchorId="1F4B572E" wp14:editId="4F6055FE">
            <wp:extent cx="2590800" cy="1741271"/>
            <wp:effectExtent l="0" t="0" r="0" b="0"/>
            <wp:docPr id="282" name="图片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2603428" cy="1749758"/>
                    </a:xfrm>
                    <a:prstGeom prst="rect">
                      <a:avLst/>
                    </a:prstGeom>
                  </pic:spPr>
                </pic:pic>
              </a:graphicData>
            </a:graphic>
          </wp:inline>
        </w:drawing>
      </w:r>
    </w:p>
    <w:p w14:paraId="4C5096E5" w14:textId="77777777" w:rsidR="00576FCF" w:rsidRDefault="00576FCF" w:rsidP="00765140">
      <w:pPr>
        <w:pStyle w:val="ItemListText"/>
      </w:pPr>
    </w:p>
    <w:p w14:paraId="6A8C9FDF" w14:textId="3C667316" w:rsidR="006E3F6E" w:rsidRDefault="00144469" w:rsidP="00765140">
      <w:pPr>
        <w:pStyle w:val="ItemStep"/>
        <w:outlineLvl w:val="9"/>
      </w:pPr>
      <w:r>
        <w:t xml:space="preserve">Develop the flow control function in the featureA branch. The </w:t>
      </w:r>
      <w:r>
        <w:rPr>
          <w:b/>
        </w:rPr>
        <w:t>trafficControl.py</w:t>
      </w:r>
      <w:r>
        <w:t xml:space="preserve"> file represents the new function. After the function is developed, push the changes to the remote repository.</w:t>
      </w:r>
    </w:p>
    <w:p w14:paraId="2AB02F09" w14:textId="2B918FB3" w:rsidR="00144469" w:rsidRDefault="00144469" w:rsidP="00765140">
      <w:pPr>
        <w:pStyle w:val="101"/>
        <w:ind w:left="1701"/>
      </w:pPr>
      <w:r>
        <w:t xml:space="preserve">$ touch trafficControl.py                         # Create the </w:t>
      </w:r>
      <w:r>
        <w:rPr>
          <w:b/>
        </w:rPr>
        <w:t>trafficControl.py</w:t>
      </w:r>
      <w:r>
        <w:t xml:space="preserve"> file.</w:t>
      </w:r>
    </w:p>
    <w:p w14:paraId="47430D61" w14:textId="351F05CF" w:rsidR="00A04D6B" w:rsidRDefault="00144469" w:rsidP="00765140">
      <w:pPr>
        <w:pStyle w:val="101"/>
        <w:ind w:left="1701"/>
      </w:pPr>
      <w:r>
        <w:t xml:space="preserve">$ git add trafficControl.py                       # Add the </w:t>
      </w:r>
      <w:r>
        <w:rPr>
          <w:b/>
        </w:rPr>
        <w:t>trafficControl.py</w:t>
      </w:r>
      <w:r>
        <w:t xml:space="preserve"> file to the staging area.</w:t>
      </w:r>
    </w:p>
    <w:p w14:paraId="28D77835" w14:textId="7C4A8579" w:rsidR="00144469" w:rsidRDefault="00144469" w:rsidP="00765140">
      <w:pPr>
        <w:pStyle w:val="101"/>
        <w:ind w:left="1701"/>
      </w:pPr>
      <w:r>
        <w:t xml:space="preserve">$ git commit -m "add traffic control function"     # Commit the </w:t>
      </w:r>
      <w:r w:rsidR="002F73D9">
        <w:rPr>
          <w:b/>
        </w:rPr>
        <w:t>trafficControl.py</w:t>
      </w:r>
      <w:r w:rsidR="002F73D9">
        <w:t xml:space="preserve"> </w:t>
      </w:r>
      <w:r>
        <w:t xml:space="preserve">file to the local repository. </w:t>
      </w:r>
      <w:r>
        <w:rPr>
          <w:b/>
        </w:rPr>
        <w:t>-m</w:t>
      </w:r>
      <w:r>
        <w:t xml:space="preserve"> indicates the commit message.</w:t>
      </w:r>
    </w:p>
    <w:p w14:paraId="00404F6D" w14:textId="688C6FF3" w:rsidR="00144469" w:rsidRDefault="00144469" w:rsidP="00765140">
      <w:pPr>
        <w:pStyle w:val="101"/>
        <w:ind w:left="1701"/>
      </w:pPr>
      <w:r>
        <w:t xml:space="preserve">$ git push                                      # Push the </w:t>
      </w:r>
      <w:r w:rsidR="002F73D9">
        <w:rPr>
          <w:b/>
        </w:rPr>
        <w:t>trafficControl.py</w:t>
      </w:r>
      <w:r w:rsidR="002F73D9">
        <w:t xml:space="preserve"> </w:t>
      </w:r>
      <w:r>
        <w:t>file to the remote repository.</w:t>
      </w:r>
    </w:p>
    <w:p w14:paraId="2D37F3E9" w14:textId="1F1D6B81" w:rsidR="002802CA" w:rsidRDefault="002802CA" w:rsidP="00765140">
      <w:pPr>
        <w:pStyle w:val="ItemListText"/>
      </w:pPr>
      <w:r>
        <w:t>The following figure describes this operation in the Git workflow.</w:t>
      </w:r>
    </w:p>
    <w:p w14:paraId="5597C06B" w14:textId="3623B6D1" w:rsidR="00B60416" w:rsidRDefault="00573F14" w:rsidP="00765140">
      <w:pPr>
        <w:pStyle w:val="ItemListText"/>
      </w:pPr>
      <w:r>
        <w:rPr>
          <w:noProof/>
        </w:rPr>
        <w:drawing>
          <wp:inline distT="0" distB="0" distL="0" distR="0" wp14:anchorId="2399CCAD" wp14:editId="67A3AADA">
            <wp:extent cx="3148120" cy="2034540"/>
            <wp:effectExtent l="0" t="0" r="0" b="3810"/>
            <wp:docPr id="283" name="图片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3155722" cy="2039453"/>
                    </a:xfrm>
                    <a:prstGeom prst="rect">
                      <a:avLst/>
                    </a:prstGeom>
                  </pic:spPr>
                </pic:pic>
              </a:graphicData>
            </a:graphic>
          </wp:inline>
        </w:drawing>
      </w:r>
    </w:p>
    <w:p w14:paraId="05D932B4" w14:textId="77777777" w:rsidR="0059307A" w:rsidRDefault="0059307A" w:rsidP="00765140">
      <w:pPr>
        <w:pStyle w:val="ItemListText"/>
      </w:pPr>
    </w:p>
    <w:p w14:paraId="0CDE5F64" w14:textId="6655A9B2" w:rsidR="00573F14" w:rsidRDefault="00B60416" w:rsidP="00765140">
      <w:pPr>
        <w:pStyle w:val="ItemStep"/>
        <w:outlineLvl w:val="9"/>
      </w:pPr>
      <w:r>
        <w:t>Now, you need to merge the code to the develop branch. To ensure the code quality, you need to ask other developers to review the code. In this case, you need to create a merge request on CodeHub and ask other developers to review the code.</w:t>
      </w:r>
    </w:p>
    <w:p w14:paraId="33A7C0C0" w14:textId="2ABBB4BD" w:rsidR="004875CE" w:rsidRDefault="004875CE" w:rsidP="004875CE">
      <w:pPr>
        <w:pStyle w:val="ItemStep"/>
        <w:numPr>
          <w:ilvl w:val="0"/>
          <w:numId w:val="0"/>
        </w:numPr>
        <w:ind w:left="2126"/>
        <w:outlineLvl w:val="9"/>
        <w:rPr>
          <w:b/>
        </w:rPr>
      </w:pPr>
      <w:r>
        <w:t xml:space="preserve">Click the </w:t>
      </w:r>
      <w:r w:rsidR="00C62F51">
        <w:rPr>
          <w:b/>
        </w:rPr>
        <w:t>Merge Requests</w:t>
      </w:r>
      <w:r>
        <w:rPr>
          <w:rFonts w:hint="eastAsia"/>
        </w:rPr>
        <w:t xml:space="preserve"> </w:t>
      </w:r>
      <w:r>
        <w:t xml:space="preserve">tab and click </w:t>
      </w:r>
      <w:r w:rsidR="00C62F51">
        <w:rPr>
          <w:rFonts w:hint="eastAsia"/>
          <w:b/>
        </w:rPr>
        <w:t>C</w:t>
      </w:r>
      <w:r w:rsidR="00C62F51">
        <w:rPr>
          <w:b/>
        </w:rPr>
        <w:t>reate Merge Request</w:t>
      </w:r>
      <w:r>
        <w:rPr>
          <w:rFonts w:hint="eastAsia"/>
        </w:rPr>
        <w:t>.</w:t>
      </w:r>
      <w:r w:rsidR="00A863C8">
        <w:t xml:space="preserve"> Then, select the source and destination branches for the merge request and click </w:t>
      </w:r>
      <w:r w:rsidR="00C62F51">
        <w:rPr>
          <w:b/>
        </w:rPr>
        <w:t>Next.</w:t>
      </w:r>
    </w:p>
    <w:p w14:paraId="19CEB2B9" w14:textId="66D8764E" w:rsidR="00C62F51" w:rsidRDefault="007A143F" w:rsidP="007A143F">
      <w:pPr>
        <w:pStyle w:val="ItemStep"/>
        <w:numPr>
          <w:ilvl w:val="0"/>
          <w:numId w:val="0"/>
        </w:numPr>
        <w:ind w:left="2126"/>
        <w:outlineLvl w:val="9"/>
      </w:pPr>
      <w:r>
        <w:rPr>
          <w:noProof/>
        </w:rPr>
        <w:lastRenderedPageBreak/>
        <w:drawing>
          <wp:inline distT="0" distB="0" distL="0" distR="0" wp14:anchorId="72D99BB2" wp14:editId="198D5D07">
            <wp:extent cx="4730400" cy="1091933"/>
            <wp:effectExtent l="19050" t="19050" r="13335" b="13335"/>
            <wp:docPr id="223"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4730400" cy="1091933"/>
                    </a:xfrm>
                    <a:prstGeom prst="rect">
                      <a:avLst/>
                    </a:prstGeom>
                    <a:ln>
                      <a:solidFill>
                        <a:schemeClr val="bg1">
                          <a:lumMod val="75000"/>
                        </a:schemeClr>
                      </a:solidFill>
                    </a:ln>
                  </pic:spPr>
                </pic:pic>
              </a:graphicData>
            </a:graphic>
          </wp:inline>
        </w:drawing>
      </w:r>
    </w:p>
    <w:p w14:paraId="723C1CA1" w14:textId="77777777" w:rsidR="00C62F51" w:rsidRDefault="00C62F51" w:rsidP="004875CE">
      <w:pPr>
        <w:pStyle w:val="ItemStep"/>
        <w:numPr>
          <w:ilvl w:val="0"/>
          <w:numId w:val="0"/>
        </w:numPr>
        <w:ind w:left="2126"/>
        <w:outlineLvl w:val="9"/>
      </w:pPr>
    </w:p>
    <w:p w14:paraId="0F8ACC8D" w14:textId="30B7EB16" w:rsidR="0059307A" w:rsidRDefault="007A143F" w:rsidP="00C62F51">
      <w:pPr>
        <w:pStyle w:val="ItemListText"/>
      </w:pPr>
      <w:r>
        <w:rPr>
          <w:noProof/>
        </w:rPr>
        <w:drawing>
          <wp:inline distT="0" distB="0" distL="0" distR="0" wp14:anchorId="046DCCDA" wp14:editId="4A6FB3C6">
            <wp:extent cx="4708800" cy="999014"/>
            <wp:effectExtent l="19050" t="19050" r="15875" b="10795"/>
            <wp:docPr id="224" name="图片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4708800" cy="999014"/>
                    </a:xfrm>
                    <a:prstGeom prst="rect">
                      <a:avLst/>
                    </a:prstGeom>
                    <a:ln>
                      <a:solidFill>
                        <a:schemeClr val="bg1">
                          <a:lumMod val="75000"/>
                        </a:schemeClr>
                      </a:solidFill>
                    </a:ln>
                  </pic:spPr>
                </pic:pic>
              </a:graphicData>
            </a:graphic>
          </wp:inline>
        </w:drawing>
      </w:r>
    </w:p>
    <w:p w14:paraId="3584ECA9" w14:textId="53D64A36" w:rsidR="00260061" w:rsidRDefault="00966132" w:rsidP="00765140">
      <w:pPr>
        <w:pStyle w:val="ItemListText"/>
      </w:pPr>
      <w:r>
        <w:t xml:space="preserve">On the page that is displayed, set </w:t>
      </w:r>
      <w:r w:rsidR="00C62F51">
        <w:rPr>
          <w:b/>
        </w:rPr>
        <w:t>Title</w:t>
      </w:r>
      <w:r>
        <w:t xml:space="preserve">, </w:t>
      </w:r>
      <w:r w:rsidR="00C62F51">
        <w:rPr>
          <w:rFonts w:hint="eastAsia"/>
          <w:b/>
        </w:rPr>
        <w:t>A</w:t>
      </w:r>
      <w:r w:rsidR="00C62F51">
        <w:rPr>
          <w:b/>
        </w:rPr>
        <w:t>ssignee</w:t>
      </w:r>
      <w:r>
        <w:t xml:space="preserve">, and </w:t>
      </w:r>
      <w:r w:rsidR="00C62F51" w:rsidRPr="00C62F51">
        <w:rPr>
          <w:b/>
        </w:rPr>
        <w:t>Approver</w:t>
      </w:r>
      <w:r>
        <w:t xml:space="preserve">, and click </w:t>
      </w:r>
      <w:r w:rsidR="00C62F51" w:rsidRPr="00C62F51">
        <w:rPr>
          <w:b/>
        </w:rPr>
        <w:t>OK</w:t>
      </w:r>
      <w:r>
        <w:t>. T</w:t>
      </w:r>
      <w:r w:rsidR="00C62F51">
        <w:t>he assignee</w:t>
      </w:r>
      <w:r>
        <w:t xml:space="preserve"> is the person who performs the </w:t>
      </w:r>
      <w:r w:rsidR="00C62F51">
        <w:t>merge operation, and the approver</w:t>
      </w:r>
      <w:r>
        <w:t xml:space="preserve"> is the person who reviews the code.</w:t>
      </w:r>
    </w:p>
    <w:p w14:paraId="442F1550" w14:textId="6FF1F9D9" w:rsidR="00C62F51" w:rsidRDefault="00C62F51" w:rsidP="00765140">
      <w:pPr>
        <w:pStyle w:val="ItemListText"/>
      </w:pPr>
      <w:r>
        <w:rPr>
          <w:noProof/>
        </w:rPr>
        <w:drawing>
          <wp:inline distT="0" distB="0" distL="0" distR="0" wp14:anchorId="310AF431" wp14:editId="3DAB64F5">
            <wp:extent cx="4719600" cy="1847886"/>
            <wp:effectExtent l="19050" t="19050" r="24130" b="19050"/>
            <wp:docPr id="197"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4719600" cy="1847886"/>
                    </a:xfrm>
                    <a:prstGeom prst="rect">
                      <a:avLst/>
                    </a:prstGeom>
                    <a:ln>
                      <a:solidFill>
                        <a:schemeClr val="bg1">
                          <a:lumMod val="75000"/>
                        </a:schemeClr>
                      </a:solidFill>
                    </a:ln>
                  </pic:spPr>
                </pic:pic>
              </a:graphicData>
            </a:graphic>
          </wp:inline>
        </w:drawing>
      </w:r>
    </w:p>
    <w:p w14:paraId="5AD5FA10" w14:textId="77777777" w:rsidR="0059307A" w:rsidRDefault="0059307A" w:rsidP="00765140">
      <w:pPr>
        <w:pStyle w:val="ItemListText"/>
      </w:pPr>
    </w:p>
    <w:p w14:paraId="03A4A172" w14:textId="746CC881" w:rsidR="00344F58" w:rsidRDefault="00344F58" w:rsidP="00765140">
      <w:pPr>
        <w:pStyle w:val="ItemListText"/>
      </w:pPr>
      <w:r>
        <w:t xml:space="preserve">The reviewer and the merger will receive a notification. In this experiment, you specify yourself as both </w:t>
      </w:r>
      <w:r w:rsidRPr="00461817">
        <w:t>r</w:t>
      </w:r>
      <w:r>
        <w:t xml:space="preserve">eviewer and merger. The developer can modify the code based on the review comments made by the reviewer. Assume that the flow control function is reviewed. The merger needs to click </w:t>
      </w:r>
      <w:r w:rsidR="00C62F51">
        <w:rPr>
          <w:b/>
        </w:rPr>
        <w:t xml:space="preserve">Merge </w:t>
      </w:r>
      <w:r>
        <w:t>to merge the featureA branch to the develop branch.</w:t>
      </w:r>
    </w:p>
    <w:p w14:paraId="3B413EA5" w14:textId="0305E271" w:rsidR="00C62F51" w:rsidRDefault="000A451F" w:rsidP="00765140">
      <w:pPr>
        <w:pStyle w:val="ItemListText"/>
      </w:pPr>
      <w:r>
        <w:rPr>
          <w:noProof/>
        </w:rPr>
        <w:drawing>
          <wp:inline distT="0" distB="0" distL="0" distR="0" wp14:anchorId="504682CD" wp14:editId="6641F7AB">
            <wp:extent cx="4730400" cy="1324551"/>
            <wp:effectExtent l="19050" t="19050" r="13335" b="28575"/>
            <wp:docPr id="244" name="图片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4730400" cy="1324551"/>
                    </a:xfrm>
                    <a:prstGeom prst="rect">
                      <a:avLst/>
                    </a:prstGeom>
                    <a:ln>
                      <a:solidFill>
                        <a:schemeClr val="bg1">
                          <a:lumMod val="75000"/>
                        </a:schemeClr>
                      </a:solidFill>
                    </a:ln>
                  </pic:spPr>
                </pic:pic>
              </a:graphicData>
            </a:graphic>
          </wp:inline>
        </w:drawing>
      </w:r>
    </w:p>
    <w:p w14:paraId="37C2728E" w14:textId="77777777" w:rsidR="0059307A" w:rsidRDefault="0059307A" w:rsidP="00765140">
      <w:pPr>
        <w:pStyle w:val="ItemListText"/>
      </w:pPr>
    </w:p>
    <w:p w14:paraId="1C4659BC" w14:textId="29406343" w:rsidR="00DA5091" w:rsidRDefault="00DA5091" w:rsidP="00765140">
      <w:pPr>
        <w:pStyle w:val="ItemListText"/>
      </w:pPr>
      <w:r>
        <w:t>The following figure</w:t>
      </w:r>
      <w:r w:rsidRPr="00461817">
        <w:t xml:space="preserve"> </w:t>
      </w:r>
      <w:r>
        <w:t>describes this ope</w:t>
      </w:r>
      <w:r w:rsidR="00146DA8">
        <w:t xml:space="preserve">ration in the Git workflow. </w:t>
      </w:r>
      <w:r w:rsidR="00180CFF">
        <w:t xml:space="preserve">Assume that </w:t>
      </w:r>
      <w:r>
        <w:t>another t</w:t>
      </w:r>
      <w:r w:rsidR="005C31B0">
        <w:t xml:space="preserve">eam has merged some functions </w:t>
      </w:r>
      <w:r>
        <w:t>to the develop branch before you merge the feat</w:t>
      </w:r>
      <w:r w:rsidR="00180CFF">
        <w:t>ureA branch. T</w:t>
      </w:r>
      <w:r w:rsidR="007D2293">
        <w:t xml:space="preserve">here will be </w:t>
      </w:r>
      <w:r>
        <w:t>an additional circle in the workflow of the develop branch.</w:t>
      </w:r>
    </w:p>
    <w:p w14:paraId="09FD73B6" w14:textId="00F89F90" w:rsidR="00DA5091" w:rsidRDefault="00DA5091" w:rsidP="00765140">
      <w:pPr>
        <w:pStyle w:val="ItemListText"/>
      </w:pPr>
      <w:r>
        <w:rPr>
          <w:noProof/>
        </w:rPr>
        <w:lastRenderedPageBreak/>
        <w:drawing>
          <wp:inline distT="0" distB="0" distL="0" distR="0" wp14:anchorId="4A222F15" wp14:editId="59D8E824">
            <wp:extent cx="3498574" cy="1953227"/>
            <wp:effectExtent l="0" t="0" r="6985" b="9525"/>
            <wp:docPr id="288" name="图片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3548216" cy="1980942"/>
                    </a:xfrm>
                    <a:prstGeom prst="rect">
                      <a:avLst/>
                    </a:prstGeom>
                  </pic:spPr>
                </pic:pic>
              </a:graphicData>
            </a:graphic>
          </wp:inline>
        </w:drawing>
      </w:r>
    </w:p>
    <w:p w14:paraId="68E93A78" w14:textId="77777777" w:rsidR="0059307A" w:rsidRDefault="0059307A" w:rsidP="00765140">
      <w:pPr>
        <w:pStyle w:val="ItemListText"/>
      </w:pPr>
    </w:p>
    <w:p w14:paraId="02FF6009" w14:textId="7E845BC5" w:rsidR="00682B91" w:rsidRDefault="00CA7B8F" w:rsidP="00765140">
      <w:pPr>
        <w:pStyle w:val="ItemListText"/>
      </w:pPr>
      <w:r>
        <w:t>After the flow control function is developed, you need to delete the featureA branch to ensure that the Git repository branch structure is clear.</w:t>
      </w:r>
    </w:p>
    <w:p w14:paraId="5107CFFF" w14:textId="38D47994" w:rsidR="00A161C3" w:rsidRDefault="00A161C3" w:rsidP="00765140">
      <w:pPr>
        <w:pStyle w:val="101"/>
        <w:ind w:left="1701"/>
      </w:pPr>
      <w:r>
        <w:t>$ git switch develop           # Switch to another branch before deleting the featureA branch.</w:t>
      </w:r>
    </w:p>
    <w:p w14:paraId="1791C0DB" w14:textId="691325E4" w:rsidR="00A161C3" w:rsidRDefault="00A161C3" w:rsidP="00765140">
      <w:pPr>
        <w:pStyle w:val="101"/>
        <w:ind w:left="1701"/>
      </w:pPr>
      <w:r>
        <w:t>$ git branch -d featureA       # Delete the featureA branch from your local repository.</w:t>
      </w:r>
    </w:p>
    <w:p w14:paraId="7D03B2AB" w14:textId="33E10AA5" w:rsidR="00A161C3" w:rsidRDefault="00A161C3" w:rsidP="00765140">
      <w:pPr>
        <w:pStyle w:val="101"/>
        <w:ind w:left="1701"/>
      </w:pPr>
      <w:r>
        <w:t>$ git push origin -d featureA   # Delete the featureA branch from the remote repository.</w:t>
      </w:r>
    </w:p>
    <w:p w14:paraId="4EE5A024" w14:textId="62FADCB6" w:rsidR="00703527" w:rsidRDefault="00703527" w:rsidP="00765140">
      <w:pPr>
        <w:pStyle w:val="ItemListText"/>
      </w:pPr>
      <w:r>
        <w:t>Now, the remote repository has only the master and develop branches.</w:t>
      </w:r>
    </w:p>
    <w:p w14:paraId="0C54F188" w14:textId="62A8D40C" w:rsidR="00C62F51" w:rsidRDefault="000A451F" w:rsidP="00765140">
      <w:pPr>
        <w:pStyle w:val="ItemListText"/>
      </w:pPr>
      <w:r>
        <w:rPr>
          <w:noProof/>
        </w:rPr>
        <w:drawing>
          <wp:inline distT="0" distB="0" distL="0" distR="0" wp14:anchorId="346586D3" wp14:editId="66347A47">
            <wp:extent cx="4723200" cy="1078021"/>
            <wp:effectExtent l="19050" t="19050" r="20320" b="27305"/>
            <wp:docPr id="246" name="图片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4723200" cy="1078021"/>
                    </a:xfrm>
                    <a:prstGeom prst="rect">
                      <a:avLst/>
                    </a:prstGeom>
                    <a:ln>
                      <a:solidFill>
                        <a:schemeClr val="bg1">
                          <a:lumMod val="85000"/>
                        </a:schemeClr>
                      </a:solidFill>
                    </a:ln>
                  </pic:spPr>
                </pic:pic>
              </a:graphicData>
            </a:graphic>
          </wp:inline>
        </w:drawing>
      </w:r>
    </w:p>
    <w:p w14:paraId="79E1DD06" w14:textId="77777777" w:rsidR="0059307A" w:rsidRDefault="0059307A" w:rsidP="00765140">
      <w:pPr>
        <w:pStyle w:val="ItemListText"/>
      </w:pPr>
    </w:p>
    <w:p w14:paraId="1E7078F2" w14:textId="0BEA806B" w:rsidR="00FA214B" w:rsidRDefault="00FA214B" w:rsidP="00765140">
      <w:pPr>
        <w:pStyle w:val="ItemStep"/>
        <w:outlineLvl w:val="9"/>
      </w:pPr>
      <w:r>
        <w:t>Now, the develop branch has acquired enough features for a release. To initiate a release, pull the develop branch to your local repository, create the release-v1 branch based on the local develop branch, and push the release-v1 branch to the remote repository so that team members can work on the release together.</w:t>
      </w:r>
    </w:p>
    <w:p w14:paraId="5D490FE2" w14:textId="21BD7B3C" w:rsidR="00431092" w:rsidRPr="00431092" w:rsidRDefault="00431092" w:rsidP="00765140">
      <w:pPr>
        <w:pStyle w:val="101"/>
        <w:ind w:left="1701"/>
      </w:pPr>
      <w:r>
        <w:t>$ git switch develop                      # Switch to the develop branch.</w:t>
      </w:r>
    </w:p>
    <w:p w14:paraId="6EE502BE" w14:textId="542BC890" w:rsidR="00FA214B" w:rsidRDefault="00431092" w:rsidP="00765140">
      <w:pPr>
        <w:pStyle w:val="101"/>
        <w:ind w:left="1701"/>
      </w:pPr>
      <w:r>
        <w:t>$ git pull                                # Pull the develop branch to your local repository.</w:t>
      </w:r>
    </w:p>
    <w:p w14:paraId="7A34ADEF" w14:textId="33CE2965" w:rsidR="00431092" w:rsidRDefault="00431092" w:rsidP="00765140">
      <w:pPr>
        <w:pStyle w:val="101"/>
        <w:ind w:left="1701"/>
      </w:pPr>
      <w:r>
        <w:t>$ git branch release-v1                   # Create the release-v1 branch based on the develop branch.</w:t>
      </w:r>
    </w:p>
    <w:p w14:paraId="3B450702" w14:textId="0FAF5FEF" w:rsidR="00431092" w:rsidRDefault="00431092" w:rsidP="00765140">
      <w:pPr>
        <w:pStyle w:val="101"/>
        <w:ind w:left="1701"/>
      </w:pPr>
      <w:r>
        <w:t>$ git switch release-v1                    # Switch to the release-v1 branch.</w:t>
      </w:r>
    </w:p>
    <w:p w14:paraId="1A3001C2" w14:textId="589DF83B" w:rsidR="00431092" w:rsidRDefault="00431092" w:rsidP="00765140">
      <w:pPr>
        <w:pStyle w:val="101"/>
        <w:ind w:left="1701"/>
      </w:pPr>
      <w:r>
        <w:t>$ git push -u origin release-v1             # Push the release-v1 branch to the remote repository.</w:t>
      </w:r>
    </w:p>
    <w:p w14:paraId="17D8B9DF" w14:textId="0C293E6D" w:rsidR="0014273A" w:rsidRDefault="00D65BA0" w:rsidP="00530AA7">
      <w:pPr>
        <w:pStyle w:val="ItemListText"/>
      </w:pPr>
      <w:r>
        <w:t>The following figure describes this operation in the Git workflow.</w:t>
      </w:r>
    </w:p>
    <w:p w14:paraId="327562D1" w14:textId="4B09EE44" w:rsidR="002652D4" w:rsidRDefault="002652D4" w:rsidP="00765140">
      <w:pPr>
        <w:pStyle w:val="ItemListText"/>
      </w:pPr>
      <w:r>
        <w:rPr>
          <w:noProof/>
        </w:rPr>
        <w:lastRenderedPageBreak/>
        <w:drawing>
          <wp:inline distT="0" distB="0" distL="0" distR="0" wp14:anchorId="681C8E04" wp14:editId="3C42A20E">
            <wp:extent cx="3617595" cy="2497938"/>
            <wp:effectExtent l="0" t="0" r="1905" b="0"/>
            <wp:docPr id="2" name="图片 2" descr="C:\Users\w00444843\AppData\Roaming\eSpace_Desktop\UserData\w00444843\imagefiles\8EEE023B-A6BD-49DF-9B4D-69C178535F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EEE023B-A6BD-49DF-9B4D-69C178535FE9" descr="C:\Users\w00444843\AppData\Roaming\eSpace_Desktop\UserData\w00444843\imagefiles\8EEE023B-A6BD-49DF-9B4D-69C178535FE9.png"/>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636135" cy="2510739"/>
                    </a:xfrm>
                    <a:prstGeom prst="rect">
                      <a:avLst/>
                    </a:prstGeom>
                    <a:noFill/>
                    <a:ln>
                      <a:noFill/>
                    </a:ln>
                  </pic:spPr>
                </pic:pic>
              </a:graphicData>
            </a:graphic>
          </wp:inline>
        </w:drawing>
      </w:r>
    </w:p>
    <w:p w14:paraId="3E4D3E85" w14:textId="77777777" w:rsidR="0059307A" w:rsidRDefault="0059307A" w:rsidP="00765140">
      <w:pPr>
        <w:pStyle w:val="ItemListText"/>
      </w:pPr>
    </w:p>
    <w:p w14:paraId="3061BB27" w14:textId="2DD50738" w:rsidR="007F75AB" w:rsidRDefault="009134FA" w:rsidP="00765140">
      <w:pPr>
        <w:pStyle w:val="ItemStep"/>
        <w:outlineLvl w:val="9"/>
      </w:pPr>
      <w:r>
        <w:t xml:space="preserve">Now, you can perform release-oriented tasks in the release-v1 branch. Create the </w:t>
      </w:r>
      <w:r>
        <w:rPr>
          <w:b/>
        </w:rPr>
        <w:t>release-v1.md</w:t>
      </w:r>
      <w:r>
        <w:t xml:space="preserve"> file and push it to the remote repository.</w:t>
      </w:r>
    </w:p>
    <w:p w14:paraId="1A00B915" w14:textId="370517BC" w:rsidR="009134FA" w:rsidRDefault="00F4533D" w:rsidP="00765140">
      <w:pPr>
        <w:pStyle w:val="101"/>
        <w:ind w:left="1701"/>
      </w:pPr>
      <w:r>
        <w:t xml:space="preserve">$ touch release-v1.md                         # Create the </w:t>
      </w:r>
      <w:r>
        <w:rPr>
          <w:b/>
        </w:rPr>
        <w:t>release-v1.md</w:t>
      </w:r>
      <w:r>
        <w:t xml:space="preserve"> file.</w:t>
      </w:r>
    </w:p>
    <w:p w14:paraId="1D72DCA9" w14:textId="2C088236" w:rsidR="00F4533D" w:rsidRPr="00F4533D" w:rsidRDefault="00F4533D" w:rsidP="00765140">
      <w:pPr>
        <w:pStyle w:val="101"/>
        <w:ind w:left="1701"/>
      </w:pPr>
      <w:r>
        <w:t>$ git add release-v1.md                        # Add the file to the staging area.</w:t>
      </w:r>
    </w:p>
    <w:p w14:paraId="329B4F0F" w14:textId="620908A3" w:rsidR="00431092" w:rsidRDefault="00F4533D" w:rsidP="00765140">
      <w:pPr>
        <w:pStyle w:val="101"/>
        <w:ind w:left="1701"/>
      </w:pPr>
      <w:r>
        <w:t>$ git commit -m "add release-v1.md"           # Commit the file to the local repository.</w:t>
      </w:r>
    </w:p>
    <w:p w14:paraId="24E0D61D" w14:textId="1E818279" w:rsidR="00F4533D" w:rsidRDefault="00F4533D" w:rsidP="00765140">
      <w:pPr>
        <w:pStyle w:val="101"/>
        <w:ind w:left="1701"/>
      </w:pPr>
      <w:r>
        <w:t>$ git push                                    # Push the file to the remote repository.</w:t>
      </w:r>
    </w:p>
    <w:p w14:paraId="05AE0DE2" w14:textId="65FE4579" w:rsidR="00372E01" w:rsidRDefault="00372E01" w:rsidP="00530AA7">
      <w:pPr>
        <w:pStyle w:val="ItemListText"/>
      </w:pPr>
      <w:bookmarkStart w:id="81" w:name="OLE_LINK2"/>
      <w:r>
        <w:t>The following figure describes this operation in the Git workflow.</w:t>
      </w:r>
      <w:bookmarkEnd w:id="81"/>
    </w:p>
    <w:p w14:paraId="1B9EB627" w14:textId="4DBDF4CB" w:rsidR="00530AA7" w:rsidRDefault="00530AA7" w:rsidP="00765140">
      <w:pPr>
        <w:pStyle w:val="ItemListText"/>
      </w:pPr>
      <w:r>
        <w:rPr>
          <w:noProof/>
        </w:rPr>
        <w:drawing>
          <wp:inline distT="0" distB="0" distL="0" distR="0" wp14:anchorId="41C76107" wp14:editId="6227AF5E">
            <wp:extent cx="4242816" cy="2553631"/>
            <wp:effectExtent l="0" t="0" r="5715" b="0"/>
            <wp:docPr id="4" name="图片 4" descr="C:\Users\w00444843\AppData\Roaming\eSpace_Desktop\UserData\w00444843\imagefiles\FAA9208C-CD42-42F7-A365-5FBA4047B8F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AA9208C-CD42-42F7-A365-5FBA4047B8F3" descr="C:\Users\w00444843\AppData\Roaming\eSpace_Desktop\UserData\w00444843\imagefiles\FAA9208C-CD42-42F7-A365-5FBA4047B8F3.png"/>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4258150" cy="2562860"/>
                    </a:xfrm>
                    <a:prstGeom prst="rect">
                      <a:avLst/>
                    </a:prstGeom>
                    <a:noFill/>
                    <a:ln>
                      <a:noFill/>
                    </a:ln>
                  </pic:spPr>
                </pic:pic>
              </a:graphicData>
            </a:graphic>
          </wp:inline>
        </w:drawing>
      </w:r>
    </w:p>
    <w:p w14:paraId="6082C80F" w14:textId="77777777" w:rsidR="0059307A" w:rsidRDefault="0059307A" w:rsidP="00765140">
      <w:pPr>
        <w:pStyle w:val="ItemListText"/>
      </w:pPr>
    </w:p>
    <w:p w14:paraId="3C55D2FD" w14:textId="0B1DA542" w:rsidR="00372E01" w:rsidRDefault="00372E01" w:rsidP="00765140">
      <w:pPr>
        <w:pStyle w:val="ItemStep"/>
        <w:outlineLvl w:val="9"/>
      </w:pPr>
      <w:r>
        <w:t>Now you have completed the release</w:t>
      </w:r>
      <w:r w:rsidR="006D10A1">
        <w:t>-oriented</w:t>
      </w:r>
      <w:r>
        <w:t xml:space="preserve"> work related to the release-v1 branch. You need t</w:t>
      </w:r>
      <w:r w:rsidR="005C31B0">
        <w:t xml:space="preserve">o merge the release-v1 branch </w:t>
      </w:r>
      <w:r>
        <w:t>to the master branch and tag the master branch. You also need to merge the release-v1 branch to the develop branch. These operations are performed in the remote repository.</w:t>
      </w:r>
    </w:p>
    <w:p w14:paraId="2BE9A4E5" w14:textId="795AA6FA" w:rsidR="00C62F51" w:rsidRDefault="007A143F" w:rsidP="00C62F51">
      <w:pPr>
        <w:pStyle w:val="ItemStep"/>
        <w:numPr>
          <w:ilvl w:val="0"/>
          <w:numId w:val="0"/>
        </w:numPr>
        <w:ind w:left="1701" w:firstLine="399"/>
        <w:outlineLvl w:val="9"/>
      </w:pPr>
      <w:r>
        <w:rPr>
          <w:noProof/>
        </w:rPr>
        <w:lastRenderedPageBreak/>
        <w:drawing>
          <wp:inline distT="0" distB="0" distL="0" distR="0" wp14:anchorId="0FA77E68" wp14:editId="70972921">
            <wp:extent cx="4723200" cy="1093701"/>
            <wp:effectExtent l="19050" t="19050" r="20320" b="11430"/>
            <wp:docPr id="225" name="图片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4723200" cy="1093701"/>
                    </a:xfrm>
                    <a:prstGeom prst="rect">
                      <a:avLst/>
                    </a:prstGeom>
                    <a:ln>
                      <a:solidFill>
                        <a:schemeClr val="bg1">
                          <a:lumMod val="75000"/>
                        </a:schemeClr>
                      </a:solidFill>
                    </a:ln>
                  </pic:spPr>
                </pic:pic>
              </a:graphicData>
            </a:graphic>
          </wp:inline>
        </w:drawing>
      </w:r>
    </w:p>
    <w:p w14:paraId="3F2A9533" w14:textId="20C0B309" w:rsidR="00C62F51" w:rsidRDefault="00C62F51" w:rsidP="00C62F51">
      <w:pPr>
        <w:pStyle w:val="ItemStep"/>
        <w:numPr>
          <w:ilvl w:val="0"/>
          <w:numId w:val="0"/>
        </w:numPr>
        <w:ind w:left="1701" w:firstLine="399"/>
        <w:outlineLvl w:val="9"/>
      </w:pPr>
      <w:r>
        <w:rPr>
          <w:noProof/>
        </w:rPr>
        <w:drawing>
          <wp:inline distT="0" distB="0" distL="0" distR="0" wp14:anchorId="1BA11F10" wp14:editId="30A48E1E">
            <wp:extent cx="4719600" cy="1660355"/>
            <wp:effectExtent l="19050" t="19050" r="24130" b="16510"/>
            <wp:docPr id="20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4719600" cy="1660355"/>
                    </a:xfrm>
                    <a:prstGeom prst="rect">
                      <a:avLst/>
                    </a:prstGeom>
                    <a:ln>
                      <a:solidFill>
                        <a:schemeClr val="bg1">
                          <a:lumMod val="75000"/>
                        </a:schemeClr>
                      </a:solidFill>
                    </a:ln>
                  </pic:spPr>
                </pic:pic>
              </a:graphicData>
            </a:graphic>
          </wp:inline>
        </w:drawing>
      </w:r>
    </w:p>
    <w:p w14:paraId="3FB37F6D" w14:textId="4E31A1D7" w:rsidR="00A518BE" w:rsidRDefault="007A143F" w:rsidP="007A143F">
      <w:pPr>
        <w:pStyle w:val="ItemStep"/>
        <w:numPr>
          <w:ilvl w:val="0"/>
          <w:numId w:val="0"/>
        </w:numPr>
        <w:ind w:left="1701" w:firstLine="399"/>
        <w:outlineLvl w:val="9"/>
      </w:pPr>
      <w:r>
        <w:rPr>
          <w:noProof/>
        </w:rPr>
        <w:drawing>
          <wp:inline distT="0" distB="0" distL="0" distR="0" wp14:anchorId="188DFDD9" wp14:editId="2441D251">
            <wp:extent cx="4734000" cy="1331944"/>
            <wp:effectExtent l="19050" t="19050" r="9525" b="20955"/>
            <wp:docPr id="226" name="图片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4734000" cy="1331944"/>
                    </a:xfrm>
                    <a:prstGeom prst="rect">
                      <a:avLst/>
                    </a:prstGeom>
                    <a:ln>
                      <a:solidFill>
                        <a:schemeClr val="bg1">
                          <a:lumMod val="75000"/>
                        </a:schemeClr>
                      </a:solidFill>
                    </a:ln>
                  </pic:spPr>
                </pic:pic>
              </a:graphicData>
            </a:graphic>
          </wp:inline>
        </w:drawing>
      </w:r>
    </w:p>
    <w:p w14:paraId="19203E7B" w14:textId="77777777" w:rsidR="0059307A" w:rsidRDefault="0059307A" w:rsidP="00765140">
      <w:pPr>
        <w:pStyle w:val="ItemListText"/>
      </w:pPr>
    </w:p>
    <w:p w14:paraId="53040981" w14:textId="6A38BD04" w:rsidR="00F60423" w:rsidRDefault="00F60423" w:rsidP="00765140">
      <w:pPr>
        <w:pStyle w:val="ItemListText"/>
      </w:pPr>
      <w:r>
        <w:t>After the release-v1</w:t>
      </w:r>
      <w:r w:rsidR="00A26F80">
        <w:t xml:space="preserve"> branch</w:t>
      </w:r>
      <w:r w:rsidR="005C31B0">
        <w:t xml:space="preserve"> is merged </w:t>
      </w:r>
      <w:r>
        <w:t xml:space="preserve">to the master branch, </w:t>
      </w:r>
      <w:r w:rsidR="00B62A87">
        <w:t xml:space="preserve">tag </w:t>
      </w:r>
      <w:r>
        <w:t>the master branch with a version number.</w:t>
      </w:r>
    </w:p>
    <w:p w14:paraId="4EE5DB6F" w14:textId="2D7DDAF9" w:rsidR="00113A11" w:rsidRDefault="007A143F" w:rsidP="007A143F">
      <w:pPr>
        <w:pStyle w:val="ItemListText"/>
      </w:pPr>
      <w:r>
        <w:rPr>
          <w:noProof/>
        </w:rPr>
        <w:drawing>
          <wp:inline distT="0" distB="0" distL="0" distR="0" wp14:anchorId="29AFEA66" wp14:editId="6293F9DC">
            <wp:extent cx="4723200" cy="751184"/>
            <wp:effectExtent l="19050" t="19050" r="20320" b="11430"/>
            <wp:docPr id="227" name="图片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4723200" cy="751184"/>
                    </a:xfrm>
                    <a:prstGeom prst="rect">
                      <a:avLst/>
                    </a:prstGeom>
                    <a:ln>
                      <a:solidFill>
                        <a:schemeClr val="bg1">
                          <a:lumMod val="75000"/>
                        </a:schemeClr>
                      </a:solidFill>
                    </a:ln>
                  </pic:spPr>
                </pic:pic>
              </a:graphicData>
            </a:graphic>
          </wp:inline>
        </w:drawing>
      </w:r>
    </w:p>
    <w:p w14:paraId="6D0B432C" w14:textId="72441D94" w:rsidR="00113A11" w:rsidRDefault="00113A11" w:rsidP="00765140">
      <w:pPr>
        <w:pStyle w:val="ItemListText"/>
      </w:pPr>
      <w:r>
        <w:rPr>
          <w:noProof/>
        </w:rPr>
        <w:lastRenderedPageBreak/>
        <w:drawing>
          <wp:inline distT="0" distB="0" distL="0" distR="0" wp14:anchorId="3A2FB4B9" wp14:editId="3941FA2D">
            <wp:extent cx="3657600" cy="2895122"/>
            <wp:effectExtent l="19050" t="19050" r="19050" b="19685"/>
            <wp:docPr id="210"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3657600" cy="2895122"/>
                    </a:xfrm>
                    <a:prstGeom prst="rect">
                      <a:avLst/>
                    </a:prstGeom>
                    <a:ln>
                      <a:solidFill>
                        <a:schemeClr val="bg1">
                          <a:lumMod val="75000"/>
                        </a:schemeClr>
                      </a:solidFill>
                    </a:ln>
                  </pic:spPr>
                </pic:pic>
              </a:graphicData>
            </a:graphic>
          </wp:inline>
        </w:drawing>
      </w:r>
    </w:p>
    <w:p w14:paraId="0509A145" w14:textId="77777777" w:rsidR="0059307A" w:rsidRDefault="0059307A" w:rsidP="00765140">
      <w:pPr>
        <w:pStyle w:val="ItemListText"/>
      </w:pPr>
    </w:p>
    <w:p w14:paraId="3C784CCE" w14:textId="4FC32C69" w:rsidR="00471121" w:rsidRDefault="00471121" w:rsidP="00765140">
      <w:pPr>
        <w:pStyle w:val="ItemListText"/>
      </w:pPr>
      <w:r>
        <w:t>After the master branch is tagged, the v1 tag is displayed in the remote repository. The tag is a snapshot of the master branch and records the status of the master branch at this point.</w:t>
      </w:r>
    </w:p>
    <w:p w14:paraId="251B78C7" w14:textId="268974CE" w:rsidR="00113A11" w:rsidRDefault="007A143F" w:rsidP="00765140">
      <w:pPr>
        <w:pStyle w:val="ItemListText"/>
      </w:pPr>
      <w:r>
        <w:rPr>
          <w:noProof/>
        </w:rPr>
        <w:drawing>
          <wp:inline distT="0" distB="0" distL="0" distR="0" wp14:anchorId="50720E54" wp14:editId="0B57F725">
            <wp:extent cx="4723200" cy="2429956"/>
            <wp:effectExtent l="19050" t="19050" r="20320" b="27940"/>
            <wp:docPr id="228" name="图片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4723200" cy="2429956"/>
                    </a:xfrm>
                    <a:prstGeom prst="rect">
                      <a:avLst/>
                    </a:prstGeom>
                    <a:ln>
                      <a:solidFill>
                        <a:schemeClr val="bg1">
                          <a:lumMod val="75000"/>
                        </a:schemeClr>
                      </a:solidFill>
                    </a:ln>
                  </pic:spPr>
                </pic:pic>
              </a:graphicData>
            </a:graphic>
          </wp:inline>
        </w:drawing>
      </w:r>
    </w:p>
    <w:p w14:paraId="35E4A538" w14:textId="77777777" w:rsidR="0059307A" w:rsidRDefault="0059307A" w:rsidP="00765140">
      <w:pPr>
        <w:pStyle w:val="ItemListText"/>
      </w:pPr>
    </w:p>
    <w:p w14:paraId="4F9CC3B7" w14:textId="6260982C" w:rsidR="00AB57D4" w:rsidRDefault="005C31B0" w:rsidP="00765140">
      <w:pPr>
        <w:pStyle w:val="ItemListText"/>
      </w:pPr>
      <w:r>
        <w:t xml:space="preserve">Merge the release-v1 branch </w:t>
      </w:r>
      <w:r w:rsidR="00AB57D4">
        <w:t>to the develop branch. The procedure is the same as that for merging the</w:t>
      </w:r>
      <w:r>
        <w:t xml:space="preserve"> release-v1 branch </w:t>
      </w:r>
      <w:r w:rsidR="00AB57D4">
        <w:t>to the master branch.</w:t>
      </w:r>
    </w:p>
    <w:p w14:paraId="4866AD55" w14:textId="615355E8" w:rsidR="00302B64" w:rsidRDefault="00302B64" w:rsidP="00765140">
      <w:pPr>
        <w:pStyle w:val="ItemListText"/>
      </w:pPr>
      <w:r>
        <w:t>After the operation is complete, delete the release-v1 branch to ensure that the branch structure</w:t>
      </w:r>
      <w:r w:rsidR="001C5AE7">
        <w:t xml:space="preserve"> in Git repositories</w:t>
      </w:r>
      <w:r>
        <w:t xml:space="preserve"> is clear.</w:t>
      </w:r>
    </w:p>
    <w:p w14:paraId="4655409E" w14:textId="4EB8E800" w:rsidR="00AB57D4" w:rsidRDefault="003735B2" w:rsidP="00765140">
      <w:pPr>
        <w:pStyle w:val="101"/>
        <w:ind w:left="1701"/>
      </w:pPr>
      <w:r>
        <w:t>$ git switch master               # Switch to another branch before deleting the release-v1 branch.</w:t>
      </w:r>
    </w:p>
    <w:p w14:paraId="2682A82B" w14:textId="3FA9BC1E" w:rsidR="00A0475E" w:rsidRDefault="003735B2" w:rsidP="00765140">
      <w:pPr>
        <w:pStyle w:val="101"/>
        <w:ind w:left="1701"/>
      </w:pPr>
      <w:r>
        <w:t>$ git branch -d release-v1         # Delete the release-v1 branch from the local repository.</w:t>
      </w:r>
    </w:p>
    <w:p w14:paraId="57BE6EF5" w14:textId="11F02B59" w:rsidR="00A518BE" w:rsidRDefault="003735B2" w:rsidP="00765140">
      <w:pPr>
        <w:pStyle w:val="101"/>
        <w:ind w:left="1701"/>
      </w:pPr>
      <w:r>
        <w:t>$ git push origin -d release-v1     # Delete the release-v1 branch from the remote repository.</w:t>
      </w:r>
    </w:p>
    <w:p w14:paraId="1D0933EA" w14:textId="4A05ED5B" w:rsidR="00E33B60" w:rsidRDefault="00066A33" w:rsidP="00765140">
      <w:pPr>
        <w:pStyle w:val="ItemListText"/>
      </w:pPr>
      <w:r>
        <w:t>After the release-v1 branch is deleted, only the master and develop branches exist in the local repository and remote repository.</w:t>
      </w:r>
    </w:p>
    <w:p w14:paraId="3A363331" w14:textId="33F328EF" w:rsidR="00D77B06" w:rsidRPr="00D77B06" w:rsidRDefault="00D77B06" w:rsidP="00765140">
      <w:pPr>
        <w:pStyle w:val="101"/>
        <w:ind w:left="1701"/>
        <w:rPr>
          <w:color w:val="000000" w:themeColor="text1"/>
        </w:rPr>
      </w:pPr>
      <w:r w:rsidRPr="00B07C76">
        <w:lastRenderedPageBreak/>
        <w:t>$ git branch                     # Check branches.</w:t>
      </w:r>
    </w:p>
    <w:p w14:paraId="4C56AAC7" w14:textId="5B03FB1E" w:rsidR="00D77B06" w:rsidRPr="00D77B06" w:rsidRDefault="00D77B06" w:rsidP="00765140">
      <w:pPr>
        <w:pStyle w:val="101"/>
        <w:ind w:left="1701"/>
        <w:rPr>
          <w:color w:val="000000" w:themeColor="text1"/>
        </w:rPr>
      </w:pPr>
      <w:r>
        <w:rPr>
          <w:color w:val="000000" w:themeColor="text1"/>
        </w:rPr>
        <w:t xml:space="preserve">  develop</w:t>
      </w:r>
    </w:p>
    <w:p w14:paraId="75D8A92E" w14:textId="33114000" w:rsidR="00D77B06" w:rsidRDefault="00D77B06" w:rsidP="00765140">
      <w:pPr>
        <w:pStyle w:val="101"/>
        <w:ind w:left="1701"/>
        <w:rPr>
          <w:color w:val="000000" w:themeColor="text1"/>
        </w:rPr>
      </w:pPr>
      <w:r>
        <w:rPr>
          <w:color w:val="000000" w:themeColor="text1"/>
        </w:rPr>
        <w:t>* master</w:t>
      </w:r>
    </w:p>
    <w:p w14:paraId="1125014B" w14:textId="01FCA7DB" w:rsidR="00D77B06" w:rsidRPr="00CF4AEA" w:rsidRDefault="00113A11" w:rsidP="00765140">
      <w:pPr>
        <w:pStyle w:val="ItemListText"/>
      </w:pPr>
      <w:r>
        <w:rPr>
          <w:noProof/>
        </w:rPr>
        <w:drawing>
          <wp:inline distT="0" distB="0" distL="0" distR="0" wp14:anchorId="7589F6AF" wp14:editId="4AA9A470">
            <wp:extent cx="4716000" cy="1027451"/>
            <wp:effectExtent l="19050" t="19050" r="27940" b="20320"/>
            <wp:docPr id="213"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4716000" cy="1027451"/>
                    </a:xfrm>
                    <a:prstGeom prst="rect">
                      <a:avLst/>
                    </a:prstGeom>
                    <a:ln>
                      <a:solidFill>
                        <a:schemeClr val="bg1">
                          <a:lumMod val="75000"/>
                        </a:schemeClr>
                      </a:solidFill>
                    </a:ln>
                  </pic:spPr>
                </pic:pic>
              </a:graphicData>
            </a:graphic>
          </wp:inline>
        </w:drawing>
      </w:r>
    </w:p>
    <w:p w14:paraId="160ACC83" w14:textId="77777777" w:rsidR="0059307A" w:rsidRPr="00CF4AEA" w:rsidRDefault="0059307A" w:rsidP="00765140">
      <w:pPr>
        <w:pStyle w:val="ItemListText"/>
      </w:pPr>
    </w:p>
    <w:p w14:paraId="11B613DF" w14:textId="2A1D7C4A" w:rsidR="00D77B06" w:rsidRDefault="00D77B06" w:rsidP="001F790B">
      <w:pPr>
        <w:pStyle w:val="ItemListText"/>
      </w:pPr>
      <w:r>
        <w:t>The following figure describes this operation in the Git workflow.</w:t>
      </w:r>
    </w:p>
    <w:p w14:paraId="7482ED75" w14:textId="22F681F3" w:rsidR="001F790B" w:rsidRDefault="001F790B" w:rsidP="00765140">
      <w:pPr>
        <w:pStyle w:val="ItemListText"/>
      </w:pPr>
      <w:r>
        <w:rPr>
          <w:noProof/>
        </w:rPr>
        <w:drawing>
          <wp:inline distT="0" distB="0" distL="0" distR="0" wp14:anchorId="6E2542F0" wp14:editId="5A48F17B">
            <wp:extent cx="4808220" cy="2812553"/>
            <wp:effectExtent l="0" t="0" r="0" b="6985"/>
            <wp:docPr id="6" name="图片 6" descr="C:\Users\w00444843\AppData\Roaming\eSpace_Desktop\UserData\w00444843\imagefiles\B7590FEB-0828-40CC-945D-AA3A859D52A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7590FEB-0828-40CC-945D-AA3A859D52AA" descr="C:\Users\w00444843\AppData\Roaming\eSpace_Desktop\UserData\w00444843\imagefiles\B7590FEB-0828-40CC-945D-AA3A859D52AA.png"/>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4828076" cy="2824168"/>
                    </a:xfrm>
                    <a:prstGeom prst="rect">
                      <a:avLst/>
                    </a:prstGeom>
                    <a:noFill/>
                    <a:ln>
                      <a:noFill/>
                    </a:ln>
                  </pic:spPr>
                </pic:pic>
              </a:graphicData>
            </a:graphic>
          </wp:inline>
        </w:drawing>
      </w:r>
    </w:p>
    <w:p w14:paraId="6382BDEC" w14:textId="77777777" w:rsidR="0059307A" w:rsidRDefault="0059307A" w:rsidP="00765140">
      <w:pPr>
        <w:pStyle w:val="ItemListText"/>
      </w:pPr>
    </w:p>
    <w:p w14:paraId="429E5C37" w14:textId="511BB9BF" w:rsidR="00531BC2" w:rsidRDefault="00531BC2" w:rsidP="00765140">
      <w:pPr>
        <w:pStyle w:val="ItemStep"/>
        <w:outlineLvl w:val="9"/>
      </w:pPr>
      <w:r>
        <w:t>After the version is released, you suddenly receive a call saying that there is a bug in the released version. To resolve the problem, pull the master and develop branches to your local repository first, since there are updates in the two branches in the remote repository. Then, create the hotfix branch based on the master branch to fix the bug.</w:t>
      </w:r>
    </w:p>
    <w:p w14:paraId="2F49F0F5" w14:textId="20BF3CEA" w:rsidR="00B64019" w:rsidRDefault="009D08EF" w:rsidP="00765140">
      <w:pPr>
        <w:pStyle w:val="101"/>
        <w:ind w:left="1701"/>
      </w:pPr>
      <w:r>
        <w:t>$ git switch develop                   # Switch to the develop branch.</w:t>
      </w:r>
    </w:p>
    <w:p w14:paraId="6C03E74F" w14:textId="3CBE8E50" w:rsidR="00C06A2E" w:rsidRDefault="009D08EF" w:rsidP="00765140">
      <w:pPr>
        <w:pStyle w:val="101"/>
        <w:ind w:left="1701"/>
      </w:pPr>
      <w:r>
        <w:t>$ git pull                             # Pull the develop branch to the local repository.</w:t>
      </w:r>
    </w:p>
    <w:p w14:paraId="4663F827" w14:textId="75754B33" w:rsidR="009D08EF" w:rsidRDefault="009D08EF" w:rsidP="00765140">
      <w:pPr>
        <w:pStyle w:val="101"/>
        <w:ind w:left="1701"/>
      </w:pPr>
      <w:r>
        <w:t>$ git switch master                    # Switch to the master branch.</w:t>
      </w:r>
    </w:p>
    <w:p w14:paraId="18B0684F" w14:textId="468EA4AA" w:rsidR="00531BC2" w:rsidRDefault="009D08EF" w:rsidP="00765140">
      <w:pPr>
        <w:pStyle w:val="101"/>
        <w:ind w:left="1701"/>
      </w:pPr>
      <w:r>
        <w:t>$ git pull                             # Pull the master branch to the local repository.</w:t>
      </w:r>
    </w:p>
    <w:p w14:paraId="5407274F" w14:textId="3BEFEDAC" w:rsidR="009D08EF" w:rsidRDefault="009D08EF" w:rsidP="00765140">
      <w:pPr>
        <w:pStyle w:val="101"/>
        <w:ind w:left="1701"/>
      </w:pPr>
      <w:r>
        <w:t>$ git branch hotfix                    # Create the hotfix branch based on the master branch.</w:t>
      </w:r>
    </w:p>
    <w:p w14:paraId="5C063DEA" w14:textId="39A88667" w:rsidR="009D08EF" w:rsidRDefault="009D08EF" w:rsidP="00765140">
      <w:pPr>
        <w:pStyle w:val="101"/>
        <w:ind w:left="1701"/>
      </w:pPr>
      <w:r>
        <w:t>$ git switch hotfix                     # Switch to the hotfix branch.</w:t>
      </w:r>
    </w:p>
    <w:p w14:paraId="30A141A4" w14:textId="35E71A85" w:rsidR="004037CF" w:rsidRDefault="00B8255B" w:rsidP="00550BB3">
      <w:pPr>
        <w:pStyle w:val="ItemListText"/>
      </w:pPr>
      <w:r>
        <w:t>The following figure describes this operation in the Git workflow.</w:t>
      </w:r>
    </w:p>
    <w:p w14:paraId="654CAC66" w14:textId="1BF0BB09" w:rsidR="00550BB3" w:rsidRDefault="00550BB3" w:rsidP="00765140">
      <w:pPr>
        <w:pStyle w:val="ItemListText"/>
      </w:pPr>
      <w:r>
        <w:rPr>
          <w:noProof/>
        </w:rPr>
        <w:lastRenderedPageBreak/>
        <w:drawing>
          <wp:inline distT="0" distB="0" distL="0" distR="0" wp14:anchorId="71782381" wp14:editId="2FA91BC7">
            <wp:extent cx="4411065" cy="3053180"/>
            <wp:effectExtent l="0" t="0" r="8890" b="0"/>
            <wp:docPr id="9" name="图片 9" descr="C:\Users\w00444843\AppData\Roaming\eSpace_Desktop\UserData\w00444843\imagefiles\93444FC1-ED6E-4CEB-940C-630F179F12D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3444FC1-ED6E-4CEB-940C-630F179F12DB" descr="C:\Users\w00444843\AppData\Roaming\eSpace_Desktop\UserData\w00444843\imagefiles\93444FC1-ED6E-4CEB-940C-630F179F12DB.png"/>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4427685" cy="3064684"/>
                    </a:xfrm>
                    <a:prstGeom prst="rect">
                      <a:avLst/>
                    </a:prstGeom>
                    <a:noFill/>
                    <a:ln>
                      <a:noFill/>
                    </a:ln>
                  </pic:spPr>
                </pic:pic>
              </a:graphicData>
            </a:graphic>
          </wp:inline>
        </w:drawing>
      </w:r>
    </w:p>
    <w:p w14:paraId="4E0ECC7A" w14:textId="261FC410" w:rsidR="00305342" w:rsidRDefault="008E0490" w:rsidP="00765140">
      <w:pPr>
        <w:pStyle w:val="ItemStep"/>
        <w:outlineLvl w:val="9"/>
      </w:pPr>
      <w:r>
        <w:t xml:space="preserve">Fix the bug in the hotfix branch. In this example, the </w:t>
      </w:r>
      <w:r>
        <w:rPr>
          <w:b/>
        </w:rPr>
        <w:t>bugfixed.pat</w:t>
      </w:r>
      <w:r>
        <w:t xml:space="preserve"> file is created to fix the bug. You need to push the hotfix branch to the remote repository.</w:t>
      </w:r>
    </w:p>
    <w:p w14:paraId="3439D58E" w14:textId="0CB5A5DE" w:rsidR="00E548AC" w:rsidRPr="007F2010" w:rsidRDefault="00E548AC" w:rsidP="00765140">
      <w:pPr>
        <w:pStyle w:val="101"/>
        <w:ind w:left="1701"/>
      </w:pPr>
      <w:r>
        <w:t>$ git switch hotfix</w:t>
      </w:r>
    </w:p>
    <w:p w14:paraId="25492A53" w14:textId="7D6069AA" w:rsidR="00E548AC" w:rsidRPr="007F2010" w:rsidRDefault="00E548AC" w:rsidP="00765140">
      <w:pPr>
        <w:pStyle w:val="101"/>
        <w:ind w:left="1701"/>
      </w:pPr>
      <w:r>
        <w:t xml:space="preserve">$ touch bugfixed.pat                          # Create the </w:t>
      </w:r>
      <w:r>
        <w:rPr>
          <w:b/>
        </w:rPr>
        <w:t>bugfixed.pat</w:t>
      </w:r>
      <w:r>
        <w:t xml:space="preserve"> file.</w:t>
      </w:r>
    </w:p>
    <w:p w14:paraId="3999BA80" w14:textId="23FCEDAB" w:rsidR="00E548AC" w:rsidRPr="007F2010" w:rsidRDefault="00E548AC" w:rsidP="00765140">
      <w:pPr>
        <w:pStyle w:val="101"/>
        <w:ind w:left="1701"/>
      </w:pPr>
      <w:r>
        <w:t>$ git add bugfixed.pat</w:t>
      </w:r>
    </w:p>
    <w:p w14:paraId="0BD498A2" w14:textId="7CED41D4" w:rsidR="00AD1FED" w:rsidRPr="007F2010" w:rsidRDefault="00E548AC" w:rsidP="00765140">
      <w:pPr>
        <w:pStyle w:val="101"/>
        <w:ind w:left="1701"/>
      </w:pPr>
      <w:r>
        <w:t>$ git commit -m "fix bug"</w:t>
      </w:r>
    </w:p>
    <w:p w14:paraId="42E599F0" w14:textId="5F8AFCB1" w:rsidR="007F2010" w:rsidRPr="007F2010" w:rsidRDefault="007F2010" w:rsidP="00765140">
      <w:pPr>
        <w:pStyle w:val="101"/>
        <w:ind w:left="1701"/>
      </w:pPr>
      <w:r>
        <w:t>$ git push -u origin hotfix                     # Push the hotfix branch to the remote repository.</w:t>
      </w:r>
    </w:p>
    <w:p w14:paraId="2CC78F5F" w14:textId="31EA5D4F" w:rsidR="00BB53A0" w:rsidRDefault="00EC0A13" w:rsidP="00BB53A0">
      <w:pPr>
        <w:pStyle w:val="ItemListText"/>
      </w:pPr>
      <w:r>
        <w:t>The following figure describes this operation in the Git workflow.</w:t>
      </w:r>
    </w:p>
    <w:p w14:paraId="019ADDFF" w14:textId="7FA6F00F" w:rsidR="00BB53A0" w:rsidRDefault="00BB53A0" w:rsidP="00765140">
      <w:pPr>
        <w:pStyle w:val="ItemListText"/>
      </w:pPr>
      <w:r>
        <w:rPr>
          <w:noProof/>
        </w:rPr>
        <w:drawing>
          <wp:inline distT="0" distB="0" distL="0" distR="0" wp14:anchorId="65D4DDE8" wp14:editId="35AD72B7">
            <wp:extent cx="4533900" cy="2712606"/>
            <wp:effectExtent l="0" t="0" r="0" b="0"/>
            <wp:docPr id="21" name="图片 21" descr="C:\Users\w00444843\AppData\Roaming\eSpace_Desktop\UserData\w00444843\imagefiles\962D98AC-00CF-4A0D-A06A-4A5A0F90BAF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62D98AC-00CF-4A0D-A06A-4A5A0F90BAF4" descr="C:\Users\w00444843\AppData\Roaming\eSpace_Desktop\UserData\w00444843\imagefiles\962D98AC-00CF-4A0D-A06A-4A5A0F90BAF4.png"/>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4548855" cy="2721554"/>
                    </a:xfrm>
                    <a:prstGeom prst="rect">
                      <a:avLst/>
                    </a:prstGeom>
                    <a:noFill/>
                    <a:ln>
                      <a:noFill/>
                    </a:ln>
                  </pic:spPr>
                </pic:pic>
              </a:graphicData>
            </a:graphic>
          </wp:inline>
        </w:drawing>
      </w:r>
    </w:p>
    <w:p w14:paraId="19EE2703" w14:textId="77777777" w:rsidR="0059307A" w:rsidRDefault="0059307A" w:rsidP="00765140">
      <w:pPr>
        <w:pStyle w:val="ItemListText"/>
      </w:pPr>
    </w:p>
    <w:p w14:paraId="3DDB285A" w14:textId="407E64B9" w:rsidR="0072575D" w:rsidRDefault="0072575D" w:rsidP="00765140">
      <w:pPr>
        <w:pStyle w:val="ItemStep"/>
        <w:outlineLvl w:val="9"/>
      </w:pPr>
      <w:r>
        <w:t xml:space="preserve">After the bug is fixed, merge the hotfix branch to the master branch and tag the master branch. Then, </w:t>
      </w:r>
      <w:r w:rsidR="004E5970">
        <w:t xml:space="preserve">merge the hotfix branch </w:t>
      </w:r>
      <w:r>
        <w:t>to the develop branch.</w:t>
      </w:r>
    </w:p>
    <w:p w14:paraId="3AB4B439" w14:textId="2F12CB08" w:rsidR="006C5DFF" w:rsidRDefault="006C5DFF" w:rsidP="006C5DFF">
      <w:pPr>
        <w:pStyle w:val="ItemStep"/>
        <w:numPr>
          <w:ilvl w:val="0"/>
          <w:numId w:val="0"/>
        </w:numPr>
        <w:ind w:left="2126"/>
        <w:outlineLvl w:val="9"/>
      </w:pPr>
      <w:r>
        <w:rPr>
          <w:noProof/>
        </w:rPr>
        <w:lastRenderedPageBreak/>
        <w:drawing>
          <wp:inline distT="0" distB="0" distL="0" distR="0" wp14:anchorId="7F03AB5F" wp14:editId="1298BD57">
            <wp:extent cx="4734000" cy="1037757"/>
            <wp:effectExtent l="19050" t="19050" r="9525" b="10160"/>
            <wp:docPr id="214"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4734000" cy="1037757"/>
                    </a:xfrm>
                    <a:prstGeom prst="rect">
                      <a:avLst/>
                    </a:prstGeom>
                    <a:ln>
                      <a:solidFill>
                        <a:schemeClr val="bg1">
                          <a:lumMod val="75000"/>
                        </a:schemeClr>
                      </a:solidFill>
                    </a:ln>
                  </pic:spPr>
                </pic:pic>
              </a:graphicData>
            </a:graphic>
          </wp:inline>
        </w:drawing>
      </w:r>
    </w:p>
    <w:p w14:paraId="4DF88C1B" w14:textId="71256D26" w:rsidR="006C5DFF" w:rsidRDefault="00ED0116" w:rsidP="006C5DFF">
      <w:pPr>
        <w:pStyle w:val="ItemStep"/>
        <w:numPr>
          <w:ilvl w:val="0"/>
          <w:numId w:val="0"/>
        </w:numPr>
        <w:ind w:left="2126"/>
        <w:outlineLvl w:val="9"/>
      </w:pPr>
      <w:r>
        <w:rPr>
          <w:noProof/>
        </w:rPr>
        <w:drawing>
          <wp:inline distT="0" distB="0" distL="0" distR="0" wp14:anchorId="489AB592" wp14:editId="288DA70A">
            <wp:extent cx="4723200" cy="2824414"/>
            <wp:effectExtent l="19050" t="19050" r="20320" b="14605"/>
            <wp:docPr id="229" name="图片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4723200" cy="2824414"/>
                    </a:xfrm>
                    <a:prstGeom prst="rect">
                      <a:avLst/>
                    </a:prstGeom>
                    <a:ln>
                      <a:solidFill>
                        <a:schemeClr val="bg1">
                          <a:lumMod val="75000"/>
                        </a:schemeClr>
                      </a:solidFill>
                    </a:ln>
                  </pic:spPr>
                </pic:pic>
              </a:graphicData>
            </a:graphic>
          </wp:inline>
        </w:drawing>
      </w:r>
    </w:p>
    <w:p w14:paraId="5E5E35F5" w14:textId="135B0B9A" w:rsidR="006C5DFF" w:rsidRDefault="00ED0116" w:rsidP="006C5DFF">
      <w:pPr>
        <w:pStyle w:val="ItemStep"/>
        <w:numPr>
          <w:ilvl w:val="0"/>
          <w:numId w:val="0"/>
        </w:numPr>
        <w:ind w:left="2126"/>
        <w:outlineLvl w:val="9"/>
      </w:pPr>
      <w:r>
        <w:rPr>
          <w:noProof/>
        </w:rPr>
        <w:drawing>
          <wp:inline distT="0" distB="0" distL="0" distR="0" wp14:anchorId="19A70574" wp14:editId="1433F176">
            <wp:extent cx="4723200" cy="1344096"/>
            <wp:effectExtent l="19050" t="19050" r="20320" b="27940"/>
            <wp:docPr id="230" name="图片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4723200" cy="1344096"/>
                    </a:xfrm>
                    <a:prstGeom prst="rect">
                      <a:avLst/>
                    </a:prstGeom>
                    <a:ln>
                      <a:solidFill>
                        <a:schemeClr val="bg1">
                          <a:lumMod val="75000"/>
                        </a:schemeClr>
                      </a:solidFill>
                    </a:ln>
                  </pic:spPr>
                </pic:pic>
              </a:graphicData>
            </a:graphic>
          </wp:inline>
        </w:drawing>
      </w:r>
    </w:p>
    <w:p w14:paraId="7F860567" w14:textId="77777777" w:rsidR="0059307A" w:rsidRDefault="0059307A" w:rsidP="006C5DFF">
      <w:pPr>
        <w:pStyle w:val="ItemListText"/>
        <w:ind w:left="0"/>
      </w:pPr>
    </w:p>
    <w:p w14:paraId="41EDA11E" w14:textId="263FB512" w:rsidR="007F0DC5" w:rsidRDefault="00C2011F" w:rsidP="00765140">
      <w:pPr>
        <w:pStyle w:val="ItemListText"/>
      </w:pPr>
      <w:r>
        <w:t xml:space="preserve">Tag the master branch with </w:t>
      </w:r>
      <w:r>
        <w:rPr>
          <w:b/>
        </w:rPr>
        <w:t>v1.1</w:t>
      </w:r>
      <w:r>
        <w:t>.</w:t>
      </w:r>
    </w:p>
    <w:p w14:paraId="33544E38" w14:textId="7DC5E955" w:rsidR="006C5DFF" w:rsidRDefault="006C5DFF" w:rsidP="00765140">
      <w:pPr>
        <w:pStyle w:val="ItemListText"/>
      </w:pPr>
      <w:r>
        <w:rPr>
          <w:noProof/>
        </w:rPr>
        <w:drawing>
          <wp:inline distT="0" distB="0" distL="0" distR="0" wp14:anchorId="2C955D36" wp14:editId="7D450A8D">
            <wp:extent cx="4723200" cy="823706"/>
            <wp:effectExtent l="19050" t="19050" r="20320" b="14605"/>
            <wp:docPr id="218"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4723200" cy="823706"/>
                    </a:xfrm>
                    <a:prstGeom prst="rect">
                      <a:avLst/>
                    </a:prstGeom>
                    <a:ln>
                      <a:solidFill>
                        <a:schemeClr val="bg1">
                          <a:lumMod val="75000"/>
                        </a:schemeClr>
                      </a:solidFill>
                    </a:ln>
                  </pic:spPr>
                </pic:pic>
              </a:graphicData>
            </a:graphic>
          </wp:inline>
        </w:drawing>
      </w:r>
    </w:p>
    <w:p w14:paraId="7529D5DE" w14:textId="133A303D" w:rsidR="001C36EE" w:rsidRDefault="006C5DFF" w:rsidP="00765140">
      <w:pPr>
        <w:pStyle w:val="ItemListText"/>
      </w:pPr>
      <w:r>
        <w:rPr>
          <w:noProof/>
        </w:rPr>
        <w:lastRenderedPageBreak/>
        <w:drawing>
          <wp:inline distT="0" distB="0" distL="0" distR="0" wp14:anchorId="20317656" wp14:editId="501F38F6">
            <wp:extent cx="3931200" cy="3108033"/>
            <wp:effectExtent l="19050" t="19050" r="12700" b="16510"/>
            <wp:docPr id="219"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3931200" cy="3108033"/>
                    </a:xfrm>
                    <a:prstGeom prst="rect">
                      <a:avLst/>
                    </a:prstGeom>
                    <a:ln>
                      <a:solidFill>
                        <a:schemeClr val="bg1">
                          <a:lumMod val="85000"/>
                        </a:schemeClr>
                      </a:solidFill>
                    </a:ln>
                  </pic:spPr>
                </pic:pic>
              </a:graphicData>
            </a:graphic>
          </wp:inline>
        </w:drawing>
      </w:r>
    </w:p>
    <w:p w14:paraId="1F187716" w14:textId="77777777" w:rsidR="0059307A" w:rsidRDefault="0059307A" w:rsidP="00765140">
      <w:pPr>
        <w:pStyle w:val="ItemListText"/>
      </w:pPr>
    </w:p>
    <w:p w14:paraId="4DEFC226" w14:textId="7997A146" w:rsidR="00937676" w:rsidRDefault="00937676" w:rsidP="00765140">
      <w:pPr>
        <w:pStyle w:val="ItemListText"/>
      </w:pPr>
      <w:r>
        <w:t xml:space="preserve">The master branch has two tags </w:t>
      </w:r>
      <w:r>
        <w:rPr>
          <w:b/>
        </w:rPr>
        <w:t>v1</w:t>
      </w:r>
      <w:r>
        <w:t xml:space="preserve"> and </w:t>
      </w:r>
      <w:r>
        <w:rPr>
          <w:b/>
        </w:rPr>
        <w:t>v1.1</w:t>
      </w:r>
      <w:r>
        <w:t>.</w:t>
      </w:r>
    </w:p>
    <w:p w14:paraId="0C17C38A" w14:textId="44B811BE" w:rsidR="006C5DFF" w:rsidRDefault="006C5DFF" w:rsidP="00765140">
      <w:pPr>
        <w:pStyle w:val="ItemListText"/>
      </w:pPr>
      <w:r>
        <w:rPr>
          <w:noProof/>
        </w:rPr>
        <w:drawing>
          <wp:inline distT="0" distB="0" distL="0" distR="0" wp14:anchorId="648D74C5" wp14:editId="4EC11836">
            <wp:extent cx="4694400" cy="870794"/>
            <wp:effectExtent l="19050" t="19050" r="11430" b="24765"/>
            <wp:docPr id="220"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4694400" cy="870794"/>
                    </a:xfrm>
                    <a:prstGeom prst="rect">
                      <a:avLst/>
                    </a:prstGeom>
                    <a:ln>
                      <a:solidFill>
                        <a:schemeClr val="bg1">
                          <a:lumMod val="75000"/>
                        </a:schemeClr>
                      </a:solidFill>
                    </a:ln>
                  </pic:spPr>
                </pic:pic>
              </a:graphicData>
            </a:graphic>
          </wp:inline>
        </w:drawing>
      </w:r>
    </w:p>
    <w:p w14:paraId="432BA205" w14:textId="15CF8764" w:rsidR="00714E56" w:rsidRDefault="00021ED7" w:rsidP="00765140">
      <w:pPr>
        <w:pStyle w:val="ItemListText"/>
      </w:pPr>
      <w:r>
        <w:rPr>
          <w:noProof/>
        </w:rPr>
        <w:drawing>
          <wp:inline distT="0" distB="0" distL="0" distR="0" wp14:anchorId="2976EF4A" wp14:editId="57D6F611">
            <wp:extent cx="1710000" cy="2591085"/>
            <wp:effectExtent l="19050" t="19050" r="24130" b="19050"/>
            <wp:docPr id="221"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1710000" cy="2591085"/>
                    </a:xfrm>
                    <a:prstGeom prst="rect">
                      <a:avLst/>
                    </a:prstGeom>
                    <a:ln>
                      <a:solidFill>
                        <a:schemeClr val="bg1">
                          <a:lumMod val="75000"/>
                        </a:schemeClr>
                      </a:solidFill>
                    </a:ln>
                  </pic:spPr>
                </pic:pic>
              </a:graphicData>
            </a:graphic>
          </wp:inline>
        </w:drawing>
      </w:r>
    </w:p>
    <w:p w14:paraId="20EFC7C8" w14:textId="77777777" w:rsidR="0059307A" w:rsidRDefault="0059307A" w:rsidP="00765140">
      <w:pPr>
        <w:pStyle w:val="ItemListText"/>
      </w:pPr>
    </w:p>
    <w:p w14:paraId="78219BC5" w14:textId="6E1DE4BF" w:rsidR="002048ED" w:rsidRDefault="00BD6010" w:rsidP="00765140">
      <w:pPr>
        <w:pStyle w:val="ItemListText"/>
      </w:pPr>
      <w:r>
        <w:t xml:space="preserve">Merge the hotfix branch </w:t>
      </w:r>
      <w:r w:rsidR="002048ED">
        <w:t xml:space="preserve">to the develop branch. The procedure is the same as that for </w:t>
      </w:r>
      <w:r w:rsidR="00A82E88">
        <w:t xml:space="preserve">merging the hotfix branch </w:t>
      </w:r>
      <w:r w:rsidR="002048ED">
        <w:t>to the master branch.</w:t>
      </w:r>
    </w:p>
    <w:p w14:paraId="7E4F0FD1" w14:textId="265BA24E" w:rsidR="00A44CBC" w:rsidRDefault="006C6555" w:rsidP="00BB53A0">
      <w:pPr>
        <w:pStyle w:val="ItemListText"/>
      </w:pPr>
      <w:r>
        <w:t>The following figure describes this operation in the Git workflow.</w:t>
      </w:r>
    </w:p>
    <w:p w14:paraId="26B2AFD0" w14:textId="7B3E8DC6" w:rsidR="00BB53A0" w:rsidRDefault="00BB53A0" w:rsidP="00765140">
      <w:pPr>
        <w:pStyle w:val="ItemListText"/>
      </w:pPr>
      <w:r>
        <w:rPr>
          <w:noProof/>
        </w:rPr>
        <w:lastRenderedPageBreak/>
        <w:drawing>
          <wp:inline distT="0" distB="0" distL="0" distR="0" wp14:anchorId="1C96976D" wp14:editId="111B6C46">
            <wp:extent cx="4660028" cy="2746800"/>
            <wp:effectExtent l="0" t="0" r="7620" b="0"/>
            <wp:docPr id="14" name="图片 14" descr="C:\Users\w00444843\AppData\Roaming\eSpace_Desktop\UserData\w00444843\imagefiles\0BA3C5B3-98AD-4109-B5E6-90AC20DFDD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BA3C5B3-98AD-4109-B5E6-90AC20DFDD42" descr="C:\Users\w00444843\AppData\Roaming\eSpace_Desktop\UserData\w00444843\imagefiles\0BA3C5B3-98AD-4109-B5E6-90AC20DFDD42.png"/>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660028" cy="2746800"/>
                    </a:xfrm>
                    <a:prstGeom prst="rect">
                      <a:avLst/>
                    </a:prstGeom>
                    <a:noFill/>
                    <a:ln>
                      <a:noFill/>
                    </a:ln>
                  </pic:spPr>
                </pic:pic>
              </a:graphicData>
            </a:graphic>
          </wp:inline>
        </w:drawing>
      </w:r>
    </w:p>
    <w:p w14:paraId="2FEFE34D" w14:textId="77777777" w:rsidR="0059307A" w:rsidRDefault="0059307A" w:rsidP="00765140">
      <w:pPr>
        <w:pStyle w:val="ItemListText"/>
      </w:pPr>
    </w:p>
    <w:p w14:paraId="4EB75F1F" w14:textId="63BC1A74" w:rsidR="00C14243" w:rsidRPr="006C6555" w:rsidRDefault="00C14243" w:rsidP="00765140">
      <w:pPr>
        <w:pStyle w:val="ItemListText"/>
      </w:pPr>
      <w:r>
        <w:t>To ensure the clear branch structure of the Git repository, delete the hotfix branch after the bug is fixed.</w:t>
      </w:r>
    </w:p>
    <w:p w14:paraId="37A8E289" w14:textId="0FB3BE39" w:rsidR="006C6555" w:rsidRDefault="00AB078B" w:rsidP="00765140">
      <w:pPr>
        <w:pStyle w:val="101"/>
        <w:ind w:left="1701"/>
      </w:pPr>
      <w:r>
        <w:t>$ git switch master                    # Switch to another branch.</w:t>
      </w:r>
    </w:p>
    <w:p w14:paraId="1704D785" w14:textId="0D29C7BF" w:rsidR="00AB078B" w:rsidRDefault="00AB078B" w:rsidP="00765140">
      <w:pPr>
        <w:pStyle w:val="101"/>
        <w:ind w:left="1701"/>
      </w:pPr>
      <w:r>
        <w:t>$ git branch -d hotfix                  # Delete the hotfix branch from the local repository.</w:t>
      </w:r>
    </w:p>
    <w:p w14:paraId="45167F9E" w14:textId="3A55B5B2" w:rsidR="00AB078B" w:rsidRDefault="00AB078B" w:rsidP="00765140">
      <w:pPr>
        <w:pStyle w:val="101"/>
        <w:ind w:left="1701"/>
      </w:pPr>
      <w:r>
        <w:t>$ git push origin -d hotfix              # Delete the hotfix branch from the remote repository.</w:t>
      </w:r>
    </w:p>
    <w:p w14:paraId="2FC5611C" w14:textId="3AE7DF5F" w:rsidR="00DB4DB0" w:rsidRDefault="00CA642A" w:rsidP="00BB53A0">
      <w:pPr>
        <w:pStyle w:val="ItemListText"/>
      </w:pPr>
      <w:r>
        <w:t>Now, the local and remote repositories have only the master and develop branches. The following figure shows the final branch status.</w:t>
      </w:r>
    </w:p>
    <w:p w14:paraId="60A8E857" w14:textId="0B2D49D0" w:rsidR="00BB53A0" w:rsidRDefault="00BB53A0" w:rsidP="00765140">
      <w:pPr>
        <w:pStyle w:val="ItemListText"/>
      </w:pPr>
      <w:r>
        <w:rPr>
          <w:noProof/>
        </w:rPr>
        <w:drawing>
          <wp:inline distT="0" distB="0" distL="0" distR="0" wp14:anchorId="63756576" wp14:editId="07063ECA">
            <wp:extent cx="4733925" cy="2638799"/>
            <wp:effectExtent l="0" t="0" r="0" b="952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4752449" cy="2649124"/>
                    </a:xfrm>
                    <a:prstGeom prst="rect">
                      <a:avLst/>
                    </a:prstGeom>
                  </pic:spPr>
                </pic:pic>
              </a:graphicData>
            </a:graphic>
          </wp:inline>
        </w:drawing>
      </w:r>
    </w:p>
    <w:p w14:paraId="59550D6A" w14:textId="77777777" w:rsidR="0059307A" w:rsidRDefault="0059307A" w:rsidP="00765140">
      <w:pPr>
        <w:pStyle w:val="ItemListText"/>
      </w:pPr>
    </w:p>
    <w:p w14:paraId="59A48597" w14:textId="2CCF8B51" w:rsidR="001C3E25" w:rsidRPr="00C35B77" w:rsidRDefault="001D7CAF" w:rsidP="00765140">
      <w:pPr>
        <w:pStyle w:val="ItemListText"/>
      </w:pPr>
      <w:r>
        <w:t>So far, the Gitflow workflow practice ends.</w:t>
      </w:r>
      <w:bookmarkStart w:id="82" w:name="_GoBack"/>
      <w:bookmarkEnd w:id="82"/>
    </w:p>
    <w:sectPr w:rsidR="001C3E25" w:rsidRPr="00C35B77" w:rsidSect="00115D3F">
      <w:pgSz w:w="11907" w:h="16840" w:code="9"/>
      <w:pgMar w:top="1701" w:right="1134" w:bottom="1701" w:left="1134" w:header="567" w:footer="567" w:gutter="0"/>
      <w:cols w:space="425"/>
      <w:docGrid w:linePitch="312"/>
    </w:sectPr>
  </w:body>
</w:document>
</file>

<file path=word/customizations.xml><?xml version="1.0" encoding="utf-8"?>
<wne:tcg xmlns:r="http://schemas.openxmlformats.org/officeDocument/2006/relationships" xmlns:wne="http://schemas.microsoft.com/office/word/2006/wordml">
  <wne:keymaps>
    <wne:keymap wne:kcmPrimary="0071">
      <wne:acd wne:acdName="acd0"/>
    </wne:keymap>
    <wne:keymap wne:kcmPrimary="0074">
      <wne:acd wne:acdName="acd1"/>
    </wne:keymap>
    <wne:keymap wne:kcmPrimary="0076">
      <wne:acd wne:acdName="acd4"/>
    </wne:keymap>
    <wne:keymap wne:kcmPrimary="0077">
      <wne:acd wne:acdName="acd5"/>
    </wne:keymap>
    <wne:keymap wne:kcmPrimary="0431">
      <wne:acd wne:acdName="acd32"/>
    </wne:keymap>
    <wne:keymap wne:kcmPrimary="0432">
      <wne:acd wne:acdName="acd31"/>
    </wne:keymap>
    <wne:keymap wne:kcmPrimary="0433">
      <wne:acd wne:acdName="acd10"/>
    </wne:keymap>
    <wne:keymap wne:kcmPrimary="0434">
      <wne:acd wne:acdName="acd11"/>
    </wne:keymap>
    <wne:keymap wne:kcmPrimary="0435">
      <wne:acd wne:acdName="acd12"/>
    </wne:keymap>
    <wne:keymap wne:kcmPrimary="0436">
      <wne:acd wne:acdName="acd7"/>
    </wne:keymap>
    <wne:keymap wne:kcmPrimary="0437">
      <wne:acd wne:acdName="acd30"/>
    </wne:keymap>
    <wne:keymap wne:kcmPrimary="0458">
      <wne:acd wne:acdName="acd6"/>
    </wne:keymap>
    <wne:keymap wne:kcmPrimary="045A">
      <wne:acd wne:acdName="acd3"/>
    </wne:keymap>
    <wne:keymap wne:kcmPrimary="0470">
      <wne:acd wne:acdName="acd13"/>
    </wne:keymap>
    <wne:keymap wne:kcmPrimary="0471">
      <wne:acd wne:acdName="acd14"/>
    </wne:keymap>
    <wne:keymap wne:kcmPrimary="0472">
      <wne:acd wne:acdName="acd22"/>
    </wne:keymap>
    <wne:keymap wne:kcmPrimary="0473">
      <wne:acd wne:acdName="acd23"/>
    </wne:keymap>
    <wne:keymap wne:kcmPrimary="0474">
      <wne:acd wne:acdName="acd24"/>
    </wne:keymap>
    <wne:keymap wne:kcmPrimary="0475">
      <wne:acd wne:acdName="acd25"/>
    </wne:keymap>
    <wne:keymap wne:kcmPrimary="0476">
      <wne:acd wne:acdName="acd28"/>
    </wne:keymap>
    <wne:keymap wne:kcmPrimary="0477">
      <wne:acd wne:acdName="acd29"/>
    </wne:keymap>
  </wne:keymaps>
  <wne:toolbars>
    <wne:acdManifest>
      <wne:acdEntry wne:acdName="acd0"/>
      <wne:acdEntry wne:acdName="acd1"/>
      <wne:acdEntry wne:acdName="acd2"/>
      <wne:acdEntry wne:acdName="acd3"/>
      <wne:acdEntry wne:acdName="acd4"/>
      <wne:acdEntry wne:acdName="acd5"/>
      <wne:acdEntry wne:acdName="acd6"/>
      <wne:acdEntry wne:acdName="acd7"/>
      <wne:acdEntry wne:acdName="acd8"/>
      <wne:acdEntry wne:acdName="acd9"/>
      <wne:acdEntry wne:acdName="acd10"/>
      <wne:acdEntry wne:acdName="acd11"/>
      <wne:acdEntry wne:acdName="acd12"/>
      <wne:acdEntry wne:acdName="acd13"/>
      <wne:acdEntry wne:acdName="acd14"/>
      <wne:acdEntry wne:acdName="acd15"/>
      <wne:acdEntry wne:acdName="acd16"/>
      <wne:acdEntry wne:acdName="acd17"/>
      <wne:acdEntry wne:acdName="acd18"/>
      <wne:acdEntry wne:acdName="acd19"/>
      <wne:acdEntry wne:acdName="acd20"/>
      <wne:acdEntry wne:acdName="acd21"/>
      <wne:acdEntry wne:acdName="acd22"/>
      <wne:acdEntry wne:acdName="acd23"/>
      <wne:acdEntry wne:acdName="acd24"/>
      <wne:acdEntry wne:acdName="acd25"/>
      <wne:acdEntry wne:acdName="acd26"/>
      <wne:acdEntry wne:acdName="acd27"/>
      <wne:acdEntry wne:acdName="acd28"/>
      <wne:acdEntry wne:acdName="acd29"/>
      <wne:acdEntry wne:acdName="acd30"/>
      <wne:acdEntry wne:acdName="acd31"/>
      <wne:acdEntry wne:acdName="acd32"/>
    </wne:acdManifest>
  </wne:toolbars>
  <wne:acds>
    <wne:acd wne:argValue="AQAAAAIA" wne:acdName="acd0" wne:fciIndexBasedOn="0065"/>
    <wne:acd wne:argValue="AQAAAAAA" wne:acdName="acd1" wne:fciIndexBasedOn="0065"/>
    <wne:acd wne:argValue="AgA5AC4A/lZHcgdomJg=" wne:acdName="acd2" wne:fciIndexBasedOn="0065"/>
    <wne:acd wne:argValue="AgA3aA9fIAA+UJxlIADdhHKC" wne:acdName="acd3" wne:fciIndexBasedOn="0065"/>
    <wne:acd wne:argValue="AgBGAGkAZwB1AHIAZQAgAEQAZQBzAGMAcgBpAHAAdABpAG8AbgA=" wne:acdName="acd4" wne:fciIndexBasedOn="0065"/>
    <wne:acd wne:argValue="AgBUAGEAYgBsAGUAIABEAGUAcwBjAHIAaQBwAHQAaQBvAG4A" wne:acdName="acd5" wne:fciIndexBasedOn="0065"/>
    <wne:acd wne:argValue="AgBDAG8AbQBtAGEAbgBkAA==" wne:acdName="acd6" wne:fciIndexBasedOn="0065"/>
    <wne:acd wne:argValue="AgA1AC4AaIg8aAdomJg=" wne:acdName="acd7" wne:fciIndexBasedOn="0065"/>
    <wne:acd wne:acdName="acd8" wne:fciIndexBasedOn="0065"/>
    <wne:acd wne:acdName="acd9" wne:fciIndexBasedOn="0065"/>
    <wne:acd wne:argValue="AgBBAEwAVAArADMA" wne:acdName="acd10" wne:fciIndexBasedOn="0065"/>
    <wne:acd wne:argValue="AgBBAEwAVAArADQA" wne:acdName="acd11" wne:fciIndexBasedOn="0065"/>
    <wne:acd wne:argValue="AgBBAEwAVAArADUA" wne:acdName="acd12" wne:fciIndexBasedOn="0065"/>
    <wne:acd wne:argValue="AgAxAC4AY2uHZQ==" wne:acdName="acd13" wne:fciIndexBasedOn="0065"/>
    <wne:acd wne:argValue="AgAyAC4AfVTkTg==" wne:acdName="acd14" wne:fciIndexBasedOn="0065"/>
    <wne:acd wne:argValue="AgA5AC4A/lZHcgdomJg=" wne:acdName="acd15" wne:fciIndexBasedOn="0065"/>
    <wne:acd wne:argValue="AgA5AC4A/lZHcgdomJg=" wne:acdName="acd16" wne:fciIndexBasedOn="0065"/>
    <wne:acd wne:argValue="AgA5AC4A/lZHcgdomJg=" wne:acdName="acd17" wne:fciIndexBasedOn="0065"/>
    <wne:acd wne:argValue="AgA5AC4A/lZHcgdomJg=" wne:acdName="acd18" wne:fciIndexBasedOn="0065"/>
    <wne:acd wne:argValue="AgA5AC4A/lZHcgdomJg=" wne:acdName="acd19" wne:fciIndexBasedOn="0065"/>
    <wne:acd wne:argValue="AgA5AC4A/lZHcgdomJg=" wne:acdName="acd20" wne:fciIndexBasedOn="0065"/>
    <wne:acd wne:argValue="AgA5AC4A/lZHcgdomJg=" wne:acdName="acd21" wne:fciIndexBasedOn="0065"/>
    <wne:acd wne:argValue="AgAzAC4AZWukmg==" wne:acdName="acd22" wne:fciIndexBasedOn="0065"/>
    <wne:acd wne:argValue="AgA0AC4A+06hUg==" wne:acdName="acd23" wne:fciIndexBasedOn="0065"/>
    <wne:acd wne:argValue="AgA1AC4AaIg8aIdlV1s=" wne:acdName="acd24" wne:fciIndexBasedOn="0065"/>
    <wne:acd wne:argValue="AgA2AC4ATVIAig==" wne:acdName="acd25" wne:fciIndexBasedOn="0065"/>
    <wne:acd wne:argValue="AgA5AC4A/lZHcgdomJg=" wne:acdName="acd26" wne:fciIndexBasedOn="0065"/>
    <wne:acd wne:argValue="AgA5AC4A/lZHcgdomJg=" wne:acdName="acd27" wne:fciIndexBasedOn="0065"/>
    <wne:acd wne:argValue="AgA3AC4AgHvLTgdomJg=" wne:acdName="acd28" wne:fciIndexBasedOn="0065"/>
    <wne:acd wne:argValue="AgA4AC4ATVIAigdomJg=" wne:acdName="acd29" wne:fciIndexBasedOn="0065"/>
    <wne:acd wne:argValue="AgA5AC4A/lZHcgdomJg=" wne:acdName="acd30" wne:fciIndexBasedOn="0065"/>
    <wne:acd wne:argValue="AgBJAHQAZQBtACAATABpAHMAdAAgAFQAZQB4AHQA" wne:acdName="acd31" wne:fciIndexBasedOn="0065"/>
    <wne:acd wne:argValue="AgBJAHQAZQBtACAATABpAHMAdAA=" wne:acdName="acd32" wne:fciIndexBasedOn="0065"/>
  </wne:acd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423490E" w14:textId="77777777" w:rsidR="00DA5D47" w:rsidRDefault="00DA5D47" w:rsidP="00940D2A">
      <w:pPr>
        <w:spacing w:before="0" w:after="0" w:line="240" w:lineRule="auto"/>
      </w:pPr>
      <w:r>
        <w:separator/>
      </w:r>
    </w:p>
  </w:endnote>
  <w:endnote w:type="continuationSeparator" w:id="0">
    <w:p w14:paraId="17D676CB" w14:textId="77777777" w:rsidR="00DA5D47" w:rsidRDefault="00DA5D47" w:rsidP="00940D2A">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Huawei Sans">
    <w:panose1 w:val="020C0503030203020204"/>
    <w:charset w:val="00"/>
    <w:family w:val="swiss"/>
    <w:pitch w:val="variable"/>
    <w:sig w:usb0="A00002FF" w:usb1="500078FB" w:usb2="00000008" w:usb3="00000000" w:csb0="0000009F" w:csb1="00000000"/>
  </w:font>
  <w:font w:name="方正兰亭黑简体">
    <w:altName w:val="Arial Unicode MS"/>
    <w:panose1 w:val="02000000000000000000"/>
    <w:charset w:val="86"/>
    <w:family w:val="auto"/>
    <w:pitch w:val="variable"/>
    <w:sig w:usb0="00000001" w:usb1="080E0000" w:usb2="00000010" w:usb3="00000000" w:csb0="00040000" w:csb1="00000000"/>
  </w:font>
  <w:font w:name="Times New Roman">
    <w:panose1 w:val="02020603050405020304"/>
    <w:charset w:val="00"/>
    <w:family w:val="roman"/>
    <w:pitch w:val="variable"/>
    <w:sig w:usb0="E0002EFF" w:usb1="C000785B" w:usb2="00000009" w:usb3="00000000" w:csb0="000001FF" w:csb1="00000000"/>
  </w:font>
  <w:font w:name="HuaweiSans-Regular">
    <w:altName w:val="Times New Roman"/>
    <w:panose1 w:val="00000000000000000000"/>
    <w:charset w:val="00"/>
    <w:family w:val="roman"/>
    <w:notTrueType/>
    <w:pitch w:val="default"/>
  </w:font>
  <w:font w:name="Book Antiqua">
    <w:panose1 w:val="02040602050305030304"/>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楷体_GB2312">
    <w:altName w:val="楷体"/>
    <w:charset w:val="86"/>
    <w:family w:val="modern"/>
    <w:pitch w:val="fixed"/>
    <w:sig w:usb0="00000000" w:usb1="080E0000" w:usb2="00000010" w:usb3="00000000" w:csb0="00040000" w:csb1="00000000"/>
  </w:font>
  <w:font w:name="Calibri">
    <w:panose1 w:val="020F0502020204030204"/>
    <w:charset w:val="00"/>
    <w:family w:val="swiss"/>
    <w:pitch w:val="variable"/>
    <w:sig w:usb0="E4002EFF" w:usb1="C0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108" w:type="dxa"/>
      <w:tblBorders>
        <w:top w:val="single" w:sz="4" w:space="0" w:color="auto"/>
      </w:tblBorders>
      <w:tblLayout w:type="fixed"/>
      <w:tblLook w:val="0000" w:firstRow="0" w:lastRow="0" w:firstColumn="0" w:lastColumn="0" w:noHBand="0" w:noVBand="0"/>
    </w:tblPr>
    <w:tblGrid>
      <w:gridCol w:w="3224"/>
      <w:gridCol w:w="3224"/>
      <w:gridCol w:w="3225"/>
    </w:tblGrid>
    <w:tr w:rsidR="00A72232" w:rsidRPr="00404D2E" w14:paraId="43759C22" w14:textId="77777777">
      <w:trPr>
        <w:trHeight w:val="468"/>
      </w:trPr>
      <w:tc>
        <w:tcPr>
          <w:tcW w:w="3224" w:type="dxa"/>
        </w:tcPr>
        <w:p w14:paraId="718ECA14" w14:textId="77777777" w:rsidR="00A72232" w:rsidRPr="00404D2E" w:rsidRDefault="00A72232" w:rsidP="00790CE5">
          <w:pPr>
            <w:pStyle w:val="HeadingLeft"/>
            <w:jc w:val="both"/>
          </w:pPr>
          <w:r>
            <w:fldChar w:fldCharType="begin"/>
          </w:r>
          <w:r>
            <w:instrText xml:space="preserve">PAGE  </w:instrText>
          </w:r>
          <w:r>
            <w:fldChar w:fldCharType="separate"/>
          </w:r>
          <w:r>
            <w:rPr>
              <w:noProof/>
            </w:rPr>
            <w:t>i</w:t>
          </w:r>
          <w:r>
            <w:rPr>
              <w:noProof/>
            </w:rPr>
            <w:fldChar w:fldCharType="end"/>
          </w:r>
        </w:p>
      </w:tc>
      <w:tc>
        <w:tcPr>
          <w:tcW w:w="3224" w:type="dxa"/>
        </w:tcPr>
        <w:p w14:paraId="0A959BF1" w14:textId="77777777" w:rsidR="00A72232" w:rsidRDefault="00A72232" w:rsidP="00790CE5">
          <w:pPr>
            <w:pStyle w:val="HeadingMiddle"/>
          </w:pPr>
          <w:r>
            <w:fldChar w:fldCharType="begin"/>
          </w:r>
          <w:r>
            <w:instrText xml:space="preserve"> DOCPROPERTY  ProprietaryDeclaration  \* MERGEFORMAT </w:instrText>
          </w:r>
          <w:r>
            <w:fldChar w:fldCharType="separate"/>
          </w:r>
          <w:r w:rsidRPr="00AF0C2F">
            <w:rPr>
              <w:rFonts w:hint="eastAsia"/>
              <w:bCs/>
            </w:rPr>
            <w:t>华为专有和保密信息</w:t>
          </w:r>
        </w:p>
        <w:p w14:paraId="158EFDD1" w14:textId="77777777" w:rsidR="00A72232" w:rsidRPr="00404D2E" w:rsidRDefault="00A72232" w:rsidP="00790CE5">
          <w:pPr>
            <w:pStyle w:val="HeadingMiddle"/>
          </w:pPr>
          <w:r>
            <w:rPr>
              <w:rFonts w:hint="eastAsia"/>
            </w:rPr>
            <w:t>版权所有</w:t>
          </w:r>
          <w:r>
            <w:t xml:space="preserve"> </w:t>
          </w:r>
          <w:r>
            <w:rPr>
              <w:rFonts w:hint="cs"/>
            </w:rPr>
            <w:t>©</w:t>
          </w:r>
          <w:r>
            <w:t xml:space="preserve"> </w:t>
          </w:r>
          <w:r>
            <w:rPr>
              <w:rFonts w:hint="eastAsia"/>
            </w:rPr>
            <w:t>华为技术有限公司</w:t>
          </w:r>
          <w:r>
            <w:fldChar w:fldCharType="end"/>
          </w:r>
        </w:p>
      </w:tc>
      <w:tc>
        <w:tcPr>
          <w:tcW w:w="3225" w:type="dxa"/>
        </w:tcPr>
        <w:p w14:paraId="29ABEB7B" w14:textId="77777777" w:rsidR="00A72232" w:rsidRPr="00404D2E" w:rsidRDefault="00A72232" w:rsidP="00790CE5">
          <w:pPr>
            <w:pStyle w:val="HeadingRight"/>
            <w:wordWrap w:val="0"/>
          </w:pPr>
          <w:r>
            <w:rPr>
              <w:rFonts w:hint="eastAsia"/>
            </w:rPr>
            <w:t>文档版本</w:t>
          </w:r>
          <w:r>
            <w:rPr>
              <w:rFonts w:hint="eastAsia"/>
            </w:rPr>
            <w:t xml:space="preserve"> </w:t>
          </w:r>
          <w:fldSimple w:instr=" DOCPROPERTY  DocumentVersion ">
            <w:r>
              <w:rPr>
                <w:rFonts w:hint="eastAsia"/>
              </w:rPr>
              <w:t>01</w:t>
            </w:r>
          </w:fldSimple>
          <w:r>
            <w:t xml:space="preserve"> </w:t>
          </w:r>
          <w:r>
            <w:rPr>
              <w:rFonts w:hint="eastAsia"/>
            </w:rPr>
            <w:t>(</w:t>
          </w:r>
          <w:fldSimple w:instr=" DOCPROPERTY  ReleaseDate ">
            <w:r>
              <w:rPr>
                <w:rFonts w:hint="eastAsia"/>
              </w:rPr>
              <w:t>2015-12</w:t>
            </w:r>
          </w:fldSimple>
          <w:r>
            <w:rPr>
              <w:rFonts w:hint="eastAsia"/>
            </w:rPr>
            <w:t>)</w:t>
          </w:r>
        </w:p>
      </w:tc>
    </w:tr>
  </w:tbl>
  <w:p w14:paraId="11F3A503" w14:textId="77777777" w:rsidR="00A72232" w:rsidRDefault="00A72232" w:rsidP="00790CE5">
    <w:pPr>
      <w:pStyle w:val="HeadingRigh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3AF7B49" w14:textId="77777777" w:rsidR="00A72232" w:rsidRPr="00E954BF" w:rsidRDefault="00A72232" w:rsidP="00790CE5">
    <w:pPr>
      <w:pStyle w:val="HeadingRigh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108" w:type="dxa"/>
      <w:tblBorders>
        <w:top w:val="single" w:sz="4" w:space="0" w:color="auto"/>
      </w:tblBorders>
      <w:tblLayout w:type="fixed"/>
      <w:tblLook w:val="0000" w:firstRow="0" w:lastRow="0" w:firstColumn="0" w:lastColumn="0" w:noHBand="0" w:noVBand="0"/>
    </w:tblPr>
    <w:tblGrid>
      <w:gridCol w:w="2268"/>
      <w:gridCol w:w="5245"/>
      <w:gridCol w:w="2152"/>
    </w:tblGrid>
    <w:tr w:rsidR="00A72232" w:rsidRPr="007E0723" w14:paraId="273992B7" w14:textId="77777777" w:rsidTr="00B07C76">
      <w:trPr>
        <w:trHeight w:val="453"/>
      </w:trPr>
      <w:tc>
        <w:tcPr>
          <w:tcW w:w="2268" w:type="dxa"/>
        </w:tcPr>
        <w:p w14:paraId="639CED0D" w14:textId="60DB5979" w:rsidR="00A72232" w:rsidRPr="006C36CF" w:rsidRDefault="00A72232" w:rsidP="00B07C76">
          <w:pPr>
            <w:pStyle w:val="HeadingLeft"/>
          </w:pPr>
          <w:r>
            <w:fldChar w:fldCharType="begin"/>
          </w:r>
          <w:r>
            <w:instrText xml:space="preserve"> DATE \@ "yyyy-MM-dd" </w:instrText>
          </w:r>
          <w:r>
            <w:fldChar w:fldCharType="separate"/>
          </w:r>
          <w:r w:rsidR="00764C99">
            <w:rPr>
              <w:noProof/>
            </w:rPr>
            <w:t>2020-09-01</w:t>
          </w:r>
          <w:r>
            <w:fldChar w:fldCharType="end"/>
          </w:r>
        </w:p>
      </w:tc>
      <w:tc>
        <w:tcPr>
          <w:tcW w:w="5245" w:type="dxa"/>
        </w:tcPr>
        <w:p w14:paraId="163EFD04" w14:textId="77777777" w:rsidR="00A72232" w:rsidRPr="003701B8" w:rsidRDefault="00A72232" w:rsidP="00B07C76">
          <w:pPr>
            <w:pStyle w:val="HeadingMiddle"/>
          </w:pPr>
          <w:r w:rsidRPr="002075CB">
            <w:t>Huawei confidential.</w:t>
          </w:r>
        </w:p>
      </w:tc>
      <w:tc>
        <w:tcPr>
          <w:tcW w:w="2152" w:type="dxa"/>
        </w:tcPr>
        <w:p w14:paraId="097D4E82" w14:textId="77777777" w:rsidR="00A72232" w:rsidRPr="007E0723" w:rsidRDefault="00A72232" w:rsidP="00B07C76">
          <w:pPr>
            <w:pStyle w:val="HeadingRight"/>
          </w:pPr>
          <w:r w:rsidRPr="007571B6">
            <w:t xml:space="preserve">Page </w:t>
          </w:r>
          <w:r>
            <w:fldChar w:fldCharType="begin"/>
          </w:r>
          <w:r>
            <w:instrText xml:space="preserve"> PAGE </w:instrText>
          </w:r>
          <w:r>
            <w:fldChar w:fldCharType="separate"/>
          </w:r>
          <w:r w:rsidR="00764C99">
            <w:rPr>
              <w:noProof/>
            </w:rPr>
            <w:t>57</w:t>
          </w:r>
          <w:r>
            <w:rPr>
              <w:noProof/>
            </w:rPr>
            <w:fldChar w:fldCharType="end"/>
          </w:r>
          <w:r w:rsidRPr="007571B6">
            <w:t xml:space="preserve"> of </w:t>
          </w:r>
          <w:r>
            <w:rPr>
              <w:noProof/>
            </w:rPr>
            <w:fldChar w:fldCharType="begin"/>
          </w:r>
          <w:r>
            <w:rPr>
              <w:noProof/>
            </w:rPr>
            <w:instrText xml:space="preserve"> NUMPAGES </w:instrText>
          </w:r>
          <w:r>
            <w:rPr>
              <w:noProof/>
            </w:rPr>
            <w:fldChar w:fldCharType="separate"/>
          </w:r>
          <w:r w:rsidR="00764C99">
            <w:rPr>
              <w:noProof/>
            </w:rPr>
            <w:t>64</w:t>
          </w:r>
          <w:r>
            <w:rPr>
              <w:noProof/>
            </w:rPr>
            <w:fldChar w:fldCharType="end"/>
          </w:r>
        </w:p>
      </w:tc>
    </w:tr>
  </w:tbl>
  <w:p w14:paraId="2AF475E3" w14:textId="77777777" w:rsidR="00A72232" w:rsidRDefault="00A72232" w:rsidP="00B07C76">
    <w:pPr>
      <w:pStyle w:val="TableText"/>
      <w:spacing w:before="0" w:after="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6CAF42C" w14:textId="77777777" w:rsidR="00DA5D47" w:rsidRDefault="00DA5D47" w:rsidP="00940D2A">
      <w:pPr>
        <w:spacing w:before="0" w:after="0" w:line="240" w:lineRule="auto"/>
      </w:pPr>
      <w:r>
        <w:separator/>
      </w:r>
    </w:p>
  </w:footnote>
  <w:footnote w:type="continuationSeparator" w:id="0">
    <w:p w14:paraId="494F8A8B" w14:textId="77777777" w:rsidR="00DA5D47" w:rsidRDefault="00DA5D47" w:rsidP="00940D2A">
      <w:pPr>
        <w:spacing w:before="0"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108" w:type="dxa"/>
      <w:tblBorders>
        <w:bottom w:val="single" w:sz="4" w:space="0" w:color="auto"/>
      </w:tblBorders>
      <w:tblLayout w:type="fixed"/>
      <w:tblLook w:val="0000" w:firstRow="0" w:lastRow="0" w:firstColumn="0" w:lastColumn="0" w:noHBand="0" w:noVBand="0"/>
    </w:tblPr>
    <w:tblGrid>
      <w:gridCol w:w="4820"/>
      <w:gridCol w:w="4840"/>
    </w:tblGrid>
    <w:tr w:rsidR="00A72232" w:rsidRPr="00B75E83" w14:paraId="6BC568E8" w14:textId="77777777">
      <w:trPr>
        <w:trHeight w:val="851"/>
      </w:trPr>
      <w:tc>
        <w:tcPr>
          <w:tcW w:w="4820" w:type="dxa"/>
          <w:vAlign w:val="bottom"/>
        </w:tcPr>
        <w:p w14:paraId="07B63D85" w14:textId="77777777" w:rsidR="00A72232" w:rsidRPr="00E031EC" w:rsidRDefault="00A72232" w:rsidP="00790CE5">
          <w:pPr>
            <w:pStyle w:val="HeadingLeft"/>
          </w:pPr>
        </w:p>
      </w:tc>
      <w:tc>
        <w:tcPr>
          <w:tcW w:w="4840" w:type="dxa"/>
          <w:vAlign w:val="bottom"/>
        </w:tcPr>
        <w:p w14:paraId="7562C864" w14:textId="77777777" w:rsidR="00A72232" w:rsidRDefault="00A72232" w:rsidP="00790CE5">
          <w:pPr>
            <w:pStyle w:val="HeadingRight"/>
          </w:pPr>
          <w:r>
            <w:fldChar w:fldCharType="begin"/>
          </w:r>
          <w:r>
            <w:instrText xml:space="preserve"> DOCPROPERTY  "Product&amp;Project Name" </w:instrText>
          </w:r>
          <w:r>
            <w:fldChar w:fldCharType="end"/>
          </w:r>
        </w:p>
        <w:p w14:paraId="69AEA38E" w14:textId="77777777" w:rsidR="00A72232" w:rsidRPr="00B75E83" w:rsidRDefault="00A72232" w:rsidP="00790CE5">
          <w:pPr>
            <w:pStyle w:val="HeadingRight"/>
          </w:pPr>
          <w:r>
            <w:fldChar w:fldCharType="begin"/>
          </w:r>
          <w:r>
            <w:instrText xml:space="preserve"> DOCPROPERTY  DocumentName </w:instrText>
          </w:r>
          <w:r>
            <w:fldChar w:fldCharType="end"/>
          </w:r>
        </w:p>
      </w:tc>
    </w:tr>
  </w:tbl>
  <w:p w14:paraId="0F5682D2" w14:textId="77777777" w:rsidR="00A72232" w:rsidRDefault="00A72232" w:rsidP="00790CE5">
    <w:pPr>
      <w:pStyle w:val="HeadingRight"/>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108" w:type="dxa"/>
      <w:tblBorders>
        <w:bottom w:val="single" w:sz="4" w:space="0" w:color="auto"/>
      </w:tblBorders>
      <w:tblLayout w:type="fixed"/>
      <w:tblLook w:val="0000" w:firstRow="0" w:lastRow="0" w:firstColumn="0" w:lastColumn="0" w:noHBand="0" w:noVBand="0"/>
    </w:tblPr>
    <w:tblGrid>
      <w:gridCol w:w="5460"/>
      <w:gridCol w:w="4200"/>
    </w:tblGrid>
    <w:tr w:rsidR="00A72232" w:rsidRPr="00B75E83" w14:paraId="241C0EA2" w14:textId="77777777">
      <w:trPr>
        <w:trHeight w:val="851"/>
      </w:trPr>
      <w:tc>
        <w:tcPr>
          <w:tcW w:w="5460" w:type="dxa"/>
          <w:vAlign w:val="bottom"/>
        </w:tcPr>
        <w:p w14:paraId="16BC0CBA" w14:textId="77777777" w:rsidR="00A72232" w:rsidRPr="00E031EC" w:rsidRDefault="00A72232" w:rsidP="00790CE5">
          <w:pPr>
            <w:pStyle w:val="HeadingLeft"/>
          </w:pPr>
        </w:p>
      </w:tc>
      <w:tc>
        <w:tcPr>
          <w:tcW w:w="4200" w:type="dxa"/>
          <w:vAlign w:val="bottom"/>
        </w:tcPr>
        <w:p w14:paraId="474102FA" w14:textId="77777777" w:rsidR="00A72232" w:rsidRPr="00B75E83" w:rsidRDefault="00A72232" w:rsidP="00790CE5">
          <w:pPr>
            <w:pStyle w:val="HeadingRight"/>
          </w:pPr>
        </w:p>
      </w:tc>
    </w:tr>
  </w:tbl>
  <w:p w14:paraId="636A2036" w14:textId="77777777" w:rsidR="00A72232" w:rsidRPr="00204734" w:rsidRDefault="00A72232" w:rsidP="00790CE5">
    <w:pPr>
      <w:pStyle w:val="Heading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925165" w14:textId="40C2844F" w:rsidR="00A72232" w:rsidRPr="000544DB" w:rsidRDefault="00A72232" w:rsidP="00DD12E4">
    <w:pPr>
      <w:pStyle w:val="a6"/>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639" w:type="dxa"/>
      <w:jc w:val="center"/>
      <w:tblCellMar>
        <w:left w:w="57" w:type="dxa"/>
        <w:right w:w="57" w:type="dxa"/>
      </w:tblCellMar>
      <w:tblLook w:val="0000" w:firstRow="0" w:lastRow="0" w:firstColumn="0" w:lastColumn="0" w:noHBand="0" w:noVBand="0"/>
    </w:tblPr>
    <w:tblGrid>
      <w:gridCol w:w="949"/>
      <w:gridCol w:w="7549"/>
      <w:gridCol w:w="1141"/>
    </w:tblGrid>
    <w:tr w:rsidR="00A72232" w:rsidRPr="0052262C" w14:paraId="71657606" w14:textId="77777777" w:rsidTr="00B07C76">
      <w:trPr>
        <w:cantSplit/>
        <w:trHeight w:val="912"/>
        <w:jc w:val="center"/>
      </w:trPr>
      <w:tc>
        <w:tcPr>
          <w:tcW w:w="492" w:type="pct"/>
          <w:tcBorders>
            <w:bottom w:val="single" w:sz="6" w:space="0" w:color="auto"/>
          </w:tcBorders>
          <w:vAlign w:val="bottom"/>
        </w:tcPr>
        <w:p w14:paraId="1538C6FE" w14:textId="77777777" w:rsidR="00A72232" w:rsidRPr="0052262C" w:rsidRDefault="00A72232" w:rsidP="00B07C76">
          <w:pPr>
            <w:pStyle w:val="HeadingLeft"/>
          </w:pPr>
          <w:r w:rsidRPr="00A023CC">
            <w:rPr>
              <w:noProof/>
            </w:rPr>
            <w:drawing>
              <wp:inline distT="0" distB="0" distL="0" distR="0" wp14:anchorId="5C6DC9ED" wp14:editId="7AE86BC6">
                <wp:extent cx="504825" cy="511810"/>
                <wp:effectExtent l="0" t="0" r="9525" b="2540"/>
                <wp:docPr id="25" name="图片 13" descr="C:\Users\l00317870\AppData\Roaming\eSpace_Desktop\UserData\l00317870\imagefiles\F4A6DBE1-A295-4A2E-8920-82357C4295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descr="C:\Users\l00317870\AppData\Roaming\eSpace_Desktop\UserData\l00317870\imagefiles\F4A6DBE1-A295-4A2E-8920-82357C429575.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825" cy="511810"/>
                        </a:xfrm>
                        <a:prstGeom prst="rect">
                          <a:avLst/>
                        </a:prstGeom>
                        <a:noFill/>
                        <a:ln>
                          <a:noFill/>
                        </a:ln>
                      </pic:spPr>
                    </pic:pic>
                  </a:graphicData>
                </a:graphic>
              </wp:inline>
            </w:drawing>
          </w:r>
        </w:p>
      </w:tc>
      <w:tc>
        <w:tcPr>
          <w:tcW w:w="3916" w:type="pct"/>
          <w:tcBorders>
            <w:bottom w:val="single" w:sz="6" w:space="0" w:color="auto"/>
          </w:tcBorders>
          <w:vAlign w:val="bottom"/>
        </w:tcPr>
        <w:p w14:paraId="560E24BC" w14:textId="62B1BAAC" w:rsidR="00A72232" w:rsidRPr="00285E0C" w:rsidRDefault="00A72232" w:rsidP="00F862BE">
          <w:pPr>
            <w:pStyle w:val="HeadingLeft"/>
            <w:ind w:firstLineChars="300" w:firstLine="630"/>
            <w:jc w:val="center"/>
          </w:pPr>
          <w:r w:rsidRPr="00E954BF">
            <w:rPr>
              <w:rFonts w:hint="eastAsia"/>
              <w:noProof/>
            </w:rPr>
            <w:t>HC</w:t>
          </w:r>
          <w:r w:rsidRPr="00E954BF">
            <w:rPr>
              <w:noProof/>
            </w:rPr>
            <w:t>I</w:t>
          </w:r>
          <w:r>
            <w:rPr>
              <w:noProof/>
            </w:rPr>
            <w:t>P</w:t>
          </w:r>
          <w:r w:rsidRPr="00E954BF">
            <w:rPr>
              <w:rFonts w:hint="eastAsia"/>
              <w:noProof/>
            </w:rPr>
            <w:t>-</w:t>
          </w:r>
          <w:r>
            <w:rPr>
              <w:noProof/>
            </w:rPr>
            <w:t>Datacom</w:t>
          </w:r>
          <w:r w:rsidR="008716CE">
            <w:rPr>
              <w:noProof/>
            </w:rPr>
            <w:t>-</w:t>
          </w:r>
          <w:r w:rsidR="00F862BE">
            <w:rPr>
              <w:noProof/>
            </w:rPr>
            <w:t>Network Automation Developer</w:t>
          </w:r>
          <w:r w:rsidR="008716CE">
            <w:rPr>
              <w:noProof/>
            </w:rPr>
            <w:t xml:space="preserve"> L</w:t>
          </w:r>
          <w:r w:rsidR="008716CE">
            <w:rPr>
              <w:rFonts w:hint="eastAsia"/>
              <w:noProof/>
            </w:rPr>
            <w:t>ab</w:t>
          </w:r>
          <w:r w:rsidR="008716CE">
            <w:rPr>
              <w:noProof/>
            </w:rPr>
            <w:t xml:space="preserve"> G</w:t>
          </w:r>
          <w:r w:rsidR="008716CE">
            <w:rPr>
              <w:rFonts w:hint="eastAsia"/>
              <w:noProof/>
            </w:rPr>
            <w:t>uide</w:t>
          </w:r>
        </w:p>
      </w:tc>
      <w:tc>
        <w:tcPr>
          <w:tcW w:w="592" w:type="pct"/>
          <w:tcBorders>
            <w:bottom w:val="single" w:sz="6" w:space="0" w:color="auto"/>
          </w:tcBorders>
          <w:vAlign w:val="bottom"/>
        </w:tcPr>
        <w:p w14:paraId="77A433D5" w14:textId="52984424" w:rsidR="00A72232" w:rsidRPr="0052262C" w:rsidRDefault="00A72232" w:rsidP="00B07C76">
          <w:pPr>
            <w:pStyle w:val="HeadingRight"/>
          </w:pPr>
        </w:p>
      </w:tc>
    </w:tr>
  </w:tbl>
  <w:p w14:paraId="4EDB57F7" w14:textId="77777777" w:rsidR="00A72232" w:rsidRPr="00E954BF" w:rsidRDefault="00A72232" w:rsidP="00DD12E4">
    <w:pPr>
      <w:pStyle w:val="a6"/>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8321A15"/>
    <w:multiLevelType w:val="hybridMultilevel"/>
    <w:tmpl w:val="28F82014"/>
    <w:lvl w:ilvl="0" w:tplc="CAF6FDA4">
      <w:start w:val="1"/>
      <w:numFmt w:val="chineseCountingThousand"/>
      <w:lvlText w:val="任务%1"/>
      <w:lvlJc w:val="left"/>
      <w:pPr>
        <w:ind w:left="1260" w:hanging="420"/>
      </w:pPr>
      <w:rPr>
        <w:rFonts w:ascii="Huawei Sans" w:eastAsia="方正兰亭黑简体" w:hAnsi="Huawei Sans" w:hint="default"/>
        <w:sz w:val="24"/>
      </w:r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1" w15:restartNumberingAfterBreak="0">
    <w:nsid w:val="0EDB2900"/>
    <w:multiLevelType w:val="multilevel"/>
    <w:tmpl w:val="74F098D0"/>
    <w:lvl w:ilvl="0">
      <w:start w:val="1"/>
      <w:numFmt w:val="bullet"/>
      <w:pStyle w:val="SubItemList"/>
      <w:lvlText w:val="−"/>
      <w:lvlJc w:val="left"/>
      <w:pPr>
        <w:tabs>
          <w:tab w:val="num" w:pos="2409"/>
        </w:tabs>
        <w:ind w:left="2410" w:hanging="284"/>
      </w:pPr>
      <w:rPr>
        <w:rFonts w:ascii="Huawei Sans" w:eastAsia="方正兰亭黑简体" w:hAnsi="Huawei Sans" w:hint="default"/>
        <w:sz w:val="16"/>
        <w:szCs w:val="16"/>
      </w:rPr>
    </w:lvl>
    <w:lvl w:ilvl="1">
      <w:start w:val="1"/>
      <w:numFmt w:val="bullet"/>
      <w:lvlText w:val="■"/>
      <w:lvlJc w:val="left"/>
      <w:pPr>
        <w:tabs>
          <w:tab w:val="num" w:pos="840"/>
        </w:tabs>
        <w:ind w:left="840" w:hanging="420"/>
      </w:pPr>
      <w:rPr>
        <w:rFonts w:ascii="Huawei Sans" w:eastAsia="方正兰亭黑简体" w:hAnsi="Huawei Sans" w:hint="default"/>
      </w:rPr>
    </w:lvl>
    <w:lvl w:ilvl="2">
      <w:start w:val="1"/>
      <w:numFmt w:val="bullet"/>
      <w:lvlText w:val="♦"/>
      <w:lvlJc w:val="left"/>
      <w:pPr>
        <w:tabs>
          <w:tab w:val="num" w:pos="1260"/>
        </w:tabs>
        <w:ind w:left="1260" w:hanging="420"/>
      </w:pPr>
      <w:rPr>
        <w:rFonts w:ascii="Huawei Sans" w:eastAsia="方正兰亭黑简体" w:hAnsi="Huawei Sans" w:hint="default"/>
      </w:rPr>
    </w:lvl>
    <w:lvl w:ilvl="3">
      <w:start w:val="1"/>
      <w:numFmt w:val="bullet"/>
      <w:lvlText w:val="●"/>
      <w:lvlJc w:val="left"/>
      <w:pPr>
        <w:tabs>
          <w:tab w:val="num" w:pos="1680"/>
        </w:tabs>
        <w:ind w:left="1680" w:hanging="420"/>
      </w:pPr>
      <w:rPr>
        <w:rFonts w:ascii="Huawei Sans" w:eastAsia="方正兰亭黑简体" w:hAnsi="Huawei Sans" w:hint="default"/>
        <w:color w:val="000000"/>
      </w:rPr>
    </w:lvl>
    <w:lvl w:ilvl="4">
      <w:start w:val="1"/>
      <w:numFmt w:val="bullet"/>
      <w:lvlText w:val="●"/>
      <w:lvlJc w:val="left"/>
      <w:pPr>
        <w:tabs>
          <w:tab w:val="num" w:pos="2100"/>
        </w:tabs>
        <w:ind w:left="2100" w:hanging="420"/>
      </w:pPr>
      <w:rPr>
        <w:rFonts w:ascii="Huawei Sans" w:eastAsia="方正兰亭黑简体" w:hAnsi="Huawei Sans" w:hint="default"/>
        <w:color w:val="000000"/>
      </w:rPr>
    </w:lvl>
    <w:lvl w:ilvl="5">
      <w:start w:val="1"/>
      <w:numFmt w:val="bullet"/>
      <w:lvlText w:val="♦"/>
      <w:lvlJc w:val="left"/>
      <w:pPr>
        <w:tabs>
          <w:tab w:val="num" w:pos="2520"/>
        </w:tabs>
        <w:ind w:left="2520" w:hanging="420"/>
      </w:pPr>
      <w:rPr>
        <w:rFonts w:ascii="Huawei Sans" w:eastAsia="方正兰亭黑简体" w:hAnsi="Huawei Sans" w:hint="default"/>
      </w:rPr>
    </w:lvl>
    <w:lvl w:ilvl="6">
      <w:start w:val="1"/>
      <w:numFmt w:val="decimal"/>
      <w:lvlText w:val="%7."/>
      <w:lvlJc w:val="left"/>
      <w:pPr>
        <w:tabs>
          <w:tab w:val="num" w:pos="2940"/>
        </w:tabs>
        <w:ind w:left="2940" w:hanging="420"/>
      </w:pPr>
      <w:rPr>
        <w:rFonts w:ascii="Huawei Sans" w:eastAsia="方正兰亭黑简体" w:hAnsi="Huawei Sans" w:hint="default"/>
      </w:rPr>
    </w:lvl>
    <w:lvl w:ilvl="7">
      <w:start w:val="1"/>
      <w:numFmt w:val="bullet"/>
      <w:lvlText w:val="■"/>
      <w:lvlJc w:val="left"/>
      <w:pPr>
        <w:tabs>
          <w:tab w:val="num" w:pos="3360"/>
        </w:tabs>
        <w:ind w:left="3360" w:hanging="420"/>
      </w:pPr>
      <w:rPr>
        <w:rFonts w:ascii="Huawei Sans" w:eastAsia="方正兰亭黑简体" w:hAnsi="Huawei Sans" w:hint="default"/>
      </w:rPr>
    </w:lvl>
    <w:lvl w:ilvl="8">
      <w:start w:val="1"/>
      <w:numFmt w:val="bullet"/>
      <w:lvlText w:val="♦"/>
      <w:lvlJc w:val="left"/>
      <w:pPr>
        <w:tabs>
          <w:tab w:val="num" w:pos="3780"/>
        </w:tabs>
        <w:ind w:left="3780" w:hanging="420"/>
      </w:pPr>
      <w:rPr>
        <w:rFonts w:ascii="Huawei Sans" w:eastAsia="方正兰亭黑简体" w:hAnsi="Huawei Sans" w:hint="default"/>
      </w:rPr>
    </w:lvl>
  </w:abstractNum>
  <w:abstractNum w:abstractNumId="2" w15:restartNumberingAfterBreak="0">
    <w:nsid w:val="171657A1"/>
    <w:multiLevelType w:val="multilevel"/>
    <w:tmpl w:val="98BE1D3C"/>
    <w:lvl w:ilvl="0">
      <w:start w:val="1"/>
      <w:numFmt w:val="decimal"/>
      <w:suff w:val="nothing"/>
      <w:lvlText w:val="%1 "/>
      <w:lvlJc w:val="left"/>
      <w:pPr>
        <w:ind w:left="0" w:firstLine="0"/>
      </w:pPr>
      <w:rPr>
        <w:rFonts w:ascii="HuaweiSans-Regular" w:eastAsia="方正兰亭黑简体" w:hAnsi="HuaweiSans-Regular" w:cs="Book Antiqua" w:hint="default"/>
        <w:b/>
        <w:bCs/>
        <w:i w:val="0"/>
        <w:iCs w:val="0"/>
        <w:caps w:val="0"/>
        <w:strike w:val="0"/>
        <w:dstrike w:val="0"/>
        <w:vanish w:val="0"/>
        <w:color w:val="000000"/>
        <w:sz w:val="144"/>
        <w:szCs w:val="144"/>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nothing"/>
      <w:lvlText w:val="%1.%2 "/>
      <w:lvlJc w:val="left"/>
      <w:pPr>
        <w:ind w:left="0" w:firstLine="0"/>
      </w:pPr>
      <w:rPr>
        <w:rFonts w:ascii="HuaweiSans-Regular" w:eastAsia="方正兰亭黑简体" w:hAnsi="HuaweiSans-Regular" w:cs="Book Antiqua" w:hint="default"/>
        <w:b w:val="0"/>
        <w:bCs/>
        <w:i w:val="0"/>
        <w:iCs w:val="0"/>
        <w:caps w:val="0"/>
        <w:strike w:val="0"/>
        <w:dstrike w:val="0"/>
        <w:snapToGrid w:val="0"/>
        <w:vanish w:val="0"/>
        <w:color w:val="000000"/>
        <w:spacing w:val="0"/>
        <w:kern w:val="0"/>
        <w:sz w:val="36"/>
        <w:szCs w:val="36"/>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2.%3 "/>
      <w:lvlJc w:val="left"/>
      <w:pPr>
        <w:ind w:left="0" w:firstLine="0"/>
      </w:pPr>
      <w:rPr>
        <w:rFonts w:ascii="HuaweiSans-Regular" w:eastAsia="方正兰亭黑简体" w:hAnsi="HuaweiSans-Regular" w:cs="Book Antiqua" w:hint="default"/>
        <w:b w:val="0"/>
        <w:bCs/>
        <w:i w:val="0"/>
        <w:iCs w:val="0"/>
        <w:caps w:val="0"/>
        <w:strike w:val="0"/>
        <w:dstrike w:val="0"/>
        <w:snapToGrid w:val="0"/>
        <w:vanish w:val="0"/>
        <w:color w:val="000000"/>
        <w:kern w:val="0"/>
        <w:sz w:val="32"/>
        <w:szCs w:val="32"/>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2.%3.%4 "/>
      <w:lvlJc w:val="left"/>
      <w:pPr>
        <w:ind w:left="0" w:firstLine="0"/>
      </w:pPr>
      <w:rPr>
        <w:rFonts w:ascii="HuaweiSans-Regular" w:eastAsia="方正兰亭黑简体" w:hAnsi="HuaweiSans-Regular" w:cs="Book Antiqua" w:hint="default"/>
        <w:bCs/>
        <w:i w:val="0"/>
        <w:iCs w:val="0"/>
        <w:caps w:val="0"/>
        <w:strike w:val="0"/>
        <w:dstrike w:val="0"/>
        <w:vanish w:val="0"/>
        <w:color w:val="000000"/>
        <w:sz w:val="28"/>
        <w:szCs w:val="28"/>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suff w:val="nothing"/>
      <w:lvlText w:val="%1.%2.%3.%4.%5 "/>
      <w:lvlJc w:val="left"/>
      <w:pPr>
        <w:ind w:left="0" w:firstLine="0"/>
      </w:pPr>
      <w:rPr>
        <w:rFonts w:ascii="HuaweiSans-Regular" w:eastAsia="方正兰亭黑简体" w:hAnsi="HuaweiSans-Regular" w:cs="Book Antiqua" w:hint="default"/>
        <w:bCs/>
        <w:i w:val="0"/>
        <w:iCs w:val="0"/>
        <w:caps w:val="0"/>
        <w:strike w:val="0"/>
        <w:dstrike w:val="0"/>
        <w:vanish w:val="0"/>
        <w:color w:val="000000"/>
        <w:sz w:val="24"/>
        <w:szCs w:val="24"/>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步骤 %6"/>
      <w:lvlJc w:val="right"/>
      <w:pPr>
        <w:tabs>
          <w:tab w:val="num" w:pos="1701"/>
        </w:tabs>
        <w:ind w:left="1701" w:hanging="159"/>
      </w:pPr>
      <w:rPr>
        <w:rFonts w:ascii="HuaweiSans-Regular" w:eastAsia="方正兰亭黑简体" w:hAnsi="HuaweiSans-Regular" w:cs="Arial" w:hint="default"/>
        <w:b w:val="0"/>
        <w:bCs/>
        <w:i w:val="0"/>
        <w:iCs w:val="0"/>
        <w:caps w:val="0"/>
        <w:strike w:val="0"/>
        <w:dstrike w:val="0"/>
        <w:vanish w:val="0"/>
        <w:color w:val="auto"/>
        <w:sz w:val="24"/>
        <w:szCs w:val="24"/>
        <w:vertAlign w:val="baseline"/>
        <w:lang w:val="en-US"/>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lvlText w:val="%7."/>
      <w:lvlJc w:val="left"/>
      <w:pPr>
        <w:tabs>
          <w:tab w:val="num" w:pos="2126"/>
        </w:tabs>
        <w:ind w:left="2126" w:hanging="425"/>
      </w:pPr>
      <w:rPr>
        <w:rFonts w:ascii="Times New Roman" w:eastAsia="黑体" w:hAnsi="Times New Roman" w:cs="Times New Roman" w:hint="default"/>
        <w:b w:val="0"/>
        <w:bCs/>
        <w:i w:val="0"/>
        <w:iCs w:val="0"/>
        <w:color w:val="auto"/>
        <w:sz w:val="21"/>
        <w:szCs w:val="21"/>
      </w:rPr>
    </w:lvl>
    <w:lvl w:ilvl="7">
      <w:start w:val="1"/>
      <w:numFmt w:val="decimal"/>
      <w:lvlRestart w:val="1"/>
      <w:suff w:val="space"/>
      <w:lvlText w:val="图%1-%8"/>
      <w:lvlJc w:val="left"/>
      <w:pPr>
        <w:ind w:left="1701" w:firstLine="0"/>
      </w:pPr>
      <w:rPr>
        <w:rFonts w:ascii="HuaweiSans-Regular" w:eastAsia="方正兰亭黑简体" w:hAnsi="HuaweiSans-Regular" w:cs="Book Antiqua" w:hint="default"/>
        <w:b/>
        <w:bCs/>
        <w:i w:val="0"/>
        <w:iCs w:val="0"/>
        <w:strike w:val="0"/>
        <w:dstrike w:val="0"/>
        <w:color w:val="auto"/>
        <w:sz w:val="24"/>
        <w:szCs w:val="21"/>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decimal"/>
      <w:lvlRestart w:val="1"/>
      <w:suff w:val="space"/>
      <w:lvlText w:val="表%1-%9"/>
      <w:lvlJc w:val="left"/>
      <w:pPr>
        <w:ind w:left="1701" w:firstLine="0"/>
      </w:pPr>
      <w:rPr>
        <w:bCs w:val="0"/>
        <w:i w:val="0"/>
        <w:iCs w:val="0"/>
        <w:caps w:val="0"/>
        <w:smallCaps w:val="0"/>
        <w:strike w:val="0"/>
        <w:dstrike w:val="0"/>
        <w:outline w:val="0"/>
        <w:shadow w:val="0"/>
        <w:emboss w:val="0"/>
        <w:imprint w:val="0"/>
        <w:noProof w:val="0"/>
        <w:vanish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abstractNum>
  <w:abstractNum w:abstractNumId="3" w15:restartNumberingAfterBreak="0">
    <w:nsid w:val="1D5755D3"/>
    <w:multiLevelType w:val="multilevel"/>
    <w:tmpl w:val="9BFEFF40"/>
    <w:lvl w:ilvl="0">
      <w:start w:val="1"/>
      <w:numFmt w:val="bullet"/>
      <w:pStyle w:val="ItemList"/>
      <w:lvlText w:val="●"/>
      <w:lvlJc w:val="left"/>
      <w:pPr>
        <w:tabs>
          <w:tab w:val="num" w:pos="2126"/>
        </w:tabs>
        <w:ind w:left="2126" w:hanging="425"/>
      </w:pPr>
      <w:rPr>
        <w:rFonts w:ascii="Huawei Sans" w:hAnsi="Huawei Sans" w:hint="default"/>
        <w:b/>
        <w:bCs w:val="0"/>
        <w:i w:val="0"/>
        <w:iCs w:val="0"/>
        <w:caps w:val="0"/>
        <w:strike w:val="0"/>
        <w:dstrike w:val="0"/>
        <w:vanish w:val="0"/>
        <w:color w:val="auto"/>
        <w:spacing w:val="0"/>
        <w:w w:val="100"/>
        <w:position w:val="2"/>
        <w:sz w:val="21"/>
        <w:szCs w:val="21"/>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tabs>
          <w:tab w:val="num" w:pos="840"/>
        </w:tabs>
        <w:ind w:left="840" w:hanging="420"/>
      </w:pPr>
      <w:rPr>
        <w:rFonts w:ascii="Huawei Sans" w:hAnsi="Huawei Sans" w:hint="default"/>
      </w:rPr>
    </w:lvl>
    <w:lvl w:ilvl="2">
      <w:start w:val="1"/>
      <w:numFmt w:val="bullet"/>
      <w:lvlText w:val="♦"/>
      <w:lvlJc w:val="left"/>
      <w:pPr>
        <w:tabs>
          <w:tab w:val="num" w:pos="1260"/>
        </w:tabs>
        <w:ind w:left="1260" w:hanging="420"/>
      </w:pPr>
      <w:rPr>
        <w:rFonts w:ascii="Huawei Sans" w:hAnsi="Huawei Sans" w:hint="default"/>
      </w:rPr>
    </w:lvl>
    <w:lvl w:ilvl="3">
      <w:start w:val="1"/>
      <w:numFmt w:val="bullet"/>
      <w:lvlText w:val="♦"/>
      <w:lvlJc w:val="left"/>
      <w:pPr>
        <w:tabs>
          <w:tab w:val="num" w:pos="1680"/>
        </w:tabs>
        <w:ind w:left="1680" w:hanging="420"/>
      </w:pPr>
      <w:rPr>
        <w:rFonts w:ascii="Huawei Sans" w:hAnsi="Huawei Sans" w:hint="default"/>
      </w:rPr>
    </w:lvl>
    <w:lvl w:ilvl="4">
      <w:start w:val="1"/>
      <w:numFmt w:val="bullet"/>
      <w:lvlText w:val="■"/>
      <w:lvlJc w:val="left"/>
      <w:pPr>
        <w:tabs>
          <w:tab w:val="num" w:pos="2100"/>
        </w:tabs>
        <w:ind w:left="2100" w:hanging="420"/>
      </w:pPr>
      <w:rPr>
        <w:rFonts w:ascii="Huawei Sans" w:hAnsi="Huawei Sans" w:hint="default"/>
      </w:rPr>
    </w:lvl>
    <w:lvl w:ilvl="5">
      <w:start w:val="1"/>
      <w:numFmt w:val="bullet"/>
      <w:lvlText w:val=""/>
      <w:lvlJc w:val="left"/>
      <w:pPr>
        <w:tabs>
          <w:tab w:val="num" w:pos="2520"/>
        </w:tabs>
        <w:ind w:left="2520" w:hanging="420"/>
      </w:pPr>
      <w:rPr>
        <w:rFonts w:ascii="Wingdings" w:hAnsi="Wingdings" w:hint="default"/>
      </w:rPr>
    </w:lvl>
    <w:lvl w:ilvl="6">
      <w:start w:val="1"/>
      <w:numFmt w:val="bullet"/>
      <w:lvlText w:val=""/>
      <w:lvlJc w:val="left"/>
      <w:pPr>
        <w:tabs>
          <w:tab w:val="num" w:pos="2940"/>
        </w:tabs>
        <w:ind w:left="2940" w:hanging="420"/>
      </w:pPr>
      <w:rPr>
        <w:rFonts w:ascii="Wingdings" w:hAnsi="Wingdings" w:hint="default"/>
      </w:rPr>
    </w:lvl>
    <w:lvl w:ilvl="7">
      <w:start w:val="1"/>
      <w:numFmt w:val="bullet"/>
      <w:lvlText w:val=""/>
      <w:lvlJc w:val="left"/>
      <w:pPr>
        <w:tabs>
          <w:tab w:val="num" w:pos="3360"/>
        </w:tabs>
        <w:ind w:left="3360" w:hanging="420"/>
      </w:pPr>
      <w:rPr>
        <w:rFonts w:ascii="Wingdings" w:hAnsi="Wingdings" w:hint="default"/>
      </w:rPr>
    </w:lvl>
    <w:lvl w:ilvl="8">
      <w:start w:val="1"/>
      <w:numFmt w:val="bullet"/>
      <w:lvlText w:val=""/>
      <w:lvlJc w:val="left"/>
      <w:pPr>
        <w:tabs>
          <w:tab w:val="num" w:pos="3780"/>
        </w:tabs>
        <w:ind w:left="3780" w:hanging="420"/>
      </w:pPr>
      <w:rPr>
        <w:rFonts w:ascii="Wingdings" w:hAnsi="Wingdings" w:hint="default"/>
      </w:rPr>
    </w:lvl>
  </w:abstractNum>
  <w:abstractNum w:abstractNumId="4" w15:restartNumberingAfterBreak="0">
    <w:nsid w:val="1E3A54C7"/>
    <w:multiLevelType w:val="hybridMultilevel"/>
    <w:tmpl w:val="F1923692"/>
    <w:lvl w:ilvl="0" w:tplc="477CF482">
      <w:start w:val="1"/>
      <w:numFmt w:val="lowerLetter"/>
      <w:lvlText w:val="%1."/>
      <w:lvlJc w:val="left"/>
      <w:pPr>
        <w:ind w:left="2546" w:hanging="420"/>
      </w:pPr>
      <w:rPr>
        <w:rFonts w:hint="eastAsia"/>
      </w:rPr>
    </w:lvl>
    <w:lvl w:ilvl="1" w:tplc="04090019" w:tentative="1">
      <w:start w:val="1"/>
      <w:numFmt w:val="lowerLetter"/>
      <w:lvlText w:val="%2)"/>
      <w:lvlJc w:val="left"/>
      <w:pPr>
        <w:ind w:left="2966" w:hanging="420"/>
      </w:pPr>
    </w:lvl>
    <w:lvl w:ilvl="2" w:tplc="0409001B" w:tentative="1">
      <w:start w:val="1"/>
      <w:numFmt w:val="lowerRoman"/>
      <w:lvlText w:val="%3."/>
      <w:lvlJc w:val="right"/>
      <w:pPr>
        <w:ind w:left="3386" w:hanging="420"/>
      </w:pPr>
    </w:lvl>
    <w:lvl w:ilvl="3" w:tplc="0409000F" w:tentative="1">
      <w:start w:val="1"/>
      <w:numFmt w:val="decimal"/>
      <w:lvlText w:val="%4."/>
      <w:lvlJc w:val="left"/>
      <w:pPr>
        <w:ind w:left="3806" w:hanging="420"/>
      </w:pPr>
    </w:lvl>
    <w:lvl w:ilvl="4" w:tplc="04090019" w:tentative="1">
      <w:start w:val="1"/>
      <w:numFmt w:val="lowerLetter"/>
      <w:lvlText w:val="%5)"/>
      <w:lvlJc w:val="left"/>
      <w:pPr>
        <w:ind w:left="4226" w:hanging="420"/>
      </w:pPr>
    </w:lvl>
    <w:lvl w:ilvl="5" w:tplc="0409001B" w:tentative="1">
      <w:start w:val="1"/>
      <w:numFmt w:val="lowerRoman"/>
      <w:lvlText w:val="%6."/>
      <w:lvlJc w:val="right"/>
      <w:pPr>
        <w:ind w:left="4646" w:hanging="420"/>
      </w:pPr>
    </w:lvl>
    <w:lvl w:ilvl="6" w:tplc="0409000F" w:tentative="1">
      <w:start w:val="1"/>
      <w:numFmt w:val="decimal"/>
      <w:lvlText w:val="%7."/>
      <w:lvlJc w:val="left"/>
      <w:pPr>
        <w:ind w:left="5066" w:hanging="420"/>
      </w:pPr>
    </w:lvl>
    <w:lvl w:ilvl="7" w:tplc="04090019" w:tentative="1">
      <w:start w:val="1"/>
      <w:numFmt w:val="lowerLetter"/>
      <w:lvlText w:val="%8)"/>
      <w:lvlJc w:val="left"/>
      <w:pPr>
        <w:ind w:left="5486" w:hanging="420"/>
      </w:pPr>
    </w:lvl>
    <w:lvl w:ilvl="8" w:tplc="0409001B" w:tentative="1">
      <w:start w:val="1"/>
      <w:numFmt w:val="lowerRoman"/>
      <w:lvlText w:val="%9."/>
      <w:lvlJc w:val="right"/>
      <w:pPr>
        <w:ind w:left="5906" w:hanging="420"/>
      </w:pPr>
    </w:lvl>
  </w:abstractNum>
  <w:abstractNum w:abstractNumId="5" w15:restartNumberingAfterBreak="0">
    <w:nsid w:val="20453EF0"/>
    <w:multiLevelType w:val="multilevel"/>
    <w:tmpl w:val="5DFC29C4"/>
    <w:lvl w:ilvl="0">
      <w:start w:val="1"/>
      <w:numFmt w:val="upperLetter"/>
      <w:pStyle w:val="5"/>
      <w:lvlText w:val="附录%1"/>
      <w:lvlJc w:val="left"/>
      <w:pPr>
        <w:tabs>
          <w:tab w:val="num" w:pos="432"/>
        </w:tabs>
        <w:ind w:left="432" w:hanging="432"/>
      </w:pPr>
      <w:rPr>
        <w:rFonts w:hint="eastAsia"/>
      </w:rPr>
    </w:lvl>
    <w:lvl w:ilvl="1">
      <w:start w:val="1"/>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6" w15:restartNumberingAfterBreak="0">
    <w:nsid w:val="206A359B"/>
    <w:multiLevelType w:val="hybridMultilevel"/>
    <w:tmpl w:val="1908C1E6"/>
    <w:lvl w:ilvl="0" w:tplc="477CF482">
      <w:start w:val="1"/>
      <w:numFmt w:val="lowerLetter"/>
      <w:lvlText w:val="%1."/>
      <w:lvlJc w:val="left"/>
      <w:pPr>
        <w:ind w:left="2546" w:hanging="420"/>
      </w:pPr>
      <w:rPr>
        <w:rFonts w:hint="eastAsia"/>
      </w:rPr>
    </w:lvl>
    <w:lvl w:ilvl="1" w:tplc="04090019" w:tentative="1">
      <w:start w:val="1"/>
      <w:numFmt w:val="lowerLetter"/>
      <w:lvlText w:val="%2)"/>
      <w:lvlJc w:val="left"/>
      <w:pPr>
        <w:ind w:left="2966" w:hanging="420"/>
      </w:pPr>
    </w:lvl>
    <w:lvl w:ilvl="2" w:tplc="0409001B" w:tentative="1">
      <w:start w:val="1"/>
      <w:numFmt w:val="lowerRoman"/>
      <w:lvlText w:val="%3."/>
      <w:lvlJc w:val="right"/>
      <w:pPr>
        <w:ind w:left="3386" w:hanging="420"/>
      </w:pPr>
    </w:lvl>
    <w:lvl w:ilvl="3" w:tplc="0409000F" w:tentative="1">
      <w:start w:val="1"/>
      <w:numFmt w:val="decimal"/>
      <w:lvlText w:val="%4."/>
      <w:lvlJc w:val="left"/>
      <w:pPr>
        <w:ind w:left="3806" w:hanging="420"/>
      </w:pPr>
    </w:lvl>
    <w:lvl w:ilvl="4" w:tplc="04090019" w:tentative="1">
      <w:start w:val="1"/>
      <w:numFmt w:val="lowerLetter"/>
      <w:lvlText w:val="%5)"/>
      <w:lvlJc w:val="left"/>
      <w:pPr>
        <w:ind w:left="4226" w:hanging="420"/>
      </w:pPr>
    </w:lvl>
    <w:lvl w:ilvl="5" w:tplc="0409001B" w:tentative="1">
      <w:start w:val="1"/>
      <w:numFmt w:val="lowerRoman"/>
      <w:lvlText w:val="%6."/>
      <w:lvlJc w:val="right"/>
      <w:pPr>
        <w:ind w:left="4646" w:hanging="420"/>
      </w:pPr>
    </w:lvl>
    <w:lvl w:ilvl="6" w:tplc="0409000F" w:tentative="1">
      <w:start w:val="1"/>
      <w:numFmt w:val="decimal"/>
      <w:lvlText w:val="%7."/>
      <w:lvlJc w:val="left"/>
      <w:pPr>
        <w:ind w:left="5066" w:hanging="420"/>
      </w:pPr>
    </w:lvl>
    <w:lvl w:ilvl="7" w:tplc="04090019" w:tentative="1">
      <w:start w:val="1"/>
      <w:numFmt w:val="lowerLetter"/>
      <w:lvlText w:val="%8)"/>
      <w:lvlJc w:val="left"/>
      <w:pPr>
        <w:ind w:left="5486" w:hanging="420"/>
      </w:pPr>
    </w:lvl>
    <w:lvl w:ilvl="8" w:tplc="0409001B" w:tentative="1">
      <w:start w:val="1"/>
      <w:numFmt w:val="lowerRoman"/>
      <w:lvlText w:val="%9."/>
      <w:lvlJc w:val="right"/>
      <w:pPr>
        <w:ind w:left="5906" w:hanging="420"/>
      </w:pPr>
    </w:lvl>
  </w:abstractNum>
  <w:abstractNum w:abstractNumId="7" w15:restartNumberingAfterBreak="0">
    <w:nsid w:val="269A16E6"/>
    <w:multiLevelType w:val="hybridMultilevel"/>
    <w:tmpl w:val="62F49ECC"/>
    <w:lvl w:ilvl="0" w:tplc="477CF482">
      <w:start w:val="1"/>
      <w:numFmt w:val="lowerLetter"/>
      <w:lvlText w:val="%1."/>
      <w:lvlJc w:val="left"/>
      <w:pPr>
        <w:ind w:left="2546" w:hanging="420"/>
      </w:pPr>
      <w:rPr>
        <w:rFonts w:hint="eastAsia"/>
      </w:rPr>
    </w:lvl>
    <w:lvl w:ilvl="1" w:tplc="04090019" w:tentative="1">
      <w:start w:val="1"/>
      <w:numFmt w:val="lowerLetter"/>
      <w:lvlText w:val="%2)"/>
      <w:lvlJc w:val="left"/>
      <w:pPr>
        <w:ind w:left="2966" w:hanging="420"/>
      </w:pPr>
    </w:lvl>
    <w:lvl w:ilvl="2" w:tplc="0409001B" w:tentative="1">
      <w:start w:val="1"/>
      <w:numFmt w:val="lowerRoman"/>
      <w:lvlText w:val="%3."/>
      <w:lvlJc w:val="right"/>
      <w:pPr>
        <w:ind w:left="3386" w:hanging="420"/>
      </w:pPr>
    </w:lvl>
    <w:lvl w:ilvl="3" w:tplc="0409000F" w:tentative="1">
      <w:start w:val="1"/>
      <w:numFmt w:val="decimal"/>
      <w:lvlText w:val="%4."/>
      <w:lvlJc w:val="left"/>
      <w:pPr>
        <w:ind w:left="3806" w:hanging="420"/>
      </w:pPr>
    </w:lvl>
    <w:lvl w:ilvl="4" w:tplc="04090019" w:tentative="1">
      <w:start w:val="1"/>
      <w:numFmt w:val="lowerLetter"/>
      <w:lvlText w:val="%5)"/>
      <w:lvlJc w:val="left"/>
      <w:pPr>
        <w:ind w:left="4226" w:hanging="420"/>
      </w:pPr>
    </w:lvl>
    <w:lvl w:ilvl="5" w:tplc="0409001B" w:tentative="1">
      <w:start w:val="1"/>
      <w:numFmt w:val="lowerRoman"/>
      <w:lvlText w:val="%6."/>
      <w:lvlJc w:val="right"/>
      <w:pPr>
        <w:ind w:left="4646" w:hanging="420"/>
      </w:pPr>
    </w:lvl>
    <w:lvl w:ilvl="6" w:tplc="0409000F" w:tentative="1">
      <w:start w:val="1"/>
      <w:numFmt w:val="decimal"/>
      <w:lvlText w:val="%7."/>
      <w:lvlJc w:val="left"/>
      <w:pPr>
        <w:ind w:left="5066" w:hanging="420"/>
      </w:pPr>
    </w:lvl>
    <w:lvl w:ilvl="7" w:tplc="04090019" w:tentative="1">
      <w:start w:val="1"/>
      <w:numFmt w:val="lowerLetter"/>
      <w:lvlText w:val="%8)"/>
      <w:lvlJc w:val="left"/>
      <w:pPr>
        <w:ind w:left="5486" w:hanging="420"/>
      </w:pPr>
    </w:lvl>
    <w:lvl w:ilvl="8" w:tplc="0409001B" w:tentative="1">
      <w:start w:val="1"/>
      <w:numFmt w:val="lowerRoman"/>
      <w:lvlText w:val="%9."/>
      <w:lvlJc w:val="right"/>
      <w:pPr>
        <w:ind w:left="5906" w:hanging="420"/>
      </w:pPr>
    </w:lvl>
  </w:abstractNum>
  <w:abstractNum w:abstractNumId="8" w15:restartNumberingAfterBreak="0">
    <w:nsid w:val="2C951E2A"/>
    <w:multiLevelType w:val="multilevel"/>
    <w:tmpl w:val="5E4CEFC8"/>
    <w:styleLink w:val="111111"/>
    <w:lvl w:ilvl="0">
      <w:start w:val="1"/>
      <w:numFmt w:val="bullet"/>
      <w:lvlText w:val=""/>
      <w:lvlJc w:val="left"/>
      <w:pPr>
        <w:tabs>
          <w:tab w:val="num" w:pos="425"/>
        </w:tabs>
        <w:ind w:left="425" w:hanging="425"/>
      </w:pPr>
      <w:rPr>
        <w:rFonts w:ascii="Wingdings" w:hAnsi="Wingdings" w:hint="default"/>
      </w:r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9" w15:restartNumberingAfterBreak="0">
    <w:nsid w:val="2DE26016"/>
    <w:multiLevelType w:val="hybridMultilevel"/>
    <w:tmpl w:val="D518864A"/>
    <w:lvl w:ilvl="0" w:tplc="1A744F8E">
      <w:start w:val="1"/>
      <w:numFmt w:val="bullet"/>
      <w:pStyle w:val="NotesTextListinTable"/>
      <w:lvlText w:val=""/>
      <w:lvlJc w:val="left"/>
      <w:pPr>
        <w:ind w:left="590" w:hanging="420"/>
      </w:pPr>
      <w:rPr>
        <w:rFonts w:ascii="Wingdings" w:hAnsi="Wingdings" w:hint="default"/>
        <w:b w:val="0"/>
        <w:i w:val="0"/>
        <w:sz w:val="13"/>
      </w:rPr>
    </w:lvl>
    <w:lvl w:ilvl="1" w:tplc="04090003" w:tentative="1">
      <w:start w:val="1"/>
      <w:numFmt w:val="bullet"/>
      <w:lvlText w:val=""/>
      <w:lvlJc w:val="left"/>
      <w:pPr>
        <w:ind w:left="1010" w:hanging="420"/>
      </w:pPr>
      <w:rPr>
        <w:rFonts w:ascii="Wingdings" w:hAnsi="Wingdings" w:hint="default"/>
      </w:rPr>
    </w:lvl>
    <w:lvl w:ilvl="2" w:tplc="04090005" w:tentative="1">
      <w:start w:val="1"/>
      <w:numFmt w:val="bullet"/>
      <w:lvlText w:val=""/>
      <w:lvlJc w:val="left"/>
      <w:pPr>
        <w:ind w:left="1430" w:hanging="420"/>
      </w:pPr>
      <w:rPr>
        <w:rFonts w:ascii="Wingdings" w:hAnsi="Wingdings" w:hint="default"/>
      </w:rPr>
    </w:lvl>
    <w:lvl w:ilvl="3" w:tplc="04090001" w:tentative="1">
      <w:start w:val="1"/>
      <w:numFmt w:val="bullet"/>
      <w:lvlText w:val=""/>
      <w:lvlJc w:val="left"/>
      <w:pPr>
        <w:ind w:left="1850" w:hanging="420"/>
      </w:pPr>
      <w:rPr>
        <w:rFonts w:ascii="Wingdings" w:hAnsi="Wingdings" w:hint="default"/>
      </w:rPr>
    </w:lvl>
    <w:lvl w:ilvl="4" w:tplc="04090003" w:tentative="1">
      <w:start w:val="1"/>
      <w:numFmt w:val="bullet"/>
      <w:lvlText w:val=""/>
      <w:lvlJc w:val="left"/>
      <w:pPr>
        <w:ind w:left="2270" w:hanging="420"/>
      </w:pPr>
      <w:rPr>
        <w:rFonts w:ascii="Wingdings" w:hAnsi="Wingdings" w:hint="default"/>
      </w:rPr>
    </w:lvl>
    <w:lvl w:ilvl="5" w:tplc="04090005" w:tentative="1">
      <w:start w:val="1"/>
      <w:numFmt w:val="bullet"/>
      <w:lvlText w:val=""/>
      <w:lvlJc w:val="left"/>
      <w:pPr>
        <w:ind w:left="2690" w:hanging="420"/>
      </w:pPr>
      <w:rPr>
        <w:rFonts w:ascii="Wingdings" w:hAnsi="Wingdings" w:hint="default"/>
      </w:rPr>
    </w:lvl>
    <w:lvl w:ilvl="6" w:tplc="04090001" w:tentative="1">
      <w:start w:val="1"/>
      <w:numFmt w:val="bullet"/>
      <w:lvlText w:val=""/>
      <w:lvlJc w:val="left"/>
      <w:pPr>
        <w:ind w:left="3110" w:hanging="420"/>
      </w:pPr>
      <w:rPr>
        <w:rFonts w:ascii="Wingdings" w:hAnsi="Wingdings" w:hint="default"/>
      </w:rPr>
    </w:lvl>
    <w:lvl w:ilvl="7" w:tplc="04090003" w:tentative="1">
      <w:start w:val="1"/>
      <w:numFmt w:val="bullet"/>
      <w:lvlText w:val=""/>
      <w:lvlJc w:val="left"/>
      <w:pPr>
        <w:ind w:left="3530" w:hanging="420"/>
      </w:pPr>
      <w:rPr>
        <w:rFonts w:ascii="Wingdings" w:hAnsi="Wingdings" w:hint="default"/>
      </w:rPr>
    </w:lvl>
    <w:lvl w:ilvl="8" w:tplc="04090005" w:tentative="1">
      <w:start w:val="1"/>
      <w:numFmt w:val="bullet"/>
      <w:lvlText w:val=""/>
      <w:lvlJc w:val="left"/>
      <w:pPr>
        <w:ind w:left="3950" w:hanging="420"/>
      </w:pPr>
      <w:rPr>
        <w:rFonts w:ascii="Wingdings" w:hAnsi="Wingdings" w:hint="default"/>
      </w:rPr>
    </w:lvl>
  </w:abstractNum>
  <w:abstractNum w:abstractNumId="10" w15:restartNumberingAfterBreak="0">
    <w:nsid w:val="30C821AA"/>
    <w:multiLevelType w:val="multilevel"/>
    <w:tmpl w:val="DBA86462"/>
    <w:lvl w:ilvl="0">
      <w:start w:val="1"/>
      <w:numFmt w:val="bullet"/>
      <w:pStyle w:val="CAUTIONTextList"/>
      <w:lvlText w:val="●"/>
      <w:lvlJc w:val="left"/>
      <w:pPr>
        <w:tabs>
          <w:tab w:val="num" w:pos="432"/>
        </w:tabs>
        <w:ind w:left="432" w:hanging="432"/>
      </w:pPr>
      <w:rPr>
        <w:rFonts w:ascii="Arial" w:hAnsi="Arial" w:hint="default"/>
        <w:color w:val="auto"/>
        <w:sz w:val="20"/>
        <w:szCs w:val="16"/>
      </w:rPr>
    </w:lvl>
    <w:lvl w:ilvl="1">
      <w:start w:val="1"/>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11" w15:restartNumberingAfterBreak="0">
    <w:nsid w:val="36435430"/>
    <w:multiLevelType w:val="hybridMultilevel"/>
    <w:tmpl w:val="F31C0C0C"/>
    <w:lvl w:ilvl="0" w:tplc="6518A7AC">
      <w:start w:val="1"/>
      <w:numFmt w:val="lowerLetter"/>
      <w:lvlText w:val="%1."/>
      <w:lvlJc w:val="left"/>
      <w:pPr>
        <w:ind w:left="2972" w:hanging="420"/>
      </w:pPr>
      <w:rPr>
        <w:rFonts w:hint="eastAsia"/>
      </w:rPr>
    </w:lvl>
    <w:lvl w:ilvl="1" w:tplc="04090019" w:tentative="1">
      <w:start w:val="1"/>
      <w:numFmt w:val="lowerLetter"/>
      <w:lvlText w:val="%2)"/>
      <w:lvlJc w:val="left"/>
      <w:pPr>
        <w:ind w:left="3392" w:hanging="420"/>
      </w:pPr>
    </w:lvl>
    <w:lvl w:ilvl="2" w:tplc="0409001B" w:tentative="1">
      <w:start w:val="1"/>
      <w:numFmt w:val="lowerRoman"/>
      <w:lvlText w:val="%3."/>
      <w:lvlJc w:val="right"/>
      <w:pPr>
        <w:ind w:left="3812" w:hanging="420"/>
      </w:pPr>
    </w:lvl>
    <w:lvl w:ilvl="3" w:tplc="0409000F" w:tentative="1">
      <w:start w:val="1"/>
      <w:numFmt w:val="decimal"/>
      <w:lvlText w:val="%4."/>
      <w:lvlJc w:val="left"/>
      <w:pPr>
        <w:ind w:left="4232" w:hanging="420"/>
      </w:pPr>
    </w:lvl>
    <w:lvl w:ilvl="4" w:tplc="04090019" w:tentative="1">
      <w:start w:val="1"/>
      <w:numFmt w:val="lowerLetter"/>
      <w:lvlText w:val="%5)"/>
      <w:lvlJc w:val="left"/>
      <w:pPr>
        <w:ind w:left="4652" w:hanging="420"/>
      </w:pPr>
    </w:lvl>
    <w:lvl w:ilvl="5" w:tplc="0409001B" w:tentative="1">
      <w:start w:val="1"/>
      <w:numFmt w:val="lowerRoman"/>
      <w:lvlText w:val="%6."/>
      <w:lvlJc w:val="right"/>
      <w:pPr>
        <w:ind w:left="5072" w:hanging="420"/>
      </w:pPr>
    </w:lvl>
    <w:lvl w:ilvl="6" w:tplc="0409000F" w:tentative="1">
      <w:start w:val="1"/>
      <w:numFmt w:val="decimal"/>
      <w:lvlText w:val="%7."/>
      <w:lvlJc w:val="left"/>
      <w:pPr>
        <w:ind w:left="5492" w:hanging="420"/>
      </w:pPr>
    </w:lvl>
    <w:lvl w:ilvl="7" w:tplc="04090019" w:tentative="1">
      <w:start w:val="1"/>
      <w:numFmt w:val="lowerLetter"/>
      <w:lvlText w:val="%8)"/>
      <w:lvlJc w:val="left"/>
      <w:pPr>
        <w:ind w:left="5912" w:hanging="420"/>
      </w:pPr>
    </w:lvl>
    <w:lvl w:ilvl="8" w:tplc="0409001B" w:tentative="1">
      <w:start w:val="1"/>
      <w:numFmt w:val="lowerRoman"/>
      <w:lvlText w:val="%9."/>
      <w:lvlJc w:val="right"/>
      <w:pPr>
        <w:ind w:left="6332" w:hanging="420"/>
      </w:pPr>
    </w:lvl>
  </w:abstractNum>
  <w:abstractNum w:abstractNumId="12" w15:restartNumberingAfterBreak="0">
    <w:nsid w:val="36522129"/>
    <w:multiLevelType w:val="hybridMultilevel"/>
    <w:tmpl w:val="65501528"/>
    <w:lvl w:ilvl="0" w:tplc="E60E657C">
      <w:start w:val="1"/>
      <w:numFmt w:val="lowerLetter"/>
      <w:lvlText w:val="%1."/>
      <w:lvlJc w:val="left"/>
      <w:pPr>
        <w:ind w:left="2121" w:hanging="420"/>
      </w:pPr>
      <w:rPr>
        <w:rFonts w:hint="eastAsia"/>
      </w:rPr>
    </w:lvl>
    <w:lvl w:ilvl="1" w:tplc="04090019" w:tentative="1">
      <w:start w:val="1"/>
      <w:numFmt w:val="lowerLetter"/>
      <w:lvlText w:val="%2)"/>
      <w:lvlJc w:val="left"/>
      <w:pPr>
        <w:ind w:left="2541" w:hanging="420"/>
      </w:pPr>
    </w:lvl>
    <w:lvl w:ilvl="2" w:tplc="0409001B" w:tentative="1">
      <w:start w:val="1"/>
      <w:numFmt w:val="lowerRoman"/>
      <w:lvlText w:val="%3."/>
      <w:lvlJc w:val="right"/>
      <w:pPr>
        <w:ind w:left="2961" w:hanging="420"/>
      </w:pPr>
    </w:lvl>
    <w:lvl w:ilvl="3" w:tplc="0409000F" w:tentative="1">
      <w:start w:val="1"/>
      <w:numFmt w:val="decimal"/>
      <w:lvlText w:val="%4."/>
      <w:lvlJc w:val="left"/>
      <w:pPr>
        <w:ind w:left="3381" w:hanging="420"/>
      </w:pPr>
    </w:lvl>
    <w:lvl w:ilvl="4" w:tplc="04090019" w:tentative="1">
      <w:start w:val="1"/>
      <w:numFmt w:val="lowerLetter"/>
      <w:lvlText w:val="%5)"/>
      <w:lvlJc w:val="left"/>
      <w:pPr>
        <w:ind w:left="3801" w:hanging="420"/>
      </w:pPr>
    </w:lvl>
    <w:lvl w:ilvl="5" w:tplc="0409001B" w:tentative="1">
      <w:start w:val="1"/>
      <w:numFmt w:val="lowerRoman"/>
      <w:lvlText w:val="%6."/>
      <w:lvlJc w:val="right"/>
      <w:pPr>
        <w:ind w:left="4221" w:hanging="420"/>
      </w:pPr>
    </w:lvl>
    <w:lvl w:ilvl="6" w:tplc="0409000F" w:tentative="1">
      <w:start w:val="1"/>
      <w:numFmt w:val="decimal"/>
      <w:lvlText w:val="%7."/>
      <w:lvlJc w:val="left"/>
      <w:pPr>
        <w:ind w:left="4641" w:hanging="420"/>
      </w:pPr>
    </w:lvl>
    <w:lvl w:ilvl="7" w:tplc="04090019" w:tentative="1">
      <w:start w:val="1"/>
      <w:numFmt w:val="lowerLetter"/>
      <w:lvlText w:val="%8)"/>
      <w:lvlJc w:val="left"/>
      <w:pPr>
        <w:ind w:left="5061" w:hanging="420"/>
      </w:pPr>
    </w:lvl>
    <w:lvl w:ilvl="8" w:tplc="0409001B" w:tentative="1">
      <w:start w:val="1"/>
      <w:numFmt w:val="lowerRoman"/>
      <w:lvlText w:val="%9."/>
      <w:lvlJc w:val="right"/>
      <w:pPr>
        <w:ind w:left="5481" w:hanging="420"/>
      </w:pPr>
    </w:lvl>
  </w:abstractNum>
  <w:abstractNum w:abstractNumId="13" w15:restartNumberingAfterBreak="0">
    <w:nsid w:val="396939A2"/>
    <w:multiLevelType w:val="hybridMultilevel"/>
    <w:tmpl w:val="76FC293E"/>
    <w:lvl w:ilvl="0" w:tplc="787E1AC2">
      <w:start w:val="1"/>
      <w:numFmt w:val="bullet"/>
      <w:pStyle w:val="a"/>
      <w:lvlText w:val=""/>
      <w:lvlJc w:val="left"/>
      <w:pPr>
        <w:ind w:left="2121" w:hanging="420"/>
      </w:pPr>
      <w:rPr>
        <w:rFonts w:ascii="Wingdings" w:hAnsi="Wingdings" w:hint="default"/>
        <w:sz w:val="16"/>
      </w:rPr>
    </w:lvl>
    <w:lvl w:ilvl="1" w:tplc="04090003" w:tentative="1">
      <w:start w:val="1"/>
      <w:numFmt w:val="bullet"/>
      <w:lvlText w:val=""/>
      <w:lvlJc w:val="left"/>
      <w:pPr>
        <w:ind w:left="2541" w:hanging="420"/>
      </w:pPr>
      <w:rPr>
        <w:rFonts w:ascii="Wingdings" w:hAnsi="Wingdings" w:hint="default"/>
      </w:rPr>
    </w:lvl>
    <w:lvl w:ilvl="2" w:tplc="04090005" w:tentative="1">
      <w:start w:val="1"/>
      <w:numFmt w:val="bullet"/>
      <w:lvlText w:val=""/>
      <w:lvlJc w:val="left"/>
      <w:pPr>
        <w:ind w:left="2961" w:hanging="420"/>
      </w:pPr>
      <w:rPr>
        <w:rFonts w:ascii="Wingdings" w:hAnsi="Wingdings" w:hint="default"/>
      </w:rPr>
    </w:lvl>
    <w:lvl w:ilvl="3" w:tplc="04090001" w:tentative="1">
      <w:start w:val="1"/>
      <w:numFmt w:val="bullet"/>
      <w:lvlText w:val=""/>
      <w:lvlJc w:val="left"/>
      <w:pPr>
        <w:ind w:left="3381" w:hanging="420"/>
      </w:pPr>
      <w:rPr>
        <w:rFonts w:ascii="Wingdings" w:hAnsi="Wingdings" w:hint="default"/>
      </w:rPr>
    </w:lvl>
    <w:lvl w:ilvl="4" w:tplc="04090003" w:tentative="1">
      <w:start w:val="1"/>
      <w:numFmt w:val="bullet"/>
      <w:lvlText w:val=""/>
      <w:lvlJc w:val="left"/>
      <w:pPr>
        <w:ind w:left="3801" w:hanging="420"/>
      </w:pPr>
      <w:rPr>
        <w:rFonts w:ascii="Wingdings" w:hAnsi="Wingdings" w:hint="default"/>
      </w:rPr>
    </w:lvl>
    <w:lvl w:ilvl="5" w:tplc="04090005" w:tentative="1">
      <w:start w:val="1"/>
      <w:numFmt w:val="bullet"/>
      <w:lvlText w:val=""/>
      <w:lvlJc w:val="left"/>
      <w:pPr>
        <w:ind w:left="4221" w:hanging="420"/>
      </w:pPr>
      <w:rPr>
        <w:rFonts w:ascii="Wingdings" w:hAnsi="Wingdings" w:hint="default"/>
      </w:rPr>
    </w:lvl>
    <w:lvl w:ilvl="6" w:tplc="04090001" w:tentative="1">
      <w:start w:val="1"/>
      <w:numFmt w:val="bullet"/>
      <w:lvlText w:val=""/>
      <w:lvlJc w:val="left"/>
      <w:pPr>
        <w:ind w:left="4641" w:hanging="420"/>
      </w:pPr>
      <w:rPr>
        <w:rFonts w:ascii="Wingdings" w:hAnsi="Wingdings" w:hint="default"/>
      </w:rPr>
    </w:lvl>
    <w:lvl w:ilvl="7" w:tplc="04090003" w:tentative="1">
      <w:start w:val="1"/>
      <w:numFmt w:val="bullet"/>
      <w:lvlText w:val=""/>
      <w:lvlJc w:val="left"/>
      <w:pPr>
        <w:ind w:left="5061" w:hanging="420"/>
      </w:pPr>
      <w:rPr>
        <w:rFonts w:ascii="Wingdings" w:hAnsi="Wingdings" w:hint="default"/>
      </w:rPr>
    </w:lvl>
    <w:lvl w:ilvl="8" w:tplc="04090005" w:tentative="1">
      <w:start w:val="1"/>
      <w:numFmt w:val="bullet"/>
      <w:lvlText w:val=""/>
      <w:lvlJc w:val="left"/>
      <w:pPr>
        <w:ind w:left="5481" w:hanging="420"/>
      </w:pPr>
      <w:rPr>
        <w:rFonts w:ascii="Wingdings" w:hAnsi="Wingdings" w:hint="default"/>
      </w:rPr>
    </w:lvl>
  </w:abstractNum>
  <w:abstractNum w:abstractNumId="14" w15:restartNumberingAfterBreak="0">
    <w:nsid w:val="3F03119E"/>
    <w:multiLevelType w:val="hybridMultilevel"/>
    <w:tmpl w:val="8FDC8A8A"/>
    <w:lvl w:ilvl="0" w:tplc="477CF482">
      <w:start w:val="1"/>
      <w:numFmt w:val="lowerLetter"/>
      <w:lvlText w:val="%1."/>
      <w:lvlJc w:val="left"/>
      <w:pPr>
        <w:ind w:left="2546" w:hanging="420"/>
      </w:pPr>
      <w:rPr>
        <w:rFonts w:hint="eastAsia"/>
      </w:rPr>
    </w:lvl>
    <w:lvl w:ilvl="1" w:tplc="04090019" w:tentative="1">
      <w:start w:val="1"/>
      <w:numFmt w:val="lowerLetter"/>
      <w:lvlText w:val="%2)"/>
      <w:lvlJc w:val="left"/>
      <w:pPr>
        <w:ind w:left="2966" w:hanging="420"/>
      </w:pPr>
    </w:lvl>
    <w:lvl w:ilvl="2" w:tplc="0409001B" w:tentative="1">
      <w:start w:val="1"/>
      <w:numFmt w:val="lowerRoman"/>
      <w:lvlText w:val="%3."/>
      <w:lvlJc w:val="right"/>
      <w:pPr>
        <w:ind w:left="3386" w:hanging="420"/>
      </w:pPr>
    </w:lvl>
    <w:lvl w:ilvl="3" w:tplc="0409000F" w:tentative="1">
      <w:start w:val="1"/>
      <w:numFmt w:val="decimal"/>
      <w:lvlText w:val="%4."/>
      <w:lvlJc w:val="left"/>
      <w:pPr>
        <w:ind w:left="3806" w:hanging="420"/>
      </w:pPr>
    </w:lvl>
    <w:lvl w:ilvl="4" w:tplc="04090019" w:tentative="1">
      <w:start w:val="1"/>
      <w:numFmt w:val="lowerLetter"/>
      <w:lvlText w:val="%5)"/>
      <w:lvlJc w:val="left"/>
      <w:pPr>
        <w:ind w:left="4226" w:hanging="420"/>
      </w:pPr>
    </w:lvl>
    <w:lvl w:ilvl="5" w:tplc="0409001B" w:tentative="1">
      <w:start w:val="1"/>
      <w:numFmt w:val="lowerRoman"/>
      <w:lvlText w:val="%6."/>
      <w:lvlJc w:val="right"/>
      <w:pPr>
        <w:ind w:left="4646" w:hanging="420"/>
      </w:pPr>
    </w:lvl>
    <w:lvl w:ilvl="6" w:tplc="0409000F" w:tentative="1">
      <w:start w:val="1"/>
      <w:numFmt w:val="decimal"/>
      <w:lvlText w:val="%7."/>
      <w:lvlJc w:val="left"/>
      <w:pPr>
        <w:ind w:left="5066" w:hanging="420"/>
      </w:pPr>
    </w:lvl>
    <w:lvl w:ilvl="7" w:tplc="04090019" w:tentative="1">
      <w:start w:val="1"/>
      <w:numFmt w:val="lowerLetter"/>
      <w:lvlText w:val="%8)"/>
      <w:lvlJc w:val="left"/>
      <w:pPr>
        <w:ind w:left="5486" w:hanging="420"/>
      </w:pPr>
    </w:lvl>
    <w:lvl w:ilvl="8" w:tplc="0409001B" w:tentative="1">
      <w:start w:val="1"/>
      <w:numFmt w:val="lowerRoman"/>
      <w:lvlText w:val="%9."/>
      <w:lvlJc w:val="right"/>
      <w:pPr>
        <w:ind w:left="5906" w:hanging="420"/>
      </w:pPr>
    </w:lvl>
  </w:abstractNum>
  <w:abstractNum w:abstractNumId="15" w15:restartNumberingAfterBreak="0">
    <w:nsid w:val="42A046D5"/>
    <w:multiLevelType w:val="multilevel"/>
    <w:tmpl w:val="04090023"/>
    <w:styleLink w:val="a0"/>
    <w:lvl w:ilvl="0">
      <w:start w:val="1"/>
      <w:numFmt w:val="upperRoman"/>
      <w:lvlText w:val="第 %1 条"/>
      <w:lvlJc w:val="left"/>
      <w:pPr>
        <w:tabs>
          <w:tab w:val="num" w:pos="1800"/>
        </w:tabs>
        <w:ind w:left="0" w:firstLine="0"/>
      </w:pPr>
    </w:lvl>
    <w:lvl w:ilvl="1">
      <w:start w:val="1"/>
      <w:numFmt w:val="decimalZero"/>
      <w:isLgl/>
      <w:lvlText w:val="节 %1.%2"/>
      <w:lvlJc w:val="left"/>
      <w:pPr>
        <w:tabs>
          <w:tab w:val="num" w:pos="1440"/>
        </w:tabs>
        <w:ind w:left="0" w:firstLine="0"/>
      </w:pPr>
    </w:lvl>
    <w:lvl w:ilvl="2">
      <w:start w:val="1"/>
      <w:numFmt w:val="lowerLetter"/>
      <w:lvlText w:val="(%3)"/>
      <w:lvlJc w:val="left"/>
      <w:pPr>
        <w:tabs>
          <w:tab w:val="num" w:pos="1008"/>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6" w15:restartNumberingAfterBreak="0">
    <w:nsid w:val="42FE570A"/>
    <w:multiLevelType w:val="multilevel"/>
    <w:tmpl w:val="B34E5A40"/>
    <w:lvl w:ilvl="0">
      <w:start w:val="1"/>
      <w:numFmt w:val="decimal"/>
      <w:pStyle w:val="4"/>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黑体" w:hAnsi="Arial" w:hint="default"/>
        <w:b w:val="0"/>
        <w:i w:val="0"/>
        <w:sz w:val="18"/>
        <w:szCs w:val="18"/>
      </w:rPr>
    </w:lvl>
    <w:lvl w:ilvl="8">
      <w:start w:val="1"/>
      <w:numFmt w:val="decimal"/>
      <w:lvlRestart w:val="0"/>
      <w:suff w:val="space"/>
      <w:lvlText w:val="表%9"/>
      <w:lvlJc w:val="center"/>
      <w:pPr>
        <w:ind w:left="0" w:firstLine="0"/>
      </w:pPr>
      <w:rPr>
        <w:rFonts w:ascii="Arial" w:eastAsia="黑体" w:hAnsi="Arial" w:hint="default"/>
        <w:b w:val="0"/>
        <w:i w:val="0"/>
        <w:sz w:val="18"/>
        <w:szCs w:val="18"/>
      </w:rPr>
    </w:lvl>
  </w:abstractNum>
  <w:abstractNum w:abstractNumId="17" w15:restartNumberingAfterBreak="0">
    <w:nsid w:val="463C3DB5"/>
    <w:multiLevelType w:val="hybridMultilevel"/>
    <w:tmpl w:val="ACA830C6"/>
    <w:lvl w:ilvl="0" w:tplc="97063ACC">
      <w:start w:val="1"/>
      <w:numFmt w:val="decimal"/>
      <w:pStyle w:val="ItemStepinTable"/>
      <w:lvlText w:val="%1."/>
      <w:lvlJc w:val="left"/>
      <w:pPr>
        <w:tabs>
          <w:tab w:val="num" w:pos="284"/>
        </w:tabs>
        <w:ind w:left="284" w:hanging="284"/>
      </w:pPr>
      <w:rPr>
        <w:rFonts w:hint="eastAsia"/>
      </w:rPr>
    </w:lvl>
    <w:lvl w:ilvl="1" w:tplc="FD729F6E" w:tentative="1">
      <w:start w:val="1"/>
      <w:numFmt w:val="lowerLetter"/>
      <w:lvlText w:val="%2)"/>
      <w:lvlJc w:val="left"/>
      <w:pPr>
        <w:tabs>
          <w:tab w:val="num" w:pos="840"/>
        </w:tabs>
        <w:ind w:left="840" w:hanging="420"/>
      </w:pPr>
    </w:lvl>
    <w:lvl w:ilvl="2" w:tplc="AC34F02C" w:tentative="1">
      <w:start w:val="1"/>
      <w:numFmt w:val="lowerRoman"/>
      <w:lvlText w:val="%3."/>
      <w:lvlJc w:val="right"/>
      <w:pPr>
        <w:tabs>
          <w:tab w:val="num" w:pos="1260"/>
        </w:tabs>
        <w:ind w:left="1260" w:hanging="420"/>
      </w:pPr>
    </w:lvl>
    <w:lvl w:ilvl="3" w:tplc="6D1412CE" w:tentative="1">
      <w:start w:val="1"/>
      <w:numFmt w:val="decimal"/>
      <w:lvlText w:val="%4."/>
      <w:lvlJc w:val="left"/>
      <w:pPr>
        <w:tabs>
          <w:tab w:val="num" w:pos="1680"/>
        </w:tabs>
        <w:ind w:left="1680" w:hanging="420"/>
      </w:pPr>
    </w:lvl>
    <w:lvl w:ilvl="4" w:tplc="A73A01FA" w:tentative="1">
      <w:start w:val="1"/>
      <w:numFmt w:val="lowerLetter"/>
      <w:lvlText w:val="%5)"/>
      <w:lvlJc w:val="left"/>
      <w:pPr>
        <w:tabs>
          <w:tab w:val="num" w:pos="2100"/>
        </w:tabs>
        <w:ind w:left="2100" w:hanging="420"/>
      </w:pPr>
    </w:lvl>
    <w:lvl w:ilvl="5" w:tplc="18A039C8" w:tentative="1">
      <w:start w:val="1"/>
      <w:numFmt w:val="lowerRoman"/>
      <w:lvlText w:val="%6."/>
      <w:lvlJc w:val="right"/>
      <w:pPr>
        <w:tabs>
          <w:tab w:val="num" w:pos="2520"/>
        </w:tabs>
        <w:ind w:left="2520" w:hanging="420"/>
      </w:pPr>
    </w:lvl>
    <w:lvl w:ilvl="6" w:tplc="1042FC9C" w:tentative="1">
      <w:start w:val="1"/>
      <w:numFmt w:val="decimal"/>
      <w:lvlText w:val="%7."/>
      <w:lvlJc w:val="left"/>
      <w:pPr>
        <w:tabs>
          <w:tab w:val="num" w:pos="2940"/>
        </w:tabs>
        <w:ind w:left="2940" w:hanging="420"/>
      </w:pPr>
    </w:lvl>
    <w:lvl w:ilvl="7" w:tplc="783E4DB2" w:tentative="1">
      <w:start w:val="1"/>
      <w:numFmt w:val="lowerLetter"/>
      <w:lvlText w:val="%8)"/>
      <w:lvlJc w:val="left"/>
      <w:pPr>
        <w:tabs>
          <w:tab w:val="num" w:pos="3360"/>
        </w:tabs>
        <w:ind w:left="3360" w:hanging="420"/>
      </w:pPr>
    </w:lvl>
    <w:lvl w:ilvl="8" w:tplc="FFA648D0" w:tentative="1">
      <w:start w:val="1"/>
      <w:numFmt w:val="lowerRoman"/>
      <w:lvlText w:val="%9."/>
      <w:lvlJc w:val="right"/>
      <w:pPr>
        <w:tabs>
          <w:tab w:val="num" w:pos="3780"/>
        </w:tabs>
        <w:ind w:left="3780" w:hanging="420"/>
      </w:pPr>
    </w:lvl>
  </w:abstractNum>
  <w:abstractNum w:abstractNumId="18" w15:restartNumberingAfterBreak="0">
    <w:nsid w:val="4DDA66D1"/>
    <w:multiLevelType w:val="multilevel"/>
    <w:tmpl w:val="864C7C0A"/>
    <w:lvl w:ilvl="0">
      <w:start w:val="1"/>
      <w:numFmt w:val="upperLetter"/>
      <w:pStyle w:val="Appendixheading1"/>
      <w:suff w:val="nothing"/>
      <w:lvlText w:val="%1 "/>
      <w:lvlJc w:val="left"/>
      <w:pPr>
        <w:ind w:left="0" w:firstLine="0"/>
      </w:pPr>
      <w:rPr>
        <w:rFonts w:ascii="Huawei Sans" w:eastAsia="方正兰亭黑简体" w:hAnsi="Huawei Sans" w:cs="Book Antiqua" w:hint="default"/>
        <w:b/>
        <w:bCs/>
        <w:i w:val="0"/>
        <w:iCs w:val="0"/>
        <w:caps w:val="0"/>
        <w:strike w:val="0"/>
        <w:dstrike w:val="0"/>
        <w:vanish w:val="0"/>
        <w:color w:val="000000"/>
        <w:sz w:val="144"/>
        <w:szCs w:val="144"/>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Appendixheading2"/>
      <w:suff w:val="nothing"/>
      <w:lvlText w:val="%1.%2 "/>
      <w:lvlJc w:val="left"/>
      <w:pPr>
        <w:ind w:left="0" w:firstLine="0"/>
      </w:pPr>
      <w:rPr>
        <w:rFonts w:ascii="Huawei Sans" w:eastAsia="方正兰亭黑简体" w:hAnsi="Huawei Sans" w:cs="Book Antiqua" w:hint="default"/>
        <w:b/>
        <w:bCs/>
        <w:i w:val="0"/>
        <w:iCs w:val="0"/>
        <w:caps w:val="0"/>
        <w:strike w:val="0"/>
        <w:dstrike w:val="0"/>
        <w:snapToGrid w:val="0"/>
        <w:vanish w:val="0"/>
        <w:color w:val="000000"/>
        <w:spacing w:val="0"/>
        <w:kern w:val="0"/>
        <w:sz w:val="36"/>
        <w:szCs w:val="36"/>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Appendixheading3"/>
      <w:suff w:val="nothing"/>
      <w:lvlText w:val="%1.%2.%3 "/>
      <w:lvlJc w:val="left"/>
      <w:pPr>
        <w:ind w:left="0" w:firstLine="0"/>
      </w:pPr>
      <w:rPr>
        <w:rFonts w:ascii="Huawei Sans" w:eastAsia="方正兰亭黑简体" w:hAnsi="Huawei Sans" w:cs="Book Antiqua" w:hint="default"/>
        <w:b/>
        <w:bCs/>
        <w:i w:val="0"/>
        <w:iCs w:val="0"/>
        <w:caps w:val="0"/>
        <w:strike w:val="0"/>
        <w:dstrike w:val="0"/>
        <w:snapToGrid w:val="0"/>
        <w:vanish w:val="0"/>
        <w:color w:val="000000"/>
        <w:kern w:val="0"/>
        <w:sz w:val="32"/>
        <w:szCs w:val="32"/>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Appendixheading4"/>
      <w:suff w:val="nothing"/>
      <w:lvlText w:val="%1.%2.%3.%4 "/>
      <w:lvlJc w:val="left"/>
      <w:pPr>
        <w:ind w:left="0" w:firstLine="0"/>
      </w:pPr>
      <w:rPr>
        <w:rFonts w:ascii="Huawei Sans" w:eastAsia="方正兰亭黑简体" w:hAnsi="Huawei Sans" w:cs="Book Antiqua" w:hint="default"/>
        <w:b/>
        <w:bCs/>
        <w:i w:val="0"/>
        <w:iCs w:val="0"/>
        <w:caps w:val="0"/>
        <w:strike w:val="0"/>
        <w:dstrike w:val="0"/>
        <w:snapToGrid w:val="0"/>
        <w:vanish w:val="0"/>
        <w:color w:val="000000"/>
        <w:kern w:val="0"/>
        <w:sz w:val="28"/>
        <w:szCs w:val="28"/>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Appendixheading5"/>
      <w:suff w:val="nothing"/>
      <w:lvlText w:val="%1.%2.%3.%4.%5 "/>
      <w:lvlJc w:val="left"/>
      <w:pPr>
        <w:ind w:left="0" w:firstLine="0"/>
      </w:pPr>
      <w:rPr>
        <w:rFonts w:ascii="Huawei Sans" w:eastAsia="方正兰亭黑简体" w:hAnsi="Huawei Sans" w:cs="Book Antiqua" w:hint="default"/>
        <w:b/>
        <w:bCs/>
        <w:i w:val="0"/>
        <w:iCs w:val="0"/>
        <w:caps w:val="0"/>
        <w:strike w:val="0"/>
        <w:dstrike w:val="0"/>
        <w:snapToGrid w:val="0"/>
        <w:vanish w:val="0"/>
        <w:color w:val="000000"/>
        <w:kern w:val="0"/>
        <w:sz w:val="24"/>
        <w:szCs w:val="24"/>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Step %6"/>
      <w:lvlJc w:val="right"/>
      <w:pPr>
        <w:tabs>
          <w:tab w:val="num" w:pos="1701"/>
        </w:tabs>
        <w:ind w:left="1701" w:hanging="159"/>
      </w:pPr>
      <w:rPr>
        <w:rFonts w:ascii="Huawei Sans" w:eastAsia="方正兰亭黑简体" w:hAnsi="Huawei Sans" w:cs="Times New Roman" w:hint="default"/>
        <w:b/>
        <w:bCs/>
        <w:i w:val="0"/>
        <w:iCs w:val="0"/>
        <w:sz w:val="21"/>
        <w:szCs w:val="21"/>
        <w:u w:val="none"/>
      </w:rPr>
    </w:lvl>
    <w:lvl w:ilvl="6">
      <w:start w:val="1"/>
      <w:numFmt w:val="decimal"/>
      <w:lvlText w:val="%7."/>
      <w:lvlJc w:val="left"/>
      <w:pPr>
        <w:tabs>
          <w:tab w:val="num" w:pos="2126"/>
        </w:tabs>
        <w:ind w:left="2126" w:hanging="425"/>
      </w:pPr>
      <w:rPr>
        <w:rFonts w:ascii="Huawei Sans" w:eastAsia="方正兰亭黑简体" w:hAnsi="Huawei Sans" w:cs="Times New Roman" w:hint="default"/>
        <w:b w:val="0"/>
        <w:bCs/>
        <w:i w:val="0"/>
        <w:iCs w:val="0"/>
        <w:color w:val="auto"/>
        <w:sz w:val="21"/>
        <w:szCs w:val="21"/>
      </w:rPr>
    </w:lvl>
    <w:lvl w:ilvl="7">
      <w:start w:val="1"/>
      <w:numFmt w:val="decimal"/>
      <w:lvlRestart w:val="1"/>
      <w:pStyle w:val="FigureDescriptioninAppendix"/>
      <w:suff w:val="space"/>
      <w:lvlText w:val="Figure %1-%8"/>
      <w:lvlJc w:val="left"/>
      <w:pPr>
        <w:ind w:left="1701" w:firstLine="0"/>
      </w:pPr>
      <w:rPr>
        <w:rFonts w:ascii="Huawei Sans" w:eastAsia="方正兰亭黑简体" w:hAnsi="Huawei Sans" w:cs="Book Antiqua" w:hint="default"/>
        <w:b/>
        <w:bCs/>
        <w:i w:val="0"/>
        <w:iCs w:val="0"/>
        <w:sz w:val="21"/>
        <w:szCs w:val="21"/>
        <w:u w:val="none"/>
      </w:rPr>
    </w:lvl>
    <w:lvl w:ilvl="8">
      <w:start w:val="1"/>
      <w:numFmt w:val="decimal"/>
      <w:lvlRestart w:val="1"/>
      <w:pStyle w:val="TableDescriptioninAppendix"/>
      <w:suff w:val="space"/>
      <w:lvlText w:val="Table %1-%9"/>
      <w:lvlJc w:val="left"/>
      <w:pPr>
        <w:ind w:left="1701" w:firstLine="0"/>
      </w:pPr>
      <w:rPr>
        <w:rFonts w:ascii="Huawei Sans" w:eastAsia="方正兰亭黑简体" w:hAnsi="Huawei Sans" w:cs="Book Antiqua" w:hint="default"/>
        <w:b/>
        <w:bCs/>
        <w:i w:val="0"/>
        <w:iCs w:val="0"/>
        <w:strike w:val="0"/>
        <w:dstrike w:val="0"/>
        <w:color w:val="auto"/>
        <w:sz w:val="21"/>
        <w:szCs w:val="21"/>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9" w15:restartNumberingAfterBreak="0">
    <w:nsid w:val="501331DD"/>
    <w:multiLevelType w:val="multilevel"/>
    <w:tmpl w:val="03BCA286"/>
    <w:lvl w:ilvl="0">
      <w:start w:val="1"/>
      <w:numFmt w:val="decimal"/>
      <w:pStyle w:val="1"/>
      <w:suff w:val="nothing"/>
      <w:lvlText w:val="%1 "/>
      <w:lvlJc w:val="left"/>
      <w:pPr>
        <w:ind w:left="0" w:firstLine="0"/>
      </w:pPr>
      <w:rPr>
        <w:rFonts w:ascii="Huawei Sans" w:eastAsia="方正兰亭黑简体" w:hAnsi="Huawei Sans" w:cs="Book Antiqua" w:hint="default"/>
        <w:b/>
        <w:bCs/>
        <w:i w:val="0"/>
        <w:iCs w:val="0"/>
        <w:caps w:val="0"/>
        <w:strike w:val="0"/>
        <w:dstrike w:val="0"/>
        <w:vanish w:val="0"/>
        <w:color w:val="000000"/>
        <w:sz w:val="144"/>
        <w:szCs w:val="144"/>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2"/>
      <w:suff w:val="nothing"/>
      <w:lvlText w:val="%1.%2 "/>
      <w:lvlJc w:val="left"/>
      <w:pPr>
        <w:ind w:left="0" w:firstLine="0"/>
      </w:pPr>
      <w:rPr>
        <w:rFonts w:ascii="Huawei Sans" w:eastAsia="方正兰亭黑简体" w:hAnsi="Huawei Sans" w:cs="Book Antiqua" w:hint="default"/>
        <w:b/>
        <w:bCs/>
        <w:i w:val="0"/>
        <w:iCs w:val="0"/>
        <w:caps w:val="0"/>
        <w:strike w:val="0"/>
        <w:dstrike w:val="0"/>
        <w:snapToGrid w:val="0"/>
        <w:vanish w:val="0"/>
        <w:color w:val="000000"/>
        <w:spacing w:val="0"/>
        <w:kern w:val="0"/>
        <w:sz w:val="36"/>
        <w:szCs w:val="36"/>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3"/>
      <w:suff w:val="nothing"/>
      <w:lvlText w:val="%1.%2.%3 "/>
      <w:lvlJc w:val="left"/>
      <w:pPr>
        <w:ind w:left="0" w:firstLine="0"/>
      </w:pPr>
      <w:rPr>
        <w:rFonts w:ascii="Huawei Sans" w:eastAsia="方正兰亭黑简体" w:hAnsi="Huawei Sans" w:cs="Book Antiqua" w:hint="default"/>
        <w:b/>
        <w:bCs/>
        <w:i w:val="0"/>
        <w:iCs w:val="0"/>
        <w:caps w:val="0"/>
        <w:strike w:val="0"/>
        <w:dstrike w:val="0"/>
        <w:snapToGrid w:val="0"/>
        <w:vanish w:val="0"/>
        <w:color w:val="000000"/>
        <w:kern w:val="0"/>
        <w:sz w:val="32"/>
        <w:szCs w:val="32"/>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40"/>
      <w:suff w:val="nothing"/>
      <w:lvlText w:val="%1.%2.%3.%4 "/>
      <w:lvlJc w:val="left"/>
      <w:pPr>
        <w:ind w:left="0" w:firstLine="0"/>
      </w:pPr>
      <w:rPr>
        <w:rFonts w:ascii="Huawei Sans" w:eastAsia="方正兰亭黑简体" w:hAnsi="Huawei Sans" w:cs="Book Antiqua" w:hint="default"/>
        <w:b/>
        <w:bCs/>
        <w:i w:val="0"/>
        <w:iCs w:val="0"/>
        <w:caps w:val="0"/>
        <w:strike w:val="0"/>
        <w:dstrike w:val="0"/>
        <w:vanish w:val="0"/>
        <w:color w:val="000000"/>
        <w:sz w:val="28"/>
        <w:szCs w:val="28"/>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50"/>
      <w:suff w:val="nothing"/>
      <w:lvlText w:val="%1.%2.%3.%4.%5 "/>
      <w:lvlJc w:val="left"/>
      <w:pPr>
        <w:ind w:left="0" w:firstLine="0"/>
      </w:pPr>
      <w:rPr>
        <w:rFonts w:ascii="Huawei Sans" w:eastAsia="方正兰亭黑简体" w:hAnsi="Huawei Sans" w:cs="Book Antiqua" w:hint="default"/>
        <w:b/>
        <w:bCs/>
        <w:i w:val="0"/>
        <w:iCs w:val="0"/>
        <w:caps w:val="0"/>
        <w:strike w:val="0"/>
        <w:dstrike w:val="0"/>
        <w:vanish w:val="0"/>
        <w:color w:val="000000"/>
        <w:sz w:val="24"/>
        <w:szCs w:val="24"/>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Step"/>
      <w:lvlText w:val="Step %6"/>
      <w:lvlJc w:val="right"/>
      <w:pPr>
        <w:tabs>
          <w:tab w:val="num" w:pos="1701"/>
        </w:tabs>
        <w:ind w:left="1701" w:hanging="159"/>
      </w:pPr>
      <w:rPr>
        <w:rFonts w:ascii="Huawei Sans" w:eastAsia="方正兰亭黑简体" w:hAnsi="Huawei Sans" w:cs="Arial" w:hint="default"/>
        <w:b/>
        <w:bCs/>
        <w:i w:val="0"/>
        <w:iCs w:val="0"/>
        <w:caps w:val="0"/>
        <w:strike w:val="0"/>
        <w:dstrike w:val="0"/>
        <w:vanish w:val="0"/>
        <w:color w:val="auto"/>
        <w:sz w:val="21"/>
        <w:szCs w:val="20"/>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pStyle w:val="ItemStep"/>
      <w:lvlText w:val="%7."/>
      <w:lvlJc w:val="left"/>
      <w:pPr>
        <w:tabs>
          <w:tab w:val="num" w:pos="2126"/>
        </w:tabs>
        <w:ind w:left="2126" w:hanging="425"/>
      </w:pPr>
      <w:rPr>
        <w:rFonts w:ascii="Huawei Sans" w:eastAsia="方正兰亭黑简体" w:hAnsi="Huawei Sans" w:cs="Times New Roman" w:hint="default"/>
        <w:b w:val="0"/>
        <w:bCs/>
        <w:i w:val="0"/>
        <w:iCs w:val="0"/>
        <w:color w:val="auto"/>
        <w:sz w:val="21"/>
        <w:szCs w:val="21"/>
      </w:rPr>
    </w:lvl>
    <w:lvl w:ilvl="7">
      <w:start w:val="1"/>
      <w:numFmt w:val="decimal"/>
      <w:lvlRestart w:val="1"/>
      <w:pStyle w:val="FigureDescription"/>
      <w:suff w:val="space"/>
      <w:lvlText w:val="Figure %1-%8"/>
      <w:lvlJc w:val="left"/>
      <w:pPr>
        <w:ind w:left="1701" w:firstLine="0"/>
      </w:pPr>
      <w:rPr>
        <w:rFonts w:ascii="Huawei Sans" w:eastAsia="方正兰亭黑简体" w:hAnsi="Huawei Sans" w:cs="Book Antiqua" w:hint="default"/>
        <w:b/>
        <w:bCs/>
        <w:i w:val="0"/>
        <w:iCs w:val="0"/>
        <w:strike w:val="0"/>
        <w:dstrike w:val="0"/>
        <w:color w:val="auto"/>
        <w:sz w:val="21"/>
        <w:szCs w:val="21"/>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decimal"/>
      <w:lvlRestart w:val="1"/>
      <w:pStyle w:val="TableDescription"/>
      <w:suff w:val="space"/>
      <w:lvlText w:val="Table %1-%9"/>
      <w:lvlJc w:val="left"/>
      <w:pPr>
        <w:ind w:left="1701" w:firstLine="0"/>
      </w:pPr>
      <w:rPr>
        <w:rFonts w:ascii="Huawei Sans" w:eastAsia="方正兰亭黑简体" w:hAnsi="Huawei Sans" w:hint="default"/>
        <w:b/>
        <w:bCs/>
        <w:i w:val="0"/>
        <w:iCs w:val="0"/>
        <w:color w:val="auto"/>
        <w:sz w:val="21"/>
        <w:szCs w:val="21"/>
      </w:rPr>
    </w:lvl>
  </w:abstractNum>
  <w:abstractNum w:abstractNumId="20" w15:restartNumberingAfterBreak="0">
    <w:nsid w:val="566E7D7B"/>
    <w:multiLevelType w:val="hybridMultilevel"/>
    <w:tmpl w:val="2714B2B2"/>
    <w:lvl w:ilvl="0" w:tplc="477CF482">
      <w:start w:val="1"/>
      <w:numFmt w:val="lowerLetter"/>
      <w:lvlText w:val="%1."/>
      <w:lvlJc w:val="left"/>
      <w:pPr>
        <w:ind w:left="2121" w:hanging="420"/>
      </w:pPr>
      <w:rPr>
        <w:rFonts w:hint="eastAsia"/>
      </w:rPr>
    </w:lvl>
    <w:lvl w:ilvl="1" w:tplc="04090019" w:tentative="1">
      <w:start w:val="1"/>
      <w:numFmt w:val="lowerLetter"/>
      <w:lvlText w:val="%2)"/>
      <w:lvlJc w:val="left"/>
      <w:pPr>
        <w:ind w:left="2541" w:hanging="420"/>
      </w:pPr>
    </w:lvl>
    <w:lvl w:ilvl="2" w:tplc="0409001B" w:tentative="1">
      <w:start w:val="1"/>
      <w:numFmt w:val="lowerRoman"/>
      <w:lvlText w:val="%3."/>
      <w:lvlJc w:val="right"/>
      <w:pPr>
        <w:ind w:left="2961" w:hanging="420"/>
      </w:pPr>
    </w:lvl>
    <w:lvl w:ilvl="3" w:tplc="0409000F" w:tentative="1">
      <w:start w:val="1"/>
      <w:numFmt w:val="decimal"/>
      <w:lvlText w:val="%4."/>
      <w:lvlJc w:val="left"/>
      <w:pPr>
        <w:ind w:left="3381" w:hanging="420"/>
      </w:pPr>
    </w:lvl>
    <w:lvl w:ilvl="4" w:tplc="04090019" w:tentative="1">
      <w:start w:val="1"/>
      <w:numFmt w:val="lowerLetter"/>
      <w:lvlText w:val="%5)"/>
      <w:lvlJc w:val="left"/>
      <w:pPr>
        <w:ind w:left="3801" w:hanging="420"/>
      </w:pPr>
    </w:lvl>
    <w:lvl w:ilvl="5" w:tplc="0409001B" w:tentative="1">
      <w:start w:val="1"/>
      <w:numFmt w:val="lowerRoman"/>
      <w:lvlText w:val="%6."/>
      <w:lvlJc w:val="right"/>
      <w:pPr>
        <w:ind w:left="4221" w:hanging="420"/>
      </w:pPr>
    </w:lvl>
    <w:lvl w:ilvl="6" w:tplc="0409000F" w:tentative="1">
      <w:start w:val="1"/>
      <w:numFmt w:val="decimal"/>
      <w:lvlText w:val="%7."/>
      <w:lvlJc w:val="left"/>
      <w:pPr>
        <w:ind w:left="4641" w:hanging="420"/>
      </w:pPr>
    </w:lvl>
    <w:lvl w:ilvl="7" w:tplc="04090019" w:tentative="1">
      <w:start w:val="1"/>
      <w:numFmt w:val="lowerLetter"/>
      <w:lvlText w:val="%8)"/>
      <w:lvlJc w:val="left"/>
      <w:pPr>
        <w:ind w:left="5061" w:hanging="420"/>
      </w:pPr>
    </w:lvl>
    <w:lvl w:ilvl="8" w:tplc="0409001B" w:tentative="1">
      <w:start w:val="1"/>
      <w:numFmt w:val="lowerRoman"/>
      <w:lvlText w:val="%9."/>
      <w:lvlJc w:val="right"/>
      <w:pPr>
        <w:ind w:left="5481" w:hanging="420"/>
      </w:pPr>
    </w:lvl>
  </w:abstractNum>
  <w:abstractNum w:abstractNumId="21" w15:restartNumberingAfterBreak="0">
    <w:nsid w:val="62DB3CB2"/>
    <w:multiLevelType w:val="hybridMultilevel"/>
    <w:tmpl w:val="F1923692"/>
    <w:lvl w:ilvl="0" w:tplc="477CF482">
      <w:start w:val="1"/>
      <w:numFmt w:val="lowerLetter"/>
      <w:lvlText w:val="%1."/>
      <w:lvlJc w:val="left"/>
      <w:pPr>
        <w:ind w:left="2546" w:hanging="420"/>
      </w:pPr>
      <w:rPr>
        <w:rFonts w:hint="eastAsia"/>
      </w:rPr>
    </w:lvl>
    <w:lvl w:ilvl="1" w:tplc="04090019" w:tentative="1">
      <w:start w:val="1"/>
      <w:numFmt w:val="lowerLetter"/>
      <w:lvlText w:val="%2)"/>
      <w:lvlJc w:val="left"/>
      <w:pPr>
        <w:ind w:left="2966" w:hanging="420"/>
      </w:pPr>
    </w:lvl>
    <w:lvl w:ilvl="2" w:tplc="0409001B" w:tentative="1">
      <w:start w:val="1"/>
      <w:numFmt w:val="lowerRoman"/>
      <w:lvlText w:val="%3."/>
      <w:lvlJc w:val="right"/>
      <w:pPr>
        <w:ind w:left="3386" w:hanging="420"/>
      </w:pPr>
    </w:lvl>
    <w:lvl w:ilvl="3" w:tplc="0409000F" w:tentative="1">
      <w:start w:val="1"/>
      <w:numFmt w:val="decimal"/>
      <w:lvlText w:val="%4."/>
      <w:lvlJc w:val="left"/>
      <w:pPr>
        <w:ind w:left="3806" w:hanging="420"/>
      </w:pPr>
    </w:lvl>
    <w:lvl w:ilvl="4" w:tplc="04090019" w:tentative="1">
      <w:start w:val="1"/>
      <w:numFmt w:val="lowerLetter"/>
      <w:lvlText w:val="%5)"/>
      <w:lvlJc w:val="left"/>
      <w:pPr>
        <w:ind w:left="4226" w:hanging="420"/>
      </w:pPr>
    </w:lvl>
    <w:lvl w:ilvl="5" w:tplc="0409001B" w:tentative="1">
      <w:start w:val="1"/>
      <w:numFmt w:val="lowerRoman"/>
      <w:lvlText w:val="%6."/>
      <w:lvlJc w:val="right"/>
      <w:pPr>
        <w:ind w:left="4646" w:hanging="420"/>
      </w:pPr>
    </w:lvl>
    <w:lvl w:ilvl="6" w:tplc="0409000F" w:tentative="1">
      <w:start w:val="1"/>
      <w:numFmt w:val="decimal"/>
      <w:lvlText w:val="%7."/>
      <w:lvlJc w:val="left"/>
      <w:pPr>
        <w:ind w:left="5066" w:hanging="420"/>
      </w:pPr>
    </w:lvl>
    <w:lvl w:ilvl="7" w:tplc="04090019" w:tentative="1">
      <w:start w:val="1"/>
      <w:numFmt w:val="lowerLetter"/>
      <w:lvlText w:val="%8)"/>
      <w:lvlJc w:val="left"/>
      <w:pPr>
        <w:ind w:left="5486" w:hanging="420"/>
      </w:pPr>
    </w:lvl>
    <w:lvl w:ilvl="8" w:tplc="0409001B" w:tentative="1">
      <w:start w:val="1"/>
      <w:numFmt w:val="lowerRoman"/>
      <w:lvlText w:val="%9."/>
      <w:lvlJc w:val="right"/>
      <w:pPr>
        <w:ind w:left="5906" w:hanging="420"/>
      </w:pPr>
    </w:lvl>
  </w:abstractNum>
  <w:abstractNum w:abstractNumId="22" w15:restartNumberingAfterBreak="0">
    <w:nsid w:val="66023049"/>
    <w:multiLevelType w:val="hybridMultilevel"/>
    <w:tmpl w:val="CAB2B7E8"/>
    <w:lvl w:ilvl="0" w:tplc="B114F958">
      <w:start w:val="1"/>
      <w:numFmt w:val="lowerLetter"/>
      <w:lvlText w:val="%1."/>
      <w:lvlJc w:val="left"/>
      <w:pPr>
        <w:ind w:left="2121" w:hanging="420"/>
      </w:pPr>
      <w:rPr>
        <w:rFonts w:hint="eastAsia"/>
      </w:rPr>
    </w:lvl>
    <w:lvl w:ilvl="1" w:tplc="04090019" w:tentative="1">
      <w:start w:val="1"/>
      <w:numFmt w:val="lowerLetter"/>
      <w:lvlText w:val="%2)"/>
      <w:lvlJc w:val="left"/>
      <w:pPr>
        <w:ind w:left="2541" w:hanging="420"/>
      </w:pPr>
    </w:lvl>
    <w:lvl w:ilvl="2" w:tplc="0409001B" w:tentative="1">
      <w:start w:val="1"/>
      <w:numFmt w:val="lowerRoman"/>
      <w:lvlText w:val="%3."/>
      <w:lvlJc w:val="right"/>
      <w:pPr>
        <w:ind w:left="2961" w:hanging="420"/>
      </w:pPr>
    </w:lvl>
    <w:lvl w:ilvl="3" w:tplc="0409000F" w:tentative="1">
      <w:start w:val="1"/>
      <w:numFmt w:val="decimal"/>
      <w:lvlText w:val="%4."/>
      <w:lvlJc w:val="left"/>
      <w:pPr>
        <w:ind w:left="3381" w:hanging="420"/>
      </w:pPr>
    </w:lvl>
    <w:lvl w:ilvl="4" w:tplc="04090019" w:tentative="1">
      <w:start w:val="1"/>
      <w:numFmt w:val="lowerLetter"/>
      <w:lvlText w:val="%5)"/>
      <w:lvlJc w:val="left"/>
      <w:pPr>
        <w:ind w:left="3801" w:hanging="420"/>
      </w:pPr>
    </w:lvl>
    <w:lvl w:ilvl="5" w:tplc="0409001B" w:tentative="1">
      <w:start w:val="1"/>
      <w:numFmt w:val="lowerRoman"/>
      <w:lvlText w:val="%6."/>
      <w:lvlJc w:val="right"/>
      <w:pPr>
        <w:ind w:left="4221" w:hanging="420"/>
      </w:pPr>
    </w:lvl>
    <w:lvl w:ilvl="6" w:tplc="0409000F" w:tentative="1">
      <w:start w:val="1"/>
      <w:numFmt w:val="decimal"/>
      <w:lvlText w:val="%7."/>
      <w:lvlJc w:val="left"/>
      <w:pPr>
        <w:ind w:left="4641" w:hanging="420"/>
      </w:pPr>
    </w:lvl>
    <w:lvl w:ilvl="7" w:tplc="04090019" w:tentative="1">
      <w:start w:val="1"/>
      <w:numFmt w:val="lowerLetter"/>
      <w:lvlText w:val="%8)"/>
      <w:lvlJc w:val="left"/>
      <w:pPr>
        <w:ind w:left="5061" w:hanging="420"/>
      </w:pPr>
    </w:lvl>
    <w:lvl w:ilvl="8" w:tplc="0409001B" w:tentative="1">
      <w:start w:val="1"/>
      <w:numFmt w:val="lowerRoman"/>
      <w:lvlText w:val="%9."/>
      <w:lvlJc w:val="right"/>
      <w:pPr>
        <w:ind w:left="5481" w:hanging="420"/>
      </w:pPr>
    </w:lvl>
  </w:abstractNum>
  <w:abstractNum w:abstractNumId="23" w15:restartNumberingAfterBreak="0">
    <w:nsid w:val="667437AC"/>
    <w:multiLevelType w:val="multilevel"/>
    <w:tmpl w:val="6F9E89AE"/>
    <w:lvl w:ilvl="0">
      <w:start w:val="1"/>
      <w:numFmt w:val="bullet"/>
      <w:pStyle w:val="NotesTextList"/>
      <w:lvlText w:val="●"/>
      <w:lvlJc w:val="left"/>
      <w:pPr>
        <w:tabs>
          <w:tab w:val="num" w:pos="2359"/>
        </w:tabs>
        <w:ind w:left="2359" w:hanging="284"/>
      </w:pPr>
      <w:rPr>
        <w:rFonts w:ascii="Huawei Sans" w:eastAsia="方正兰亭黑简体" w:hAnsi="Huawei Sans" w:hint="default"/>
        <w:color w:val="auto"/>
        <w:position w:val="1"/>
        <w:sz w:val="18"/>
        <w:szCs w:val="13"/>
        <w:effect w:val="none"/>
      </w:rPr>
    </w:lvl>
    <w:lvl w:ilvl="1">
      <w:start w:val="1"/>
      <w:numFmt w:val="bullet"/>
      <w:lvlText w:val="■"/>
      <w:lvlJc w:val="left"/>
      <w:pPr>
        <w:tabs>
          <w:tab w:val="num" w:pos="840"/>
        </w:tabs>
        <w:ind w:left="840" w:hanging="420"/>
      </w:pPr>
      <w:rPr>
        <w:rFonts w:ascii="Huawei Sans" w:hAnsi="Huawei Sans" w:hint="default"/>
      </w:rPr>
    </w:lvl>
    <w:lvl w:ilvl="2">
      <w:start w:val="1"/>
      <w:numFmt w:val="bullet"/>
      <w:lvlText w:val="♦"/>
      <w:lvlJc w:val="left"/>
      <w:pPr>
        <w:tabs>
          <w:tab w:val="num" w:pos="1260"/>
        </w:tabs>
        <w:ind w:left="1260" w:hanging="420"/>
      </w:pPr>
      <w:rPr>
        <w:rFonts w:ascii="Huawei Sans" w:hAnsi="Huawei Sans" w:hint="default"/>
      </w:rPr>
    </w:lvl>
    <w:lvl w:ilvl="3">
      <w:start w:val="1"/>
      <w:numFmt w:val="bullet"/>
      <w:lvlText w:val=""/>
      <w:lvlJc w:val="left"/>
      <w:pPr>
        <w:tabs>
          <w:tab w:val="num" w:pos="1680"/>
        </w:tabs>
        <w:ind w:left="1680" w:hanging="420"/>
      </w:pPr>
      <w:rPr>
        <w:rFonts w:ascii="Wingdings" w:hAnsi="Wingdings" w:hint="default"/>
      </w:rPr>
    </w:lvl>
    <w:lvl w:ilvl="4">
      <w:start w:val="1"/>
      <w:numFmt w:val="bullet"/>
      <w:lvlText w:val=""/>
      <w:lvlJc w:val="left"/>
      <w:pPr>
        <w:tabs>
          <w:tab w:val="num" w:pos="2100"/>
        </w:tabs>
        <w:ind w:left="2100" w:hanging="420"/>
      </w:pPr>
      <w:rPr>
        <w:rFonts w:ascii="Wingdings" w:hAnsi="Wingdings" w:hint="default"/>
      </w:rPr>
    </w:lvl>
    <w:lvl w:ilvl="5">
      <w:start w:val="1"/>
      <w:numFmt w:val="bullet"/>
      <w:lvlText w:val=""/>
      <w:lvlJc w:val="left"/>
      <w:pPr>
        <w:tabs>
          <w:tab w:val="num" w:pos="2520"/>
        </w:tabs>
        <w:ind w:left="2520" w:hanging="420"/>
      </w:pPr>
      <w:rPr>
        <w:rFonts w:ascii="Wingdings" w:hAnsi="Wingdings" w:hint="default"/>
      </w:rPr>
    </w:lvl>
    <w:lvl w:ilvl="6">
      <w:start w:val="1"/>
      <w:numFmt w:val="bullet"/>
      <w:lvlText w:val=""/>
      <w:lvlJc w:val="left"/>
      <w:pPr>
        <w:tabs>
          <w:tab w:val="num" w:pos="2940"/>
        </w:tabs>
        <w:ind w:left="2940" w:hanging="420"/>
      </w:pPr>
      <w:rPr>
        <w:rFonts w:ascii="Wingdings" w:hAnsi="Wingdings" w:hint="default"/>
      </w:rPr>
    </w:lvl>
    <w:lvl w:ilvl="7">
      <w:start w:val="1"/>
      <w:numFmt w:val="bullet"/>
      <w:lvlText w:val=""/>
      <w:lvlJc w:val="left"/>
      <w:pPr>
        <w:tabs>
          <w:tab w:val="num" w:pos="3360"/>
        </w:tabs>
        <w:ind w:left="3360" w:hanging="420"/>
      </w:pPr>
      <w:rPr>
        <w:rFonts w:ascii="Wingdings" w:hAnsi="Wingdings" w:hint="default"/>
      </w:rPr>
    </w:lvl>
    <w:lvl w:ilvl="8">
      <w:start w:val="1"/>
      <w:numFmt w:val="bullet"/>
      <w:lvlText w:val=""/>
      <w:lvlJc w:val="left"/>
      <w:pPr>
        <w:tabs>
          <w:tab w:val="num" w:pos="3780"/>
        </w:tabs>
        <w:ind w:left="3780" w:hanging="420"/>
      </w:pPr>
      <w:rPr>
        <w:rFonts w:ascii="Wingdings" w:hAnsi="Wingdings" w:hint="default"/>
      </w:rPr>
    </w:lvl>
  </w:abstractNum>
  <w:abstractNum w:abstractNumId="24" w15:restartNumberingAfterBreak="0">
    <w:nsid w:val="67DE040F"/>
    <w:multiLevelType w:val="hybridMultilevel"/>
    <w:tmpl w:val="A77CB840"/>
    <w:lvl w:ilvl="0" w:tplc="D4822188">
      <w:start w:val="1"/>
      <w:numFmt w:val="bullet"/>
      <w:lvlText w:val=""/>
      <w:lvlJc w:val="left"/>
      <w:pPr>
        <w:ind w:left="1720" w:hanging="420"/>
      </w:pPr>
      <w:rPr>
        <w:rFonts w:ascii="Wingdings" w:hAnsi="Wingdings" w:hint="default"/>
      </w:rPr>
    </w:lvl>
    <w:lvl w:ilvl="1" w:tplc="04090003" w:tentative="1">
      <w:start w:val="1"/>
      <w:numFmt w:val="bullet"/>
      <w:lvlText w:val=""/>
      <w:lvlJc w:val="left"/>
      <w:pPr>
        <w:ind w:left="2140" w:hanging="420"/>
      </w:pPr>
      <w:rPr>
        <w:rFonts w:ascii="Wingdings" w:hAnsi="Wingdings" w:hint="default"/>
      </w:rPr>
    </w:lvl>
    <w:lvl w:ilvl="2" w:tplc="04090005" w:tentative="1">
      <w:start w:val="1"/>
      <w:numFmt w:val="bullet"/>
      <w:lvlText w:val=""/>
      <w:lvlJc w:val="left"/>
      <w:pPr>
        <w:ind w:left="2560" w:hanging="420"/>
      </w:pPr>
      <w:rPr>
        <w:rFonts w:ascii="Wingdings" w:hAnsi="Wingdings" w:hint="default"/>
      </w:rPr>
    </w:lvl>
    <w:lvl w:ilvl="3" w:tplc="04090001" w:tentative="1">
      <w:start w:val="1"/>
      <w:numFmt w:val="bullet"/>
      <w:lvlText w:val=""/>
      <w:lvlJc w:val="left"/>
      <w:pPr>
        <w:ind w:left="2980" w:hanging="420"/>
      </w:pPr>
      <w:rPr>
        <w:rFonts w:ascii="Wingdings" w:hAnsi="Wingdings" w:hint="default"/>
      </w:rPr>
    </w:lvl>
    <w:lvl w:ilvl="4" w:tplc="04090003" w:tentative="1">
      <w:start w:val="1"/>
      <w:numFmt w:val="bullet"/>
      <w:lvlText w:val=""/>
      <w:lvlJc w:val="left"/>
      <w:pPr>
        <w:ind w:left="3400" w:hanging="420"/>
      </w:pPr>
      <w:rPr>
        <w:rFonts w:ascii="Wingdings" w:hAnsi="Wingdings" w:hint="default"/>
      </w:rPr>
    </w:lvl>
    <w:lvl w:ilvl="5" w:tplc="04090005" w:tentative="1">
      <w:start w:val="1"/>
      <w:numFmt w:val="bullet"/>
      <w:lvlText w:val=""/>
      <w:lvlJc w:val="left"/>
      <w:pPr>
        <w:ind w:left="3820" w:hanging="420"/>
      </w:pPr>
      <w:rPr>
        <w:rFonts w:ascii="Wingdings" w:hAnsi="Wingdings" w:hint="default"/>
      </w:rPr>
    </w:lvl>
    <w:lvl w:ilvl="6" w:tplc="04090001" w:tentative="1">
      <w:start w:val="1"/>
      <w:numFmt w:val="bullet"/>
      <w:lvlText w:val=""/>
      <w:lvlJc w:val="left"/>
      <w:pPr>
        <w:ind w:left="4240" w:hanging="420"/>
      </w:pPr>
      <w:rPr>
        <w:rFonts w:ascii="Wingdings" w:hAnsi="Wingdings" w:hint="default"/>
      </w:rPr>
    </w:lvl>
    <w:lvl w:ilvl="7" w:tplc="04090003" w:tentative="1">
      <w:start w:val="1"/>
      <w:numFmt w:val="bullet"/>
      <w:lvlText w:val=""/>
      <w:lvlJc w:val="left"/>
      <w:pPr>
        <w:ind w:left="4660" w:hanging="420"/>
      </w:pPr>
      <w:rPr>
        <w:rFonts w:ascii="Wingdings" w:hAnsi="Wingdings" w:hint="default"/>
      </w:rPr>
    </w:lvl>
    <w:lvl w:ilvl="8" w:tplc="04090005" w:tentative="1">
      <w:start w:val="1"/>
      <w:numFmt w:val="bullet"/>
      <w:lvlText w:val=""/>
      <w:lvlJc w:val="left"/>
      <w:pPr>
        <w:ind w:left="5080" w:hanging="420"/>
      </w:pPr>
      <w:rPr>
        <w:rFonts w:ascii="Wingdings" w:hAnsi="Wingdings" w:hint="default"/>
      </w:rPr>
    </w:lvl>
  </w:abstractNum>
  <w:abstractNum w:abstractNumId="25" w15:restartNumberingAfterBreak="0">
    <w:nsid w:val="6C066CFC"/>
    <w:multiLevelType w:val="multilevel"/>
    <w:tmpl w:val="0409001D"/>
    <w:styleLink w:val="1111110"/>
    <w:lvl w:ilvl="0">
      <w:start w:val="1"/>
      <w:numFmt w:val="decimal"/>
      <w:lvlText w:val="%1"/>
      <w:lvlJc w:val="left"/>
      <w:pPr>
        <w:tabs>
          <w:tab w:val="num" w:pos="425"/>
        </w:tabs>
        <w:ind w:left="425" w:hanging="425"/>
      </w:pPr>
    </w:lvl>
    <w:lvl w:ilvl="1">
      <w:start w:val="1"/>
      <w:numFmt w:val="decimal"/>
      <w:lvlText w:val="%1.%2"/>
      <w:lvlJc w:val="left"/>
      <w:pPr>
        <w:tabs>
          <w:tab w:val="num" w:pos="992"/>
        </w:tabs>
        <w:ind w:left="992" w:hanging="567"/>
      </w:pPr>
    </w:lvl>
    <w:lvl w:ilvl="2">
      <w:start w:val="1"/>
      <w:numFmt w:val="decimal"/>
      <w:lvlText w:val="%1.%2.%3"/>
      <w:lvlJc w:val="left"/>
      <w:pPr>
        <w:tabs>
          <w:tab w:val="num" w:pos="1418"/>
        </w:tabs>
        <w:ind w:left="1418" w:hanging="567"/>
      </w:pPr>
    </w:lvl>
    <w:lvl w:ilvl="3">
      <w:start w:val="1"/>
      <w:numFmt w:val="decimal"/>
      <w:lvlText w:val="%1.%2.%3.%4"/>
      <w:lvlJc w:val="left"/>
      <w:pPr>
        <w:tabs>
          <w:tab w:val="num" w:pos="1984"/>
        </w:tabs>
        <w:ind w:left="1984" w:hanging="708"/>
      </w:pPr>
    </w:lvl>
    <w:lvl w:ilvl="4">
      <w:start w:val="1"/>
      <w:numFmt w:val="decimal"/>
      <w:lvlText w:val="%1.%2.%3.%4.%5"/>
      <w:lvlJc w:val="left"/>
      <w:pPr>
        <w:tabs>
          <w:tab w:val="num" w:pos="2551"/>
        </w:tabs>
        <w:ind w:left="2551" w:hanging="850"/>
      </w:pPr>
    </w:lvl>
    <w:lvl w:ilvl="5">
      <w:start w:val="1"/>
      <w:numFmt w:val="decimal"/>
      <w:lvlText w:val="%1.%2.%3.%4.%5.%6"/>
      <w:lvlJc w:val="left"/>
      <w:pPr>
        <w:tabs>
          <w:tab w:val="num" w:pos="3260"/>
        </w:tabs>
        <w:ind w:left="3260" w:hanging="1134"/>
      </w:pPr>
    </w:lvl>
    <w:lvl w:ilvl="6">
      <w:start w:val="1"/>
      <w:numFmt w:val="decimal"/>
      <w:lvlText w:val="%1.%2.%3.%4.%5.%6.%7"/>
      <w:lvlJc w:val="left"/>
      <w:pPr>
        <w:tabs>
          <w:tab w:val="num" w:pos="3827"/>
        </w:tabs>
        <w:ind w:left="3827" w:hanging="1276"/>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26" w15:restartNumberingAfterBreak="0">
    <w:nsid w:val="6E230785"/>
    <w:multiLevelType w:val="multilevel"/>
    <w:tmpl w:val="FC04B162"/>
    <w:lvl w:ilvl="0">
      <w:start w:val="1"/>
      <w:numFmt w:val="bullet"/>
      <w:pStyle w:val="ItemListinTable"/>
      <w:lvlText w:val="●"/>
      <w:lvlJc w:val="left"/>
      <w:pPr>
        <w:tabs>
          <w:tab w:val="num" w:pos="170"/>
        </w:tabs>
        <w:ind w:left="170" w:hanging="170"/>
      </w:pPr>
      <w:rPr>
        <w:rFonts w:ascii="Huawei Sans" w:hAnsi="Huawei Sans" w:hint="default"/>
        <w:b w:val="0"/>
        <w:i w:val="0"/>
        <w:color w:val="auto"/>
        <w:position w:val="3"/>
        <w:sz w:val="18"/>
        <w:szCs w:val="13"/>
      </w:rPr>
    </w:lvl>
    <w:lvl w:ilvl="1">
      <w:start w:val="1"/>
      <w:numFmt w:val="bullet"/>
      <w:lvlText w:val="■"/>
      <w:lvlJc w:val="left"/>
      <w:pPr>
        <w:tabs>
          <w:tab w:val="num" w:pos="840"/>
        </w:tabs>
        <w:ind w:left="840" w:hanging="420"/>
      </w:pPr>
      <w:rPr>
        <w:rFonts w:ascii="Huawei Sans" w:hAnsi="Huawei Sans" w:hint="default"/>
      </w:rPr>
    </w:lvl>
    <w:lvl w:ilvl="2">
      <w:start w:val="1"/>
      <w:numFmt w:val="bullet"/>
      <w:lvlText w:val="♦"/>
      <w:lvlJc w:val="left"/>
      <w:pPr>
        <w:tabs>
          <w:tab w:val="num" w:pos="1260"/>
        </w:tabs>
        <w:ind w:left="1260" w:hanging="420"/>
      </w:pPr>
      <w:rPr>
        <w:rFonts w:ascii="Huawei Sans" w:hAnsi="Huawei Sans" w:hint="default"/>
      </w:rPr>
    </w:lvl>
    <w:lvl w:ilvl="3">
      <w:start w:val="1"/>
      <w:numFmt w:val="bullet"/>
      <w:lvlText w:val="●"/>
      <w:lvlJc w:val="left"/>
      <w:pPr>
        <w:tabs>
          <w:tab w:val="num" w:pos="1680"/>
        </w:tabs>
        <w:ind w:left="1680" w:hanging="420"/>
      </w:pPr>
      <w:rPr>
        <w:rFonts w:ascii="Huawei Sans" w:hAnsi="Huawei Sans" w:hint="default"/>
        <w:color w:val="auto"/>
      </w:rPr>
    </w:lvl>
    <w:lvl w:ilvl="4">
      <w:start w:val="1"/>
      <w:numFmt w:val="bullet"/>
      <w:lvlText w:val="■"/>
      <w:lvlJc w:val="left"/>
      <w:pPr>
        <w:tabs>
          <w:tab w:val="num" w:pos="2100"/>
        </w:tabs>
        <w:ind w:left="2100" w:hanging="420"/>
      </w:pPr>
      <w:rPr>
        <w:rFonts w:ascii="Huawei Sans" w:hAnsi="Huawei Sans" w:hint="default"/>
      </w:rPr>
    </w:lvl>
    <w:lvl w:ilvl="5">
      <w:start w:val="1"/>
      <w:numFmt w:val="bullet"/>
      <w:lvlText w:val="♦"/>
      <w:lvlJc w:val="left"/>
      <w:pPr>
        <w:tabs>
          <w:tab w:val="num" w:pos="2520"/>
        </w:tabs>
        <w:ind w:left="2520" w:hanging="420"/>
      </w:pPr>
      <w:rPr>
        <w:rFonts w:ascii="Huawei Sans" w:hAnsi="Huawei Sans" w:hint="default"/>
      </w:rPr>
    </w:lvl>
    <w:lvl w:ilvl="6">
      <w:start w:val="1"/>
      <w:numFmt w:val="bullet"/>
      <w:lvlText w:val="●"/>
      <w:lvlJc w:val="left"/>
      <w:pPr>
        <w:tabs>
          <w:tab w:val="num" w:pos="2940"/>
        </w:tabs>
        <w:ind w:left="2940" w:hanging="420"/>
      </w:pPr>
      <w:rPr>
        <w:rFonts w:ascii="Huawei Sans" w:hAnsi="Huawei Sans" w:hint="default"/>
      </w:rPr>
    </w:lvl>
    <w:lvl w:ilvl="7">
      <w:start w:val="1"/>
      <w:numFmt w:val="bullet"/>
      <w:lvlText w:val="■"/>
      <w:lvlJc w:val="left"/>
      <w:pPr>
        <w:tabs>
          <w:tab w:val="num" w:pos="3360"/>
        </w:tabs>
        <w:ind w:left="3360" w:hanging="420"/>
      </w:pPr>
      <w:rPr>
        <w:rFonts w:ascii="Huawei Sans" w:hAnsi="Huawei Sans" w:hint="default"/>
      </w:rPr>
    </w:lvl>
    <w:lvl w:ilvl="8">
      <w:start w:val="1"/>
      <w:numFmt w:val="bullet"/>
      <w:lvlText w:val="♦"/>
      <w:lvlJc w:val="left"/>
      <w:pPr>
        <w:tabs>
          <w:tab w:val="num" w:pos="3780"/>
        </w:tabs>
        <w:ind w:left="3780" w:hanging="420"/>
      </w:pPr>
      <w:rPr>
        <w:rFonts w:ascii="Huawei Sans" w:hAnsi="Huawei Sans" w:hint="default"/>
      </w:rPr>
    </w:lvl>
  </w:abstractNum>
  <w:abstractNum w:abstractNumId="27" w15:restartNumberingAfterBreak="0">
    <w:nsid w:val="708C7AD2"/>
    <w:multiLevelType w:val="hybridMultilevel"/>
    <w:tmpl w:val="ED9634A4"/>
    <w:lvl w:ilvl="0" w:tplc="4A6EC15E">
      <w:start w:val="1"/>
      <w:numFmt w:val="decimal"/>
      <w:lvlText w:val="2.%1"/>
      <w:lvlJc w:val="left"/>
      <w:pPr>
        <w:ind w:left="420" w:hanging="420"/>
      </w:pPr>
      <w:rPr>
        <w:rFonts w:hint="eastAsia"/>
      </w:rPr>
    </w:lvl>
    <w:lvl w:ilvl="1" w:tplc="D29C6C76">
      <w:start w:val="1"/>
      <w:numFmt w:val="lowerLetter"/>
      <w:lvlText w:val="%2)"/>
      <w:lvlJc w:val="left"/>
      <w:pPr>
        <w:ind w:left="840" w:hanging="420"/>
      </w:pPr>
    </w:lvl>
    <w:lvl w:ilvl="2" w:tplc="4350AA4E">
      <w:start w:val="1"/>
      <w:numFmt w:val="decimal"/>
      <w:lvlText w:val="%3."/>
      <w:lvlJc w:val="left"/>
      <w:pPr>
        <w:ind w:left="1260" w:hanging="420"/>
      </w:pPr>
    </w:lvl>
    <w:lvl w:ilvl="3" w:tplc="EE944670" w:tentative="1">
      <w:start w:val="1"/>
      <w:numFmt w:val="decimal"/>
      <w:lvlText w:val="%4."/>
      <w:lvlJc w:val="left"/>
      <w:pPr>
        <w:ind w:left="1680" w:hanging="420"/>
      </w:pPr>
    </w:lvl>
    <w:lvl w:ilvl="4" w:tplc="8E20C44C" w:tentative="1">
      <w:start w:val="1"/>
      <w:numFmt w:val="lowerLetter"/>
      <w:lvlText w:val="%5)"/>
      <w:lvlJc w:val="left"/>
      <w:pPr>
        <w:ind w:left="2100" w:hanging="420"/>
      </w:pPr>
    </w:lvl>
    <w:lvl w:ilvl="5" w:tplc="0A2EC282" w:tentative="1">
      <w:start w:val="1"/>
      <w:numFmt w:val="lowerRoman"/>
      <w:lvlText w:val="%6."/>
      <w:lvlJc w:val="right"/>
      <w:pPr>
        <w:ind w:left="2520" w:hanging="420"/>
      </w:pPr>
    </w:lvl>
    <w:lvl w:ilvl="6" w:tplc="7A6AB41C" w:tentative="1">
      <w:start w:val="1"/>
      <w:numFmt w:val="decimal"/>
      <w:lvlText w:val="%7."/>
      <w:lvlJc w:val="left"/>
      <w:pPr>
        <w:ind w:left="2940" w:hanging="420"/>
      </w:pPr>
    </w:lvl>
    <w:lvl w:ilvl="7" w:tplc="29028D3E" w:tentative="1">
      <w:start w:val="1"/>
      <w:numFmt w:val="lowerLetter"/>
      <w:lvlText w:val="%8)"/>
      <w:lvlJc w:val="left"/>
      <w:pPr>
        <w:ind w:left="3360" w:hanging="420"/>
      </w:pPr>
    </w:lvl>
    <w:lvl w:ilvl="8" w:tplc="2962D8AE" w:tentative="1">
      <w:start w:val="1"/>
      <w:numFmt w:val="lowerRoman"/>
      <w:lvlText w:val="%9."/>
      <w:lvlJc w:val="right"/>
      <w:pPr>
        <w:ind w:left="3780" w:hanging="420"/>
      </w:pPr>
    </w:lvl>
  </w:abstractNum>
  <w:abstractNum w:abstractNumId="28" w15:restartNumberingAfterBreak="0">
    <w:nsid w:val="72347E6A"/>
    <w:multiLevelType w:val="multilevel"/>
    <w:tmpl w:val="D4380878"/>
    <w:lvl w:ilvl="0">
      <w:start w:val="1"/>
      <w:numFmt w:val="upperLetter"/>
      <w:pStyle w:val="a1"/>
      <w:lvlText w:val="附录%1"/>
      <w:lvlJc w:val="left"/>
      <w:pPr>
        <w:tabs>
          <w:tab w:val="num" w:pos="432"/>
        </w:tabs>
        <w:ind w:left="432" w:hanging="432"/>
      </w:pPr>
      <w:rPr>
        <w:rFonts w:hint="eastAsia"/>
      </w:rPr>
    </w:lvl>
    <w:lvl w:ilvl="1">
      <w:start w:val="1"/>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29" w15:restartNumberingAfterBreak="0">
    <w:nsid w:val="758C59E0"/>
    <w:multiLevelType w:val="hybridMultilevel"/>
    <w:tmpl w:val="9EBC1DDC"/>
    <w:lvl w:ilvl="0" w:tplc="C908EE1C">
      <w:start w:val="1"/>
      <w:numFmt w:val="lowerLetter"/>
      <w:lvlText w:val="%1."/>
      <w:lvlJc w:val="left"/>
      <w:pPr>
        <w:ind w:left="2121" w:hanging="420"/>
      </w:pPr>
      <w:rPr>
        <w:rFonts w:hint="eastAsia"/>
      </w:rPr>
    </w:lvl>
    <w:lvl w:ilvl="1" w:tplc="04090019" w:tentative="1">
      <w:start w:val="1"/>
      <w:numFmt w:val="lowerLetter"/>
      <w:lvlText w:val="%2)"/>
      <w:lvlJc w:val="left"/>
      <w:pPr>
        <w:ind w:left="2541" w:hanging="420"/>
      </w:pPr>
    </w:lvl>
    <w:lvl w:ilvl="2" w:tplc="0409001B" w:tentative="1">
      <w:start w:val="1"/>
      <w:numFmt w:val="lowerRoman"/>
      <w:lvlText w:val="%3."/>
      <w:lvlJc w:val="right"/>
      <w:pPr>
        <w:ind w:left="2961" w:hanging="420"/>
      </w:pPr>
    </w:lvl>
    <w:lvl w:ilvl="3" w:tplc="0409000F" w:tentative="1">
      <w:start w:val="1"/>
      <w:numFmt w:val="decimal"/>
      <w:lvlText w:val="%4."/>
      <w:lvlJc w:val="left"/>
      <w:pPr>
        <w:ind w:left="3381" w:hanging="420"/>
      </w:pPr>
    </w:lvl>
    <w:lvl w:ilvl="4" w:tplc="04090019" w:tentative="1">
      <w:start w:val="1"/>
      <w:numFmt w:val="lowerLetter"/>
      <w:lvlText w:val="%5)"/>
      <w:lvlJc w:val="left"/>
      <w:pPr>
        <w:ind w:left="3801" w:hanging="420"/>
      </w:pPr>
    </w:lvl>
    <w:lvl w:ilvl="5" w:tplc="0409001B" w:tentative="1">
      <w:start w:val="1"/>
      <w:numFmt w:val="lowerRoman"/>
      <w:lvlText w:val="%6."/>
      <w:lvlJc w:val="right"/>
      <w:pPr>
        <w:ind w:left="4221" w:hanging="420"/>
      </w:pPr>
    </w:lvl>
    <w:lvl w:ilvl="6" w:tplc="0409000F" w:tentative="1">
      <w:start w:val="1"/>
      <w:numFmt w:val="decimal"/>
      <w:lvlText w:val="%7."/>
      <w:lvlJc w:val="left"/>
      <w:pPr>
        <w:ind w:left="4641" w:hanging="420"/>
      </w:pPr>
    </w:lvl>
    <w:lvl w:ilvl="7" w:tplc="04090019" w:tentative="1">
      <w:start w:val="1"/>
      <w:numFmt w:val="lowerLetter"/>
      <w:lvlText w:val="%8)"/>
      <w:lvlJc w:val="left"/>
      <w:pPr>
        <w:ind w:left="5061" w:hanging="420"/>
      </w:pPr>
    </w:lvl>
    <w:lvl w:ilvl="8" w:tplc="0409001B" w:tentative="1">
      <w:start w:val="1"/>
      <w:numFmt w:val="lowerRoman"/>
      <w:lvlText w:val="%9."/>
      <w:lvlJc w:val="right"/>
      <w:pPr>
        <w:ind w:left="5481" w:hanging="420"/>
      </w:pPr>
    </w:lvl>
  </w:abstractNum>
  <w:abstractNum w:abstractNumId="30" w15:restartNumberingAfterBreak="0">
    <w:nsid w:val="7D1B35E1"/>
    <w:multiLevelType w:val="hybridMultilevel"/>
    <w:tmpl w:val="68144448"/>
    <w:lvl w:ilvl="0" w:tplc="477CF482">
      <w:start w:val="1"/>
      <w:numFmt w:val="lowerLetter"/>
      <w:lvlText w:val="%1."/>
      <w:lvlJc w:val="left"/>
      <w:pPr>
        <w:ind w:left="2972" w:hanging="420"/>
      </w:pPr>
      <w:rPr>
        <w:rFonts w:hint="eastAsia"/>
      </w:rPr>
    </w:lvl>
    <w:lvl w:ilvl="1" w:tplc="04090019" w:tentative="1">
      <w:start w:val="1"/>
      <w:numFmt w:val="lowerLetter"/>
      <w:lvlText w:val="%2)"/>
      <w:lvlJc w:val="left"/>
      <w:pPr>
        <w:ind w:left="3392" w:hanging="420"/>
      </w:pPr>
    </w:lvl>
    <w:lvl w:ilvl="2" w:tplc="0409001B" w:tentative="1">
      <w:start w:val="1"/>
      <w:numFmt w:val="lowerRoman"/>
      <w:lvlText w:val="%3."/>
      <w:lvlJc w:val="right"/>
      <w:pPr>
        <w:ind w:left="3812" w:hanging="420"/>
      </w:pPr>
    </w:lvl>
    <w:lvl w:ilvl="3" w:tplc="0409000F" w:tentative="1">
      <w:start w:val="1"/>
      <w:numFmt w:val="decimal"/>
      <w:lvlText w:val="%4."/>
      <w:lvlJc w:val="left"/>
      <w:pPr>
        <w:ind w:left="4232" w:hanging="420"/>
      </w:pPr>
    </w:lvl>
    <w:lvl w:ilvl="4" w:tplc="04090019" w:tentative="1">
      <w:start w:val="1"/>
      <w:numFmt w:val="lowerLetter"/>
      <w:lvlText w:val="%5)"/>
      <w:lvlJc w:val="left"/>
      <w:pPr>
        <w:ind w:left="4652" w:hanging="420"/>
      </w:pPr>
    </w:lvl>
    <w:lvl w:ilvl="5" w:tplc="0409001B" w:tentative="1">
      <w:start w:val="1"/>
      <w:numFmt w:val="lowerRoman"/>
      <w:lvlText w:val="%6."/>
      <w:lvlJc w:val="right"/>
      <w:pPr>
        <w:ind w:left="5072" w:hanging="420"/>
      </w:pPr>
    </w:lvl>
    <w:lvl w:ilvl="6" w:tplc="0409000F" w:tentative="1">
      <w:start w:val="1"/>
      <w:numFmt w:val="decimal"/>
      <w:lvlText w:val="%7."/>
      <w:lvlJc w:val="left"/>
      <w:pPr>
        <w:ind w:left="5492" w:hanging="420"/>
      </w:pPr>
    </w:lvl>
    <w:lvl w:ilvl="7" w:tplc="04090019" w:tentative="1">
      <w:start w:val="1"/>
      <w:numFmt w:val="lowerLetter"/>
      <w:lvlText w:val="%8)"/>
      <w:lvlJc w:val="left"/>
      <w:pPr>
        <w:ind w:left="5912" w:hanging="420"/>
      </w:pPr>
    </w:lvl>
    <w:lvl w:ilvl="8" w:tplc="0409001B" w:tentative="1">
      <w:start w:val="1"/>
      <w:numFmt w:val="lowerRoman"/>
      <w:lvlText w:val="%9."/>
      <w:lvlJc w:val="right"/>
      <w:pPr>
        <w:ind w:left="6332" w:hanging="420"/>
      </w:pPr>
    </w:lvl>
  </w:abstractNum>
  <w:num w:numId="1">
    <w:abstractNumId w:val="28"/>
  </w:num>
  <w:num w:numId="2">
    <w:abstractNumId w:val="16"/>
  </w:num>
  <w:num w:numId="3">
    <w:abstractNumId w:val="5"/>
  </w:num>
  <w:num w:numId="4">
    <w:abstractNumId w:val="2"/>
  </w:num>
  <w:num w:numId="5">
    <w:abstractNumId w:val="18"/>
  </w:num>
  <w:num w:numId="6">
    <w:abstractNumId w:val="3"/>
  </w:num>
  <w:num w:numId="7">
    <w:abstractNumId w:val="1"/>
  </w:num>
  <w:num w:numId="8">
    <w:abstractNumId w:val="15"/>
  </w:num>
  <w:num w:numId="9">
    <w:abstractNumId w:val="17"/>
  </w:num>
  <w:num w:numId="10">
    <w:abstractNumId w:val="23"/>
  </w:num>
  <w:num w:numId="11">
    <w:abstractNumId w:val="27"/>
  </w:num>
  <w:num w:numId="12">
    <w:abstractNumId w:val="24"/>
  </w:num>
  <w:num w:numId="13">
    <w:abstractNumId w:val="0"/>
  </w:num>
  <w:num w:numId="14">
    <w:abstractNumId w:val="25"/>
  </w:num>
  <w:num w:numId="15">
    <w:abstractNumId w:val="8"/>
  </w:num>
  <w:num w:numId="16">
    <w:abstractNumId w:val="26"/>
  </w:num>
  <w:num w:numId="17">
    <w:abstractNumId w:val="10"/>
  </w:num>
  <w:num w:numId="18">
    <w:abstractNumId w:val="19"/>
  </w:num>
  <w:num w:numId="19">
    <w:abstractNumId w:val="9"/>
  </w:num>
  <w:num w:numId="20">
    <w:abstractNumId w:val="20"/>
  </w:num>
  <w:num w:numId="21">
    <w:abstractNumId w:val="22"/>
  </w:num>
  <w:num w:numId="22">
    <w:abstractNumId w:val="22"/>
    <w:lvlOverride w:ilvl="0">
      <w:startOverride w:val="1"/>
    </w:lvlOverride>
  </w:num>
  <w:num w:numId="23">
    <w:abstractNumId w:val="22"/>
    <w:lvlOverride w:ilvl="0">
      <w:startOverride w:val="1"/>
    </w:lvlOverride>
  </w:num>
  <w:num w:numId="24">
    <w:abstractNumId w:val="30"/>
  </w:num>
  <w:num w:numId="25">
    <w:abstractNumId w:val="12"/>
  </w:num>
  <w:num w:numId="26">
    <w:abstractNumId w:val="12"/>
    <w:lvlOverride w:ilvl="0">
      <w:startOverride w:val="1"/>
    </w:lvlOverride>
  </w:num>
  <w:num w:numId="27">
    <w:abstractNumId w:val="11"/>
  </w:num>
  <w:num w:numId="28">
    <w:abstractNumId w:val="11"/>
    <w:lvlOverride w:ilvl="0">
      <w:startOverride w:val="1"/>
    </w:lvlOverride>
  </w:num>
  <w:num w:numId="29">
    <w:abstractNumId w:val="29"/>
  </w:num>
  <w:num w:numId="30">
    <w:abstractNumId w:val="7"/>
  </w:num>
  <w:num w:numId="31">
    <w:abstractNumId w:val="14"/>
  </w:num>
  <w:num w:numId="32">
    <w:abstractNumId w:val="6"/>
  </w:num>
  <w:num w:numId="33">
    <w:abstractNumId w:val="29"/>
    <w:lvlOverride w:ilvl="0">
      <w:startOverride w:val="1"/>
    </w:lvlOverride>
  </w:num>
  <w:num w:numId="34">
    <w:abstractNumId w:val="4"/>
  </w:num>
  <w:num w:numId="35">
    <w:abstractNumId w:val="21"/>
  </w:num>
  <w:num w:numId="36">
    <w:abstractNumId w:val="3"/>
  </w:num>
  <w:num w:numId="37">
    <w:abstractNumId w:val="3"/>
  </w:num>
  <w:num w:numId="38">
    <w:abstractNumId w:val="3"/>
  </w:num>
  <w:num w:numId="39">
    <w:abstractNumId w:val="3"/>
  </w:num>
  <w:num w:numId="40">
    <w:abstractNumId w:val="3"/>
  </w:num>
  <w:num w:numId="41">
    <w:abstractNumId w:val="3"/>
  </w:num>
  <w:num w:numId="42">
    <w:abstractNumId w:val="13"/>
  </w:num>
  <w:num w:numId="43">
    <w:abstractNumId w:val="13"/>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420"/>
  <w:defaultTableStyle w:val="V3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C0B94"/>
    <w:rsid w:val="00000724"/>
    <w:rsid w:val="00000C67"/>
    <w:rsid w:val="0000120B"/>
    <w:rsid w:val="00001904"/>
    <w:rsid w:val="00001D29"/>
    <w:rsid w:val="00003059"/>
    <w:rsid w:val="00003819"/>
    <w:rsid w:val="000043B3"/>
    <w:rsid w:val="00004B6E"/>
    <w:rsid w:val="00004B85"/>
    <w:rsid w:val="000053F2"/>
    <w:rsid w:val="00005A94"/>
    <w:rsid w:val="00005BEC"/>
    <w:rsid w:val="00006312"/>
    <w:rsid w:val="00006E91"/>
    <w:rsid w:val="00007325"/>
    <w:rsid w:val="00007C27"/>
    <w:rsid w:val="00010C0A"/>
    <w:rsid w:val="00011609"/>
    <w:rsid w:val="00011630"/>
    <w:rsid w:val="00011962"/>
    <w:rsid w:val="00011A56"/>
    <w:rsid w:val="00011B50"/>
    <w:rsid w:val="0001264B"/>
    <w:rsid w:val="000128E6"/>
    <w:rsid w:val="00012B94"/>
    <w:rsid w:val="00012E10"/>
    <w:rsid w:val="00013155"/>
    <w:rsid w:val="000136FA"/>
    <w:rsid w:val="00013AFF"/>
    <w:rsid w:val="00014276"/>
    <w:rsid w:val="000145D8"/>
    <w:rsid w:val="00014C0D"/>
    <w:rsid w:val="00015154"/>
    <w:rsid w:val="000171EC"/>
    <w:rsid w:val="00017C40"/>
    <w:rsid w:val="00020A89"/>
    <w:rsid w:val="00020BE0"/>
    <w:rsid w:val="00020D99"/>
    <w:rsid w:val="000210D2"/>
    <w:rsid w:val="000212FD"/>
    <w:rsid w:val="00021566"/>
    <w:rsid w:val="00021ED7"/>
    <w:rsid w:val="00022090"/>
    <w:rsid w:val="0002214D"/>
    <w:rsid w:val="0002276F"/>
    <w:rsid w:val="0002380F"/>
    <w:rsid w:val="00024836"/>
    <w:rsid w:val="0002558E"/>
    <w:rsid w:val="00027F46"/>
    <w:rsid w:val="00030293"/>
    <w:rsid w:val="000314F1"/>
    <w:rsid w:val="00031761"/>
    <w:rsid w:val="000321CB"/>
    <w:rsid w:val="00032EC2"/>
    <w:rsid w:val="00033243"/>
    <w:rsid w:val="00033C28"/>
    <w:rsid w:val="00033F84"/>
    <w:rsid w:val="000343C9"/>
    <w:rsid w:val="00034C43"/>
    <w:rsid w:val="00036313"/>
    <w:rsid w:val="000364F3"/>
    <w:rsid w:val="000375E9"/>
    <w:rsid w:val="00040061"/>
    <w:rsid w:val="000404C7"/>
    <w:rsid w:val="00041545"/>
    <w:rsid w:val="0004162B"/>
    <w:rsid w:val="0004177C"/>
    <w:rsid w:val="00041907"/>
    <w:rsid w:val="0004249D"/>
    <w:rsid w:val="00043105"/>
    <w:rsid w:val="00043B1A"/>
    <w:rsid w:val="000443D0"/>
    <w:rsid w:val="00044E41"/>
    <w:rsid w:val="00047C51"/>
    <w:rsid w:val="000502C1"/>
    <w:rsid w:val="00050311"/>
    <w:rsid w:val="000504DB"/>
    <w:rsid w:val="0005157D"/>
    <w:rsid w:val="00051A7C"/>
    <w:rsid w:val="00051CA2"/>
    <w:rsid w:val="00052608"/>
    <w:rsid w:val="000535E5"/>
    <w:rsid w:val="00054621"/>
    <w:rsid w:val="00054DE4"/>
    <w:rsid w:val="00055819"/>
    <w:rsid w:val="00055FCB"/>
    <w:rsid w:val="000561D1"/>
    <w:rsid w:val="00057B68"/>
    <w:rsid w:val="00062129"/>
    <w:rsid w:val="00063797"/>
    <w:rsid w:val="00064097"/>
    <w:rsid w:val="0006494D"/>
    <w:rsid w:val="00064F80"/>
    <w:rsid w:val="00065755"/>
    <w:rsid w:val="00065A11"/>
    <w:rsid w:val="000660FF"/>
    <w:rsid w:val="0006678D"/>
    <w:rsid w:val="0006684D"/>
    <w:rsid w:val="00066A33"/>
    <w:rsid w:val="00066A44"/>
    <w:rsid w:val="00066F4D"/>
    <w:rsid w:val="0006792A"/>
    <w:rsid w:val="00070957"/>
    <w:rsid w:val="000713DD"/>
    <w:rsid w:val="00071923"/>
    <w:rsid w:val="00071B03"/>
    <w:rsid w:val="00072087"/>
    <w:rsid w:val="0007236C"/>
    <w:rsid w:val="000725B4"/>
    <w:rsid w:val="0007269D"/>
    <w:rsid w:val="00072AAD"/>
    <w:rsid w:val="0007301C"/>
    <w:rsid w:val="00073109"/>
    <w:rsid w:val="00074743"/>
    <w:rsid w:val="00074B6E"/>
    <w:rsid w:val="00074B7C"/>
    <w:rsid w:val="00075AE0"/>
    <w:rsid w:val="00076475"/>
    <w:rsid w:val="00076AFE"/>
    <w:rsid w:val="000777E5"/>
    <w:rsid w:val="0008003F"/>
    <w:rsid w:val="00080141"/>
    <w:rsid w:val="0008037B"/>
    <w:rsid w:val="0008048D"/>
    <w:rsid w:val="00080684"/>
    <w:rsid w:val="00080838"/>
    <w:rsid w:val="00080D2F"/>
    <w:rsid w:val="000814D1"/>
    <w:rsid w:val="000819A1"/>
    <w:rsid w:val="00081AB9"/>
    <w:rsid w:val="00081CAA"/>
    <w:rsid w:val="0008237B"/>
    <w:rsid w:val="00082C9D"/>
    <w:rsid w:val="00082D9C"/>
    <w:rsid w:val="00082F3F"/>
    <w:rsid w:val="000834DE"/>
    <w:rsid w:val="00083A51"/>
    <w:rsid w:val="00084BE0"/>
    <w:rsid w:val="00084C14"/>
    <w:rsid w:val="00084E14"/>
    <w:rsid w:val="0008503A"/>
    <w:rsid w:val="000854EA"/>
    <w:rsid w:val="000862CE"/>
    <w:rsid w:val="00086A2E"/>
    <w:rsid w:val="00087B38"/>
    <w:rsid w:val="0009129A"/>
    <w:rsid w:val="0009184B"/>
    <w:rsid w:val="00091B19"/>
    <w:rsid w:val="00091CBE"/>
    <w:rsid w:val="00091EC3"/>
    <w:rsid w:val="00092BDC"/>
    <w:rsid w:val="000934F1"/>
    <w:rsid w:val="00095226"/>
    <w:rsid w:val="0009621C"/>
    <w:rsid w:val="00096488"/>
    <w:rsid w:val="00096A63"/>
    <w:rsid w:val="000972F8"/>
    <w:rsid w:val="00097458"/>
    <w:rsid w:val="0009792A"/>
    <w:rsid w:val="00097AD5"/>
    <w:rsid w:val="00097DE7"/>
    <w:rsid w:val="000A0022"/>
    <w:rsid w:val="000A0D1E"/>
    <w:rsid w:val="000A0EF8"/>
    <w:rsid w:val="000A1318"/>
    <w:rsid w:val="000A16C7"/>
    <w:rsid w:val="000A1877"/>
    <w:rsid w:val="000A1AFA"/>
    <w:rsid w:val="000A2674"/>
    <w:rsid w:val="000A451F"/>
    <w:rsid w:val="000A585E"/>
    <w:rsid w:val="000A5CB3"/>
    <w:rsid w:val="000A5E01"/>
    <w:rsid w:val="000A6448"/>
    <w:rsid w:val="000A6E55"/>
    <w:rsid w:val="000A7FBA"/>
    <w:rsid w:val="000B090D"/>
    <w:rsid w:val="000B0A4F"/>
    <w:rsid w:val="000B1227"/>
    <w:rsid w:val="000B1E79"/>
    <w:rsid w:val="000B1F79"/>
    <w:rsid w:val="000B2247"/>
    <w:rsid w:val="000B245B"/>
    <w:rsid w:val="000B24BE"/>
    <w:rsid w:val="000B279C"/>
    <w:rsid w:val="000B3F9F"/>
    <w:rsid w:val="000B47EF"/>
    <w:rsid w:val="000B5EE1"/>
    <w:rsid w:val="000B5F99"/>
    <w:rsid w:val="000B6384"/>
    <w:rsid w:val="000B72A1"/>
    <w:rsid w:val="000B7619"/>
    <w:rsid w:val="000B7C6A"/>
    <w:rsid w:val="000B7EFF"/>
    <w:rsid w:val="000C06CE"/>
    <w:rsid w:val="000C0963"/>
    <w:rsid w:val="000C0A74"/>
    <w:rsid w:val="000C1275"/>
    <w:rsid w:val="000C3104"/>
    <w:rsid w:val="000C3F98"/>
    <w:rsid w:val="000C4834"/>
    <w:rsid w:val="000C4973"/>
    <w:rsid w:val="000C5E89"/>
    <w:rsid w:val="000C62CD"/>
    <w:rsid w:val="000C64BE"/>
    <w:rsid w:val="000C6B1D"/>
    <w:rsid w:val="000D0045"/>
    <w:rsid w:val="000D0370"/>
    <w:rsid w:val="000D0502"/>
    <w:rsid w:val="000D10CE"/>
    <w:rsid w:val="000D11F7"/>
    <w:rsid w:val="000D1681"/>
    <w:rsid w:val="000D2513"/>
    <w:rsid w:val="000D2EF1"/>
    <w:rsid w:val="000D2F44"/>
    <w:rsid w:val="000D41DD"/>
    <w:rsid w:val="000D4525"/>
    <w:rsid w:val="000D4A77"/>
    <w:rsid w:val="000D4BD7"/>
    <w:rsid w:val="000D57E7"/>
    <w:rsid w:val="000D5850"/>
    <w:rsid w:val="000D601E"/>
    <w:rsid w:val="000D781A"/>
    <w:rsid w:val="000D79DE"/>
    <w:rsid w:val="000E0564"/>
    <w:rsid w:val="000E0C0A"/>
    <w:rsid w:val="000E16AA"/>
    <w:rsid w:val="000E1C7F"/>
    <w:rsid w:val="000E2E38"/>
    <w:rsid w:val="000E3396"/>
    <w:rsid w:val="000E3487"/>
    <w:rsid w:val="000E3FA8"/>
    <w:rsid w:val="000E48ED"/>
    <w:rsid w:val="000E539F"/>
    <w:rsid w:val="000E575F"/>
    <w:rsid w:val="000E5969"/>
    <w:rsid w:val="000E5B3B"/>
    <w:rsid w:val="000E5BCE"/>
    <w:rsid w:val="000E5FE2"/>
    <w:rsid w:val="000E6010"/>
    <w:rsid w:val="000E6895"/>
    <w:rsid w:val="000E69D0"/>
    <w:rsid w:val="000E7782"/>
    <w:rsid w:val="000E7ADA"/>
    <w:rsid w:val="000F08BC"/>
    <w:rsid w:val="000F113F"/>
    <w:rsid w:val="000F1F0A"/>
    <w:rsid w:val="000F21A1"/>
    <w:rsid w:val="000F25A5"/>
    <w:rsid w:val="000F2F37"/>
    <w:rsid w:val="000F377E"/>
    <w:rsid w:val="000F37B8"/>
    <w:rsid w:val="000F3AA9"/>
    <w:rsid w:val="000F443B"/>
    <w:rsid w:val="000F4683"/>
    <w:rsid w:val="000F536E"/>
    <w:rsid w:val="000F5D2D"/>
    <w:rsid w:val="000F6483"/>
    <w:rsid w:val="000F6AA5"/>
    <w:rsid w:val="000F73A2"/>
    <w:rsid w:val="000F7FEE"/>
    <w:rsid w:val="00100085"/>
    <w:rsid w:val="001001CE"/>
    <w:rsid w:val="001004A0"/>
    <w:rsid w:val="001007FB"/>
    <w:rsid w:val="0010113B"/>
    <w:rsid w:val="001017DC"/>
    <w:rsid w:val="0010187A"/>
    <w:rsid w:val="00101AE3"/>
    <w:rsid w:val="00101D67"/>
    <w:rsid w:val="001020BB"/>
    <w:rsid w:val="0010214D"/>
    <w:rsid w:val="00102769"/>
    <w:rsid w:val="0010341A"/>
    <w:rsid w:val="001037B3"/>
    <w:rsid w:val="00103ADE"/>
    <w:rsid w:val="0010410B"/>
    <w:rsid w:val="0010484F"/>
    <w:rsid w:val="00104ADC"/>
    <w:rsid w:val="0010553E"/>
    <w:rsid w:val="00105980"/>
    <w:rsid w:val="00105D49"/>
    <w:rsid w:val="001061AE"/>
    <w:rsid w:val="001061C0"/>
    <w:rsid w:val="001063B3"/>
    <w:rsid w:val="00106460"/>
    <w:rsid w:val="001067FA"/>
    <w:rsid w:val="00106A4A"/>
    <w:rsid w:val="00106B6B"/>
    <w:rsid w:val="00107072"/>
    <w:rsid w:val="001073E1"/>
    <w:rsid w:val="00107DA6"/>
    <w:rsid w:val="001100FE"/>
    <w:rsid w:val="00110F4C"/>
    <w:rsid w:val="0011199D"/>
    <w:rsid w:val="00112FBE"/>
    <w:rsid w:val="00113A11"/>
    <w:rsid w:val="00113B03"/>
    <w:rsid w:val="001142BA"/>
    <w:rsid w:val="0011488E"/>
    <w:rsid w:val="00114A3D"/>
    <w:rsid w:val="00114CEE"/>
    <w:rsid w:val="001158FB"/>
    <w:rsid w:val="00115D3F"/>
    <w:rsid w:val="0011636E"/>
    <w:rsid w:val="00116DBF"/>
    <w:rsid w:val="001178C7"/>
    <w:rsid w:val="00117C14"/>
    <w:rsid w:val="00117C30"/>
    <w:rsid w:val="0012017D"/>
    <w:rsid w:val="00120A3F"/>
    <w:rsid w:val="00120C0B"/>
    <w:rsid w:val="00121113"/>
    <w:rsid w:val="0012112D"/>
    <w:rsid w:val="001211FD"/>
    <w:rsid w:val="0012237B"/>
    <w:rsid w:val="00122A8A"/>
    <w:rsid w:val="0012357A"/>
    <w:rsid w:val="00123B56"/>
    <w:rsid w:val="00124C4C"/>
    <w:rsid w:val="00125657"/>
    <w:rsid w:val="00125958"/>
    <w:rsid w:val="00125A16"/>
    <w:rsid w:val="0012632E"/>
    <w:rsid w:val="00126A41"/>
    <w:rsid w:val="00126F0C"/>
    <w:rsid w:val="00130A45"/>
    <w:rsid w:val="00131CAC"/>
    <w:rsid w:val="00133D2A"/>
    <w:rsid w:val="001345AB"/>
    <w:rsid w:val="00134805"/>
    <w:rsid w:val="00135710"/>
    <w:rsid w:val="001357BA"/>
    <w:rsid w:val="00135B97"/>
    <w:rsid w:val="00135C53"/>
    <w:rsid w:val="001370C2"/>
    <w:rsid w:val="001377C0"/>
    <w:rsid w:val="0014033F"/>
    <w:rsid w:val="00140609"/>
    <w:rsid w:val="00141351"/>
    <w:rsid w:val="0014145E"/>
    <w:rsid w:val="0014154F"/>
    <w:rsid w:val="00141560"/>
    <w:rsid w:val="00141ABC"/>
    <w:rsid w:val="00141AE1"/>
    <w:rsid w:val="00141DC8"/>
    <w:rsid w:val="00141EDD"/>
    <w:rsid w:val="00142111"/>
    <w:rsid w:val="0014273A"/>
    <w:rsid w:val="00142926"/>
    <w:rsid w:val="00142F34"/>
    <w:rsid w:val="0014332B"/>
    <w:rsid w:val="0014385B"/>
    <w:rsid w:val="00143A70"/>
    <w:rsid w:val="00144025"/>
    <w:rsid w:val="00144469"/>
    <w:rsid w:val="0014498F"/>
    <w:rsid w:val="001453BD"/>
    <w:rsid w:val="001454CD"/>
    <w:rsid w:val="00145A38"/>
    <w:rsid w:val="00145DA9"/>
    <w:rsid w:val="00146D5C"/>
    <w:rsid w:val="00146DA8"/>
    <w:rsid w:val="00147279"/>
    <w:rsid w:val="0014727A"/>
    <w:rsid w:val="001502BB"/>
    <w:rsid w:val="001503EF"/>
    <w:rsid w:val="00150967"/>
    <w:rsid w:val="0015105B"/>
    <w:rsid w:val="00152E40"/>
    <w:rsid w:val="00153C8A"/>
    <w:rsid w:val="00154ACF"/>
    <w:rsid w:val="00155A4E"/>
    <w:rsid w:val="00156F51"/>
    <w:rsid w:val="0015751C"/>
    <w:rsid w:val="001602EF"/>
    <w:rsid w:val="00160729"/>
    <w:rsid w:val="00161BC3"/>
    <w:rsid w:val="00162BC9"/>
    <w:rsid w:val="00163D02"/>
    <w:rsid w:val="001640C6"/>
    <w:rsid w:val="00165F08"/>
    <w:rsid w:val="00166464"/>
    <w:rsid w:val="001666C5"/>
    <w:rsid w:val="00167B00"/>
    <w:rsid w:val="00170A97"/>
    <w:rsid w:val="0017154C"/>
    <w:rsid w:val="00171CE7"/>
    <w:rsid w:val="00172027"/>
    <w:rsid w:val="001722A6"/>
    <w:rsid w:val="00172E55"/>
    <w:rsid w:val="0017327A"/>
    <w:rsid w:val="0017451A"/>
    <w:rsid w:val="00175F3C"/>
    <w:rsid w:val="00176096"/>
    <w:rsid w:val="001761AB"/>
    <w:rsid w:val="00176601"/>
    <w:rsid w:val="001766DA"/>
    <w:rsid w:val="00176718"/>
    <w:rsid w:val="00176A6C"/>
    <w:rsid w:val="00176B45"/>
    <w:rsid w:val="001779E9"/>
    <w:rsid w:val="00180259"/>
    <w:rsid w:val="0018080D"/>
    <w:rsid w:val="00180AD0"/>
    <w:rsid w:val="00180CFF"/>
    <w:rsid w:val="00180E3E"/>
    <w:rsid w:val="00180ED9"/>
    <w:rsid w:val="00181143"/>
    <w:rsid w:val="0018186C"/>
    <w:rsid w:val="00181B18"/>
    <w:rsid w:val="0018251F"/>
    <w:rsid w:val="00182AB4"/>
    <w:rsid w:val="00184A08"/>
    <w:rsid w:val="00185231"/>
    <w:rsid w:val="00185EEE"/>
    <w:rsid w:val="0018671A"/>
    <w:rsid w:val="00187194"/>
    <w:rsid w:val="00187508"/>
    <w:rsid w:val="00187822"/>
    <w:rsid w:val="00187DEF"/>
    <w:rsid w:val="00187EA1"/>
    <w:rsid w:val="00190225"/>
    <w:rsid w:val="00190A41"/>
    <w:rsid w:val="001911BC"/>
    <w:rsid w:val="00191323"/>
    <w:rsid w:val="00191A06"/>
    <w:rsid w:val="00191D15"/>
    <w:rsid w:val="001921A9"/>
    <w:rsid w:val="001928BD"/>
    <w:rsid w:val="00193109"/>
    <w:rsid w:val="00193622"/>
    <w:rsid w:val="00195505"/>
    <w:rsid w:val="001962D3"/>
    <w:rsid w:val="001964B5"/>
    <w:rsid w:val="001965A0"/>
    <w:rsid w:val="00196C9F"/>
    <w:rsid w:val="00196EBD"/>
    <w:rsid w:val="00197385"/>
    <w:rsid w:val="001A14C4"/>
    <w:rsid w:val="001A24AF"/>
    <w:rsid w:val="001A2756"/>
    <w:rsid w:val="001A3936"/>
    <w:rsid w:val="001A3D1B"/>
    <w:rsid w:val="001A42A4"/>
    <w:rsid w:val="001A4F34"/>
    <w:rsid w:val="001A571E"/>
    <w:rsid w:val="001A6388"/>
    <w:rsid w:val="001A63BA"/>
    <w:rsid w:val="001A6E8D"/>
    <w:rsid w:val="001A7817"/>
    <w:rsid w:val="001A7B50"/>
    <w:rsid w:val="001A7B99"/>
    <w:rsid w:val="001B03B7"/>
    <w:rsid w:val="001B0FF2"/>
    <w:rsid w:val="001B18BF"/>
    <w:rsid w:val="001B20C3"/>
    <w:rsid w:val="001B2435"/>
    <w:rsid w:val="001B2785"/>
    <w:rsid w:val="001B38FA"/>
    <w:rsid w:val="001B38FF"/>
    <w:rsid w:val="001B3B2E"/>
    <w:rsid w:val="001B3E1C"/>
    <w:rsid w:val="001B4094"/>
    <w:rsid w:val="001B4737"/>
    <w:rsid w:val="001B4CC6"/>
    <w:rsid w:val="001B576A"/>
    <w:rsid w:val="001B5809"/>
    <w:rsid w:val="001B5D02"/>
    <w:rsid w:val="001B62DE"/>
    <w:rsid w:val="001B63FF"/>
    <w:rsid w:val="001B665A"/>
    <w:rsid w:val="001B6702"/>
    <w:rsid w:val="001B6B14"/>
    <w:rsid w:val="001B6FAC"/>
    <w:rsid w:val="001B70B6"/>
    <w:rsid w:val="001B7C81"/>
    <w:rsid w:val="001B7D56"/>
    <w:rsid w:val="001C0709"/>
    <w:rsid w:val="001C0851"/>
    <w:rsid w:val="001C0E12"/>
    <w:rsid w:val="001C0F7A"/>
    <w:rsid w:val="001C2484"/>
    <w:rsid w:val="001C26AA"/>
    <w:rsid w:val="001C309C"/>
    <w:rsid w:val="001C30FF"/>
    <w:rsid w:val="001C36EE"/>
    <w:rsid w:val="001C3D08"/>
    <w:rsid w:val="001C3D40"/>
    <w:rsid w:val="001C3D41"/>
    <w:rsid w:val="001C3E25"/>
    <w:rsid w:val="001C3F12"/>
    <w:rsid w:val="001C422C"/>
    <w:rsid w:val="001C4487"/>
    <w:rsid w:val="001C4801"/>
    <w:rsid w:val="001C5AE7"/>
    <w:rsid w:val="001C5BE6"/>
    <w:rsid w:val="001C5C7B"/>
    <w:rsid w:val="001C7AAE"/>
    <w:rsid w:val="001D001D"/>
    <w:rsid w:val="001D0149"/>
    <w:rsid w:val="001D0278"/>
    <w:rsid w:val="001D18DC"/>
    <w:rsid w:val="001D1A55"/>
    <w:rsid w:val="001D35ED"/>
    <w:rsid w:val="001D4CCC"/>
    <w:rsid w:val="001D4D39"/>
    <w:rsid w:val="001D5226"/>
    <w:rsid w:val="001D669F"/>
    <w:rsid w:val="001D66A2"/>
    <w:rsid w:val="001D6842"/>
    <w:rsid w:val="001D700F"/>
    <w:rsid w:val="001D71B4"/>
    <w:rsid w:val="001D7530"/>
    <w:rsid w:val="001D7B42"/>
    <w:rsid w:val="001D7CAF"/>
    <w:rsid w:val="001D7DDA"/>
    <w:rsid w:val="001E06A9"/>
    <w:rsid w:val="001E0F45"/>
    <w:rsid w:val="001E30B9"/>
    <w:rsid w:val="001E382D"/>
    <w:rsid w:val="001E41F7"/>
    <w:rsid w:val="001E4B3B"/>
    <w:rsid w:val="001E4C37"/>
    <w:rsid w:val="001E4DBA"/>
    <w:rsid w:val="001E4EEC"/>
    <w:rsid w:val="001E5B72"/>
    <w:rsid w:val="001E6211"/>
    <w:rsid w:val="001E6622"/>
    <w:rsid w:val="001E6902"/>
    <w:rsid w:val="001E6AA8"/>
    <w:rsid w:val="001E6ABB"/>
    <w:rsid w:val="001E71BD"/>
    <w:rsid w:val="001F0433"/>
    <w:rsid w:val="001F13FB"/>
    <w:rsid w:val="001F1D00"/>
    <w:rsid w:val="001F1E58"/>
    <w:rsid w:val="001F2D20"/>
    <w:rsid w:val="001F2EAF"/>
    <w:rsid w:val="001F3661"/>
    <w:rsid w:val="001F3701"/>
    <w:rsid w:val="001F38B9"/>
    <w:rsid w:val="001F419E"/>
    <w:rsid w:val="001F41A7"/>
    <w:rsid w:val="001F54BE"/>
    <w:rsid w:val="001F5C57"/>
    <w:rsid w:val="001F78DC"/>
    <w:rsid w:val="001F790B"/>
    <w:rsid w:val="002004D8"/>
    <w:rsid w:val="00200836"/>
    <w:rsid w:val="00200A34"/>
    <w:rsid w:val="002010F5"/>
    <w:rsid w:val="0020153C"/>
    <w:rsid w:val="00201AB5"/>
    <w:rsid w:val="00202444"/>
    <w:rsid w:val="00203263"/>
    <w:rsid w:val="002035E6"/>
    <w:rsid w:val="00203808"/>
    <w:rsid w:val="00203BB1"/>
    <w:rsid w:val="00203C77"/>
    <w:rsid w:val="00203E5B"/>
    <w:rsid w:val="002044DD"/>
    <w:rsid w:val="002048ED"/>
    <w:rsid w:val="002049AD"/>
    <w:rsid w:val="00205445"/>
    <w:rsid w:val="00205EF8"/>
    <w:rsid w:val="002066D9"/>
    <w:rsid w:val="00206F67"/>
    <w:rsid w:val="002072FB"/>
    <w:rsid w:val="00207836"/>
    <w:rsid w:val="00207DE2"/>
    <w:rsid w:val="0021099D"/>
    <w:rsid w:val="002116A0"/>
    <w:rsid w:val="002119E2"/>
    <w:rsid w:val="00211B7E"/>
    <w:rsid w:val="0021235C"/>
    <w:rsid w:val="002134C0"/>
    <w:rsid w:val="0021362D"/>
    <w:rsid w:val="00213A30"/>
    <w:rsid w:val="0021411A"/>
    <w:rsid w:val="002148FC"/>
    <w:rsid w:val="0021565E"/>
    <w:rsid w:val="002159B5"/>
    <w:rsid w:val="00215F94"/>
    <w:rsid w:val="00216C62"/>
    <w:rsid w:val="00216D88"/>
    <w:rsid w:val="0021743C"/>
    <w:rsid w:val="00217D84"/>
    <w:rsid w:val="00220C70"/>
    <w:rsid w:val="002213B8"/>
    <w:rsid w:val="002226E2"/>
    <w:rsid w:val="00222B39"/>
    <w:rsid w:val="00222DE7"/>
    <w:rsid w:val="00223CAE"/>
    <w:rsid w:val="00223CD7"/>
    <w:rsid w:val="00223EEF"/>
    <w:rsid w:val="002245F2"/>
    <w:rsid w:val="002247BC"/>
    <w:rsid w:val="0022517B"/>
    <w:rsid w:val="00225A78"/>
    <w:rsid w:val="00225DA0"/>
    <w:rsid w:val="002261DD"/>
    <w:rsid w:val="0022680E"/>
    <w:rsid w:val="0022690B"/>
    <w:rsid w:val="00227E34"/>
    <w:rsid w:val="002304FB"/>
    <w:rsid w:val="002315E3"/>
    <w:rsid w:val="0023220D"/>
    <w:rsid w:val="002325ED"/>
    <w:rsid w:val="00232D1D"/>
    <w:rsid w:val="00232E78"/>
    <w:rsid w:val="0023393F"/>
    <w:rsid w:val="002349B4"/>
    <w:rsid w:val="00234B0B"/>
    <w:rsid w:val="00234CB6"/>
    <w:rsid w:val="00234CC4"/>
    <w:rsid w:val="002352DE"/>
    <w:rsid w:val="002358E7"/>
    <w:rsid w:val="0023614B"/>
    <w:rsid w:val="0023696D"/>
    <w:rsid w:val="00237165"/>
    <w:rsid w:val="002375BA"/>
    <w:rsid w:val="002376A5"/>
    <w:rsid w:val="00237A09"/>
    <w:rsid w:val="00237EB7"/>
    <w:rsid w:val="00241F38"/>
    <w:rsid w:val="00242624"/>
    <w:rsid w:val="00242D9E"/>
    <w:rsid w:val="00244EA6"/>
    <w:rsid w:val="002457D8"/>
    <w:rsid w:val="00245BC4"/>
    <w:rsid w:val="002461C9"/>
    <w:rsid w:val="00246E3D"/>
    <w:rsid w:val="00246F82"/>
    <w:rsid w:val="00247191"/>
    <w:rsid w:val="0025004F"/>
    <w:rsid w:val="00250521"/>
    <w:rsid w:val="002512A2"/>
    <w:rsid w:val="002517DC"/>
    <w:rsid w:val="00251EE8"/>
    <w:rsid w:val="00251FCE"/>
    <w:rsid w:val="00253234"/>
    <w:rsid w:val="0025371F"/>
    <w:rsid w:val="00253B8B"/>
    <w:rsid w:val="00253D78"/>
    <w:rsid w:val="00253EAF"/>
    <w:rsid w:val="002541B3"/>
    <w:rsid w:val="00254D6B"/>
    <w:rsid w:val="0025545E"/>
    <w:rsid w:val="00255661"/>
    <w:rsid w:val="002556B9"/>
    <w:rsid w:val="00256761"/>
    <w:rsid w:val="00256E5E"/>
    <w:rsid w:val="0025733B"/>
    <w:rsid w:val="00257718"/>
    <w:rsid w:val="00260061"/>
    <w:rsid w:val="0026006F"/>
    <w:rsid w:val="002602FD"/>
    <w:rsid w:val="002605B0"/>
    <w:rsid w:val="00260775"/>
    <w:rsid w:val="002621DA"/>
    <w:rsid w:val="00262636"/>
    <w:rsid w:val="00262D9B"/>
    <w:rsid w:val="00263858"/>
    <w:rsid w:val="00264059"/>
    <w:rsid w:val="00264446"/>
    <w:rsid w:val="002652D4"/>
    <w:rsid w:val="002652D5"/>
    <w:rsid w:val="00265C70"/>
    <w:rsid w:val="00266079"/>
    <w:rsid w:val="002667BF"/>
    <w:rsid w:val="00267E27"/>
    <w:rsid w:val="002711F9"/>
    <w:rsid w:val="00271653"/>
    <w:rsid w:val="00271D7C"/>
    <w:rsid w:val="00272331"/>
    <w:rsid w:val="002733E9"/>
    <w:rsid w:val="002734B0"/>
    <w:rsid w:val="00273DF1"/>
    <w:rsid w:val="0027448D"/>
    <w:rsid w:val="002745A3"/>
    <w:rsid w:val="00274DC5"/>
    <w:rsid w:val="00275A3D"/>
    <w:rsid w:val="0027689A"/>
    <w:rsid w:val="00276B83"/>
    <w:rsid w:val="00276BD2"/>
    <w:rsid w:val="00276CEA"/>
    <w:rsid w:val="0027774F"/>
    <w:rsid w:val="00277821"/>
    <w:rsid w:val="002802CA"/>
    <w:rsid w:val="00280A53"/>
    <w:rsid w:val="00281780"/>
    <w:rsid w:val="002819BC"/>
    <w:rsid w:val="00282180"/>
    <w:rsid w:val="0028226F"/>
    <w:rsid w:val="00282B49"/>
    <w:rsid w:val="00282C8C"/>
    <w:rsid w:val="0028427A"/>
    <w:rsid w:val="00284CBB"/>
    <w:rsid w:val="00284D9E"/>
    <w:rsid w:val="002867B5"/>
    <w:rsid w:val="002867C1"/>
    <w:rsid w:val="00286B30"/>
    <w:rsid w:val="00287854"/>
    <w:rsid w:val="00287B4B"/>
    <w:rsid w:val="00287B6B"/>
    <w:rsid w:val="00287E2E"/>
    <w:rsid w:val="0029076F"/>
    <w:rsid w:val="002907EC"/>
    <w:rsid w:val="00291438"/>
    <w:rsid w:val="00291FED"/>
    <w:rsid w:val="0029224C"/>
    <w:rsid w:val="00292365"/>
    <w:rsid w:val="0029251B"/>
    <w:rsid w:val="002935E0"/>
    <w:rsid w:val="00294C23"/>
    <w:rsid w:val="00296E4D"/>
    <w:rsid w:val="0029757C"/>
    <w:rsid w:val="002978F8"/>
    <w:rsid w:val="00297AEF"/>
    <w:rsid w:val="00297D80"/>
    <w:rsid w:val="00297E7D"/>
    <w:rsid w:val="002A09D3"/>
    <w:rsid w:val="002A1B3F"/>
    <w:rsid w:val="002A2995"/>
    <w:rsid w:val="002A2CFE"/>
    <w:rsid w:val="002A2E79"/>
    <w:rsid w:val="002A2F8F"/>
    <w:rsid w:val="002A30C1"/>
    <w:rsid w:val="002A3103"/>
    <w:rsid w:val="002A322A"/>
    <w:rsid w:val="002A33AF"/>
    <w:rsid w:val="002A39A2"/>
    <w:rsid w:val="002A3B1A"/>
    <w:rsid w:val="002A486C"/>
    <w:rsid w:val="002A4F6B"/>
    <w:rsid w:val="002A56ED"/>
    <w:rsid w:val="002A571E"/>
    <w:rsid w:val="002A5DEE"/>
    <w:rsid w:val="002A5E5D"/>
    <w:rsid w:val="002A64F1"/>
    <w:rsid w:val="002A7E08"/>
    <w:rsid w:val="002B0014"/>
    <w:rsid w:val="002B06AB"/>
    <w:rsid w:val="002B0AED"/>
    <w:rsid w:val="002B0BF5"/>
    <w:rsid w:val="002B12E7"/>
    <w:rsid w:val="002B1644"/>
    <w:rsid w:val="002B18A6"/>
    <w:rsid w:val="002B20FA"/>
    <w:rsid w:val="002B243D"/>
    <w:rsid w:val="002B2644"/>
    <w:rsid w:val="002B3A45"/>
    <w:rsid w:val="002B44A4"/>
    <w:rsid w:val="002B479B"/>
    <w:rsid w:val="002B5115"/>
    <w:rsid w:val="002B5643"/>
    <w:rsid w:val="002B5D2F"/>
    <w:rsid w:val="002B6979"/>
    <w:rsid w:val="002C0294"/>
    <w:rsid w:val="002C0543"/>
    <w:rsid w:val="002C1088"/>
    <w:rsid w:val="002C13CF"/>
    <w:rsid w:val="002C189D"/>
    <w:rsid w:val="002C1A38"/>
    <w:rsid w:val="002C1DB5"/>
    <w:rsid w:val="002C22D4"/>
    <w:rsid w:val="002C2318"/>
    <w:rsid w:val="002C2323"/>
    <w:rsid w:val="002C3278"/>
    <w:rsid w:val="002C3365"/>
    <w:rsid w:val="002C3A9D"/>
    <w:rsid w:val="002C48D7"/>
    <w:rsid w:val="002C4BEC"/>
    <w:rsid w:val="002C4E96"/>
    <w:rsid w:val="002C574C"/>
    <w:rsid w:val="002C5BEE"/>
    <w:rsid w:val="002C5EE9"/>
    <w:rsid w:val="002C634C"/>
    <w:rsid w:val="002C63AF"/>
    <w:rsid w:val="002C6505"/>
    <w:rsid w:val="002C6BF5"/>
    <w:rsid w:val="002C750B"/>
    <w:rsid w:val="002D10F5"/>
    <w:rsid w:val="002D1264"/>
    <w:rsid w:val="002D1728"/>
    <w:rsid w:val="002D1DE4"/>
    <w:rsid w:val="002D23CC"/>
    <w:rsid w:val="002D28CA"/>
    <w:rsid w:val="002D3387"/>
    <w:rsid w:val="002D3509"/>
    <w:rsid w:val="002D3A06"/>
    <w:rsid w:val="002D43F7"/>
    <w:rsid w:val="002D489E"/>
    <w:rsid w:val="002D4FFC"/>
    <w:rsid w:val="002D5BF8"/>
    <w:rsid w:val="002D6070"/>
    <w:rsid w:val="002D6C54"/>
    <w:rsid w:val="002E0191"/>
    <w:rsid w:val="002E06A5"/>
    <w:rsid w:val="002E1FAC"/>
    <w:rsid w:val="002E2557"/>
    <w:rsid w:val="002E29C7"/>
    <w:rsid w:val="002E303F"/>
    <w:rsid w:val="002E33A3"/>
    <w:rsid w:val="002E3C0B"/>
    <w:rsid w:val="002E3CB2"/>
    <w:rsid w:val="002E48C3"/>
    <w:rsid w:val="002E48D0"/>
    <w:rsid w:val="002E5160"/>
    <w:rsid w:val="002E5399"/>
    <w:rsid w:val="002F014B"/>
    <w:rsid w:val="002F16D9"/>
    <w:rsid w:val="002F1B6C"/>
    <w:rsid w:val="002F210C"/>
    <w:rsid w:val="002F3A4F"/>
    <w:rsid w:val="002F40D1"/>
    <w:rsid w:val="002F41B8"/>
    <w:rsid w:val="002F4605"/>
    <w:rsid w:val="002F496F"/>
    <w:rsid w:val="002F4C24"/>
    <w:rsid w:val="002F5D65"/>
    <w:rsid w:val="002F6085"/>
    <w:rsid w:val="002F6142"/>
    <w:rsid w:val="002F64F1"/>
    <w:rsid w:val="002F692D"/>
    <w:rsid w:val="002F6A34"/>
    <w:rsid w:val="002F70C1"/>
    <w:rsid w:val="002F715B"/>
    <w:rsid w:val="002F723A"/>
    <w:rsid w:val="002F73D9"/>
    <w:rsid w:val="002F7428"/>
    <w:rsid w:val="002F7B08"/>
    <w:rsid w:val="002F7DE0"/>
    <w:rsid w:val="00300685"/>
    <w:rsid w:val="00302245"/>
    <w:rsid w:val="003025C1"/>
    <w:rsid w:val="00302B3A"/>
    <w:rsid w:val="00302B64"/>
    <w:rsid w:val="00303A6B"/>
    <w:rsid w:val="00303D9D"/>
    <w:rsid w:val="003041A0"/>
    <w:rsid w:val="003042A2"/>
    <w:rsid w:val="00305342"/>
    <w:rsid w:val="0030566C"/>
    <w:rsid w:val="00305946"/>
    <w:rsid w:val="00305A36"/>
    <w:rsid w:val="00305B43"/>
    <w:rsid w:val="00305BEB"/>
    <w:rsid w:val="00305FB3"/>
    <w:rsid w:val="00306280"/>
    <w:rsid w:val="00306627"/>
    <w:rsid w:val="00307C4E"/>
    <w:rsid w:val="00307DBA"/>
    <w:rsid w:val="00311171"/>
    <w:rsid w:val="00311B1E"/>
    <w:rsid w:val="00311B6A"/>
    <w:rsid w:val="00312142"/>
    <w:rsid w:val="00312DF1"/>
    <w:rsid w:val="003141CC"/>
    <w:rsid w:val="00314574"/>
    <w:rsid w:val="00315D1E"/>
    <w:rsid w:val="00315FEF"/>
    <w:rsid w:val="003162AE"/>
    <w:rsid w:val="00316322"/>
    <w:rsid w:val="00316556"/>
    <w:rsid w:val="00316723"/>
    <w:rsid w:val="0031692E"/>
    <w:rsid w:val="00316C8E"/>
    <w:rsid w:val="00320117"/>
    <w:rsid w:val="003202AA"/>
    <w:rsid w:val="00321154"/>
    <w:rsid w:val="00322063"/>
    <w:rsid w:val="00322C6B"/>
    <w:rsid w:val="00323153"/>
    <w:rsid w:val="003245AC"/>
    <w:rsid w:val="00325029"/>
    <w:rsid w:val="00325338"/>
    <w:rsid w:val="003267BB"/>
    <w:rsid w:val="00327422"/>
    <w:rsid w:val="00327963"/>
    <w:rsid w:val="00327A89"/>
    <w:rsid w:val="00330737"/>
    <w:rsid w:val="00330EA4"/>
    <w:rsid w:val="00331754"/>
    <w:rsid w:val="00332E90"/>
    <w:rsid w:val="003344D9"/>
    <w:rsid w:val="003372EA"/>
    <w:rsid w:val="003374A5"/>
    <w:rsid w:val="00337805"/>
    <w:rsid w:val="00337A16"/>
    <w:rsid w:val="00337B1D"/>
    <w:rsid w:val="00340C4B"/>
    <w:rsid w:val="003411B9"/>
    <w:rsid w:val="00341455"/>
    <w:rsid w:val="003418EF"/>
    <w:rsid w:val="00342C1D"/>
    <w:rsid w:val="003430CE"/>
    <w:rsid w:val="00344689"/>
    <w:rsid w:val="003449B6"/>
    <w:rsid w:val="00344BD1"/>
    <w:rsid w:val="00344F58"/>
    <w:rsid w:val="00345758"/>
    <w:rsid w:val="00345CA8"/>
    <w:rsid w:val="003460BF"/>
    <w:rsid w:val="003461B0"/>
    <w:rsid w:val="00346DF8"/>
    <w:rsid w:val="00346FFA"/>
    <w:rsid w:val="003473BF"/>
    <w:rsid w:val="0034741F"/>
    <w:rsid w:val="00347B59"/>
    <w:rsid w:val="00350290"/>
    <w:rsid w:val="003502F7"/>
    <w:rsid w:val="00350893"/>
    <w:rsid w:val="00350A7D"/>
    <w:rsid w:val="003512F3"/>
    <w:rsid w:val="00351C99"/>
    <w:rsid w:val="00352F23"/>
    <w:rsid w:val="0035395D"/>
    <w:rsid w:val="003539B9"/>
    <w:rsid w:val="0035412B"/>
    <w:rsid w:val="00354F26"/>
    <w:rsid w:val="00355C46"/>
    <w:rsid w:val="0035790B"/>
    <w:rsid w:val="003579F6"/>
    <w:rsid w:val="00357EC0"/>
    <w:rsid w:val="00360713"/>
    <w:rsid w:val="00360B26"/>
    <w:rsid w:val="00360B91"/>
    <w:rsid w:val="003610EF"/>
    <w:rsid w:val="003614F6"/>
    <w:rsid w:val="00361792"/>
    <w:rsid w:val="00361F14"/>
    <w:rsid w:val="00362546"/>
    <w:rsid w:val="00362968"/>
    <w:rsid w:val="003629CB"/>
    <w:rsid w:val="00362BAD"/>
    <w:rsid w:val="00362ECF"/>
    <w:rsid w:val="0036347F"/>
    <w:rsid w:val="00365C91"/>
    <w:rsid w:val="00365D42"/>
    <w:rsid w:val="0036631D"/>
    <w:rsid w:val="00366E4B"/>
    <w:rsid w:val="00367797"/>
    <w:rsid w:val="0037035A"/>
    <w:rsid w:val="00370DBB"/>
    <w:rsid w:val="00370DC3"/>
    <w:rsid w:val="00371326"/>
    <w:rsid w:val="00371618"/>
    <w:rsid w:val="00372E01"/>
    <w:rsid w:val="003734CB"/>
    <w:rsid w:val="00373578"/>
    <w:rsid w:val="003735B2"/>
    <w:rsid w:val="00373B2C"/>
    <w:rsid w:val="00373DC7"/>
    <w:rsid w:val="00374FAB"/>
    <w:rsid w:val="003758C9"/>
    <w:rsid w:val="003759E6"/>
    <w:rsid w:val="00375CB4"/>
    <w:rsid w:val="00375EAD"/>
    <w:rsid w:val="00376E9E"/>
    <w:rsid w:val="00377025"/>
    <w:rsid w:val="0037790D"/>
    <w:rsid w:val="00382427"/>
    <w:rsid w:val="00382A43"/>
    <w:rsid w:val="00383C67"/>
    <w:rsid w:val="00383D9E"/>
    <w:rsid w:val="003848BB"/>
    <w:rsid w:val="00384F48"/>
    <w:rsid w:val="003852E7"/>
    <w:rsid w:val="003860AA"/>
    <w:rsid w:val="0038612C"/>
    <w:rsid w:val="00386230"/>
    <w:rsid w:val="0038624B"/>
    <w:rsid w:val="00387658"/>
    <w:rsid w:val="003878CF"/>
    <w:rsid w:val="003903C5"/>
    <w:rsid w:val="00390D3B"/>
    <w:rsid w:val="00390E4D"/>
    <w:rsid w:val="00391A56"/>
    <w:rsid w:val="00391EDC"/>
    <w:rsid w:val="003925C2"/>
    <w:rsid w:val="00392D47"/>
    <w:rsid w:val="003938C4"/>
    <w:rsid w:val="003941A5"/>
    <w:rsid w:val="003944FC"/>
    <w:rsid w:val="00394709"/>
    <w:rsid w:val="003953A1"/>
    <w:rsid w:val="003959B9"/>
    <w:rsid w:val="00395E30"/>
    <w:rsid w:val="00396F26"/>
    <w:rsid w:val="0039711D"/>
    <w:rsid w:val="00397D8E"/>
    <w:rsid w:val="003A08E3"/>
    <w:rsid w:val="003A104F"/>
    <w:rsid w:val="003A27F5"/>
    <w:rsid w:val="003A3D7D"/>
    <w:rsid w:val="003A3E26"/>
    <w:rsid w:val="003A3E7D"/>
    <w:rsid w:val="003A49B8"/>
    <w:rsid w:val="003A4D0B"/>
    <w:rsid w:val="003A539B"/>
    <w:rsid w:val="003A5419"/>
    <w:rsid w:val="003A549C"/>
    <w:rsid w:val="003A5BE8"/>
    <w:rsid w:val="003A5FE1"/>
    <w:rsid w:val="003A7260"/>
    <w:rsid w:val="003A748C"/>
    <w:rsid w:val="003A74F5"/>
    <w:rsid w:val="003A7C9C"/>
    <w:rsid w:val="003B0624"/>
    <w:rsid w:val="003B0C21"/>
    <w:rsid w:val="003B153B"/>
    <w:rsid w:val="003B15EC"/>
    <w:rsid w:val="003B1CDC"/>
    <w:rsid w:val="003B22E9"/>
    <w:rsid w:val="003B2CEF"/>
    <w:rsid w:val="003B3863"/>
    <w:rsid w:val="003B4048"/>
    <w:rsid w:val="003B410A"/>
    <w:rsid w:val="003B441E"/>
    <w:rsid w:val="003B49A7"/>
    <w:rsid w:val="003B4A66"/>
    <w:rsid w:val="003B58F5"/>
    <w:rsid w:val="003B5D1C"/>
    <w:rsid w:val="003B5DF9"/>
    <w:rsid w:val="003B6F29"/>
    <w:rsid w:val="003B74F9"/>
    <w:rsid w:val="003C08CB"/>
    <w:rsid w:val="003C1577"/>
    <w:rsid w:val="003C1978"/>
    <w:rsid w:val="003C1E19"/>
    <w:rsid w:val="003C1E9E"/>
    <w:rsid w:val="003C2048"/>
    <w:rsid w:val="003C24DF"/>
    <w:rsid w:val="003C2BEA"/>
    <w:rsid w:val="003C2E2D"/>
    <w:rsid w:val="003C30C3"/>
    <w:rsid w:val="003C39E6"/>
    <w:rsid w:val="003C3E9D"/>
    <w:rsid w:val="003C5BE1"/>
    <w:rsid w:val="003C6D73"/>
    <w:rsid w:val="003D0108"/>
    <w:rsid w:val="003D1594"/>
    <w:rsid w:val="003D2573"/>
    <w:rsid w:val="003D2786"/>
    <w:rsid w:val="003D2C33"/>
    <w:rsid w:val="003D3497"/>
    <w:rsid w:val="003D74BB"/>
    <w:rsid w:val="003D7D17"/>
    <w:rsid w:val="003E06CC"/>
    <w:rsid w:val="003E0B65"/>
    <w:rsid w:val="003E115D"/>
    <w:rsid w:val="003E1455"/>
    <w:rsid w:val="003E1941"/>
    <w:rsid w:val="003E1CBE"/>
    <w:rsid w:val="003E1CCE"/>
    <w:rsid w:val="003E1F44"/>
    <w:rsid w:val="003E211E"/>
    <w:rsid w:val="003E239C"/>
    <w:rsid w:val="003E23A5"/>
    <w:rsid w:val="003E26D9"/>
    <w:rsid w:val="003E3180"/>
    <w:rsid w:val="003E3350"/>
    <w:rsid w:val="003E3517"/>
    <w:rsid w:val="003E3899"/>
    <w:rsid w:val="003E3A83"/>
    <w:rsid w:val="003E3C5E"/>
    <w:rsid w:val="003E4E62"/>
    <w:rsid w:val="003E4E7C"/>
    <w:rsid w:val="003E5019"/>
    <w:rsid w:val="003E5313"/>
    <w:rsid w:val="003E5396"/>
    <w:rsid w:val="003E5B09"/>
    <w:rsid w:val="003E63EC"/>
    <w:rsid w:val="003E6669"/>
    <w:rsid w:val="003E76CD"/>
    <w:rsid w:val="003E7FEC"/>
    <w:rsid w:val="003F047E"/>
    <w:rsid w:val="003F0B45"/>
    <w:rsid w:val="003F0EB1"/>
    <w:rsid w:val="003F0F18"/>
    <w:rsid w:val="003F3A47"/>
    <w:rsid w:val="003F3D2A"/>
    <w:rsid w:val="003F4170"/>
    <w:rsid w:val="003F4191"/>
    <w:rsid w:val="003F430B"/>
    <w:rsid w:val="003F43CE"/>
    <w:rsid w:val="003F4895"/>
    <w:rsid w:val="003F4F01"/>
    <w:rsid w:val="003F4FCF"/>
    <w:rsid w:val="003F558E"/>
    <w:rsid w:val="003F59D0"/>
    <w:rsid w:val="003F5B6F"/>
    <w:rsid w:val="003F66C0"/>
    <w:rsid w:val="003F689D"/>
    <w:rsid w:val="003F7555"/>
    <w:rsid w:val="003F7A65"/>
    <w:rsid w:val="003F7B54"/>
    <w:rsid w:val="003F7C52"/>
    <w:rsid w:val="00400F61"/>
    <w:rsid w:val="00402349"/>
    <w:rsid w:val="00403032"/>
    <w:rsid w:val="004032A6"/>
    <w:rsid w:val="0040332D"/>
    <w:rsid w:val="0040368D"/>
    <w:rsid w:val="004037CF"/>
    <w:rsid w:val="004038CE"/>
    <w:rsid w:val="004040EF"/>
    <w:rsid w:val="004053CB"/>
    <w:rsid w:val="00405764"/>
    <w:rsid w:val="004057CF"/>
    <w:rsid w:val="0041039A"/>
    <w:rsid w:val="00410AE9"/>
    <w:rsid w:val="00410D5D"/>
    <w:rsid w:val="00411791"/>
    <w:rsid w:val="00413400"/>
    <w:rsid w:val="004136A5"/>
    <w:rsid w:val="0041409F"/>
    <w:rsid w:val="0041442D"/>
    <w:rsid w:val="004154F2"/>
    <w:rsid w:val="00416015"/>
    <w:rsid w:val="004160E5"/>
    <w:rsid w:val="00416E2E"/>
    <w:rsid w:val="004171B2"/>
    <w:rsid w:val="00417B54"/>
    <w:rsid w:val="00420B72"/>
    <w:rsid w:val="00421858"/>
    <w:rsid w:val="00421A39"/>
    <w:rsid w:val="00421CD8"/>
    <w:rsid w:val="00422748"/>
    <w:rsid w:val="00423594"/>
    <w:rsid w:val="00425419"/>
    <w:rsid w:val="00425B66"/>
    <w:rsid w:val="0042660F"/>
    <w:rsid w:val="00426D37"/>
    <w:rsid w:val="00426F52"/>
    <w:rsid w:val="00427042"/>
    <w:rsid w:val="00427306"/>
    <w:rsid w:val="004278B5"/>
    <w:rsid w:val="00427C00"/>
    <w:rsid w:val="004300F4"/>
    <w:rsid w:val="00430E75"/>
    <w:rsid w:val="0043101A"/>
    <w:rsid w:val="00431092"/>
    <w:rsid w:val="004314CE"/>
    <w:rsid w:val="00432B3C"/>
    <w:rsid w:val="00433528"/>
    <w:rsid w:val="00433E55"/>
    <w:rsid w:val="004346AD"/>
    <w:rsid w:val="004346C5"/>
    <w:rsid w:val="00434BED"/>
    <w:rsid w:val="00435404"/>
    <w:rsid w:val="004356EB"/>
    <w:rsid w:val="00435FAE"/>
    <w:rsid w:val="0043602D"/>
    <w:rsid w:val="0043675F"/>
    <w:rsid w:val="00436804"/>
    <w:rsid w:val="00436B92"/>
    <w:rsid w:val="00437497"/>
    <w:rsid w:val="00440009"/>
    <w:rsid w:val="00440AA8"/>
    <w:rsid w:val="00440CA1"/>
    <w:rsid w:val="00441D72"/>
    <w:rsid w:val="00443139"/>
    <w:rsid w:val="00444102"/>
    <w:rsid w:val="004453D2"/>
    <w:rsid w:val="0044640B"/>
    <w:rsid w:val="0044650C"/>
    <w:rsid w:val="00446FA4"/>
    <w:rsid w:val="00447103"/>
    <w:rsid w:val="004471E1"/>
    <w:rsid w:val="00447276"/>
    <w:rsid w:val="0044762D"/>
    <w:rsid w:val="00447946"/>
    <w:rsid w:val="004502AB"/>
    <w:rsid w:val="00450664"/>
    <w:rsid w:val="00450C00"/>
    <w:rsid w:val="00450E12"/>
    <w:rsid w:val="0045152A"/>
    <w:rsid w:val="004518C9"/>
    <w:rsid w:val="00451B7C"/>
    <w:rsid w:val="00451CF6"/>
    <w:rsid w:val="0045328F"/>
    <w:rsid w:val="0045366D"/>
    <w:rsid w:val="00453803"/>
    <w:rsid w:val="004547B4"/>
    <w:rsid w:val="00454835"/>
    <w:rsid w:val="00455497"/>
    <w:rsid w:val="00455B9F"/>
    <w:rsid w:val="00456246"/>
    <w:rsid w:val="004568D9"/>
    <w:rsid w:val="00456B29"/>
    <w:rsid w:val="00457348"/>
    <w:rsid w:val="00457B1D"/>
    <w:rsid w:val="004601F1"/>
    <w:rsid w:val="004607EE"/>
    <w:rsid w:val="00460969"/>
    <w:rsid w:val="00461817"/>
    <w:rsid w:val="004622AB"/>
    <w:rsid w:val="004626B4"/>
    <w:rsid w:val="00462D4E"/>
    <w:rsid w:val="00462D8E"/>
    <w:rsid w:val="0046363A"/>
    <w:rsid w:val="00463820"/>
    <w:rsid w:val="00463997"/>
    <w:rsid w:val="00464A93"/>
    <w:rsid w:val="00464E48"/>
    <w:rsid w:val="00466677"/>
    <w:rsid w:val="0046676C"/>
    <w:rsid w:val="004667B4"/>
    <w:rsid w:val="00466E68"/>
    <w:rsid w:val="00466E8E"/>
    <w:rsid w:val="004672A6"/>
    <w:rsid w:val="00467D7F"/>
    <w:rsid w:val="00470A8F"/>
    <w:rsid w:val="00471121"/>
    <w:rsid w:val="00471667"/>
    <w:rsid w:val="00471998"/>
    <w:rsid w:val="004722EF"/>
    <w:rsid w:val="00472417"/>
    <w:rsid w:val="004726EE"/>
    <w:rsid w:val="00472F50"/>
    <w:rsid w:val="004732D6"/>
    <w:rsid w:val="00473CB2"/>
    <w:rsid w:val="00473FEF"/>
    <w:rsid w:val="00474F13"/>
    <w:rsid w:val="0047564F"/>
    <w:rsid w:val="004768EA"/>
    <w:rsid w:val="00476FB1"/>
    <w:rsid w:val="00477927"/>
    <w:rsid w:val="004800DF"/>
    <w:rsid w:val="0048049D"/>
    <w:rsid w:val="004806B5"/>
    <w:rsid w:val="0048085A"/>
    <w:rsid w:val="00480982"/>
    <w:rsid w:val="00480F82"/>
    <w:rsid w:val="004811B4"/>
    <w:rsid w:val="004819FC"/>
    <w:rsid w:val="00481CD5"/>
    <w:rsid w:val="004821F6"/>
    <w:rsid w:val="00482D6A"/>
    <w:rsid w:val="00483121"/>
    <w:rsid w:val="004831BE"/>
    <w:rsid w:val="004832FC"/>
    <w:rsid w:val="0048347D"/>
    <w:rsid w:val="004837A0"/>
    <w:rsid w:val="00483F9A"/>
    <w:rsid w:val="004846ED"/>
    <w:rsid w:val="0048595E"/>
    <w:rsid w:val="00485BBD"/>
    <w:rsid w:val="004863CA"/>
    <w:rsid w:val="00486BE1"/>
    <w:rsid w:val="00486E75"/>
    <w:rsid w:val="004875CE"/>
    <w:rsid w:val="00487A1C"/>
    <w:rsid w:val="00487D0D"/>
    <w:rsid w:val="00487E35"/>
    <w:rsid w:val="0049053C"/>
    <w:rsid w:val="0049070E"/>
    <w:rsid w:val="00490C25"/>
    <w:rsid w:val="00490EDD"/>
    <w:rsid w:val="00490FC0"/>
    <w:rsid w:val="00491A2E"/>
    <w:rsid w:val="00492641"/>
    <w:rsid w:val="004933CE"/>
    <w:rsid w:val="004938C9"/>
    <w:rsid w:val="00493D12"/>
    <w:rsid w:val="00493F4B"/>
    <w:rsid w:val="004940FD"/>
    <w:rsid w:val="004945DD"/>
    <w:rsid w:val="00494B15"/>
    <w:rsid w:val="0049564B"/>
    <w:rsid w:val="004957AB"/>
    <w:rsid w:val="004959D5"/>
    <w:rsid w:val="004968A0"/>
    <w:rsid w:val="00496B9A"/>
    <w:rsid w:val="00496E4C"/>
    <w:rsid w:val="0049788C"/>
    <w:rsid w:val="00497F73"/>
    <w:rsid w:val="004A0227"/>
    <w:rsid w:val="004A0DA5"/>
    <w:rsid w:val="004A1162"/>
    <w:rsid w:val="004A2642"/>
    <w:rsid w:val="004A2673"/>
    <w:rsid w:val="004A386B"/>
    <w:rsid w:val="004A38FA"/>
    <w:rsid w:val="004A3992"/>
    <w:rsid w:val="004A4005"/>
    <w:rsid w:val="004A4334"/>
    <w:rsid w:val="004A4FF1"/>
    <w:rsid w:val="004A5391"/>
    <w:rsid w:val="004A61D8"/>
    <w:rsid w:val="004A718E"/>
    <w:rsid w:val="004A75DB"/>
    <w:rsid w:val="004B0147"/>
    <w:rsid w:val="004B0D41"/>
    <w:rsid w:val="004B1A80"/>
    <w:rsid w:val="004B29CD"/>
    <w:rsid w:val="004B330A"/>
    <w:rsid w:val="004B3531"/>
    <w:rsid w:val="004B38F1"/>
    <w:rsid w:val="004B3D5C"/>
    <w:rsid w:val="004B4C7A"/>
    <w:rsid w:val="004B5BDA"/>
    <w:rsid w:val="004B5CBA"/>
    <w:rsid w:val="004B6114"/>
    <w:rsid w:val="004B6918"/>
    <w:rsid w:val="004B6AA4"/>
    <w:rsid w:val="004B79DD"/>
    <w:rsid w:val="004B7A61"/>
    <w:rsid w:val="004B7FA7"/>
    <w:rsid w:val="004C0466"/>
    <w:rsid w:val="004C0B5C"/>
    <w:rsid w:val="004C1066"/>
    <w:rsid w:val="004C2470"/>
    <w:rsid w:val="004C28C6"/>
    <w:rsid w:val="004C41B3"/>
    <w:rsid w:val="004C527E"/>
    <w:rsid w:val="004C55F3"/>
    <w:rsid w:val="004C5DDE"/>
    <w:rsid w:val="004C7328"/>
    <w:rsid w:val="004C7563"/>
    <w:rsid w:val="004C7C78"/>
    <w:rsid w:val="004D0356"/>
    <w:rsid w:val="004D2849"/>
    <w:rsid w:val="004D2AC9"/>
    <w:rsid w:val="004D2AE8"/>
    <w:rsid w:val="004D2C13"/>
    <w:rsid w:val="004D2F1B"/>
    <w:rsid w:val="004D3015"/>
    <w:rsid w:val="004D348C"/>
    <w:rsid w:val="004D36EE"/>
    <w:rsid w:val="004D3A47"/>
    <w:rsid w:val="004D4235"/>
    <w:rsid w:val="004D57B8"/>
    <w:rsid w:val="004D5CF1"/>
    <w:rsid w:val="004D5DC8"/>
    <w:rsid w:val="004D63F5"/>
    <w:rsid w:val="004D643F"/>
    <w:rsid w:val="004D66B8"/>
    <w:rsid w:val="004D69D2"/>
    <w:rsid w:val="004D6A4E"/>
    <w:rsid w:val="004D7D61"/>
    <w:rsid w:val="004E0672"/>
    <w:rsid w:val="004E1177"/>
    <w:rsid w:val="004E1362"/>
    <w:rsid w:val="004E1C7A"/>
    <w:rsid w:val="004E2448"/>
    <w:rsid w:val="004E2A72"/>
    <w:rsid w:val="004E2A9A"/>
    <w:rsid w:val="004E2DD3"/>
    <w:rsid w:val="004E2FEA"/>
    <w:rsid w:val="004E305E"/>
    <w:rsid w:val="004E42D2"/>
    <w:rsid w:val="004E46EB"/>
    <w:rsid w:val="004E5475"/>
    <w:rsid w:val="004E5970"/>
    <w:rsid w:val="004E59B6"/>
    <w:rsid w:val="004E5E60"/>
    <w:rsid w:val="004E6EC6"/>
    <w:rsid w:val="004F06FA"/>
    <w:rsid w:val="004F1A3D"/>
    <w:rsid w:val="004F248E"/>
    <w:rsid w:val="004F38AE"/>
    <w:rsid w:val="004F3C7C"/>
    <w:rsid w:val="004F3E1C"/>
    <w:rsid w:val="004F409F"/>
    <w:rsid w:val="004F46E6"/>
    <w:rsid w:val="004F48F0"/>
    <w:rsid w:val="004F516A"/>
    <w:rsid w:val="004F5A55"/>
    <w:rsid w:val="004F5C2C"/>
    <w:rsid w:val="004F6280"/>
    <w:rsid w:val="004F697C"/>
    <w:rsid w:val="004F6CCD"/>
    <w:rsid w:val="004F6CED"/>
    <w:rsid w:val="004F7564"/>
    <w:rsid w:val="005001F3"/>
    <w:rsid w:val="005005AD"/>
    <w:rsid w:val="00500BF2"/>
    <w:rsid w:val="005013C1"/>
    <w:rsid w:val="005016A8"/>
    <w:rsid w:val="00501B07"/>
    <w:rsid w:val="00501EA8"/>
    <w:rsid w:val="00502572"/>
    <w:rsid w:val="0050286F"/>
    <w:rsid w:val="005031CC"/>
    <w:rsid w:val="00503848"/>
    <w:rsid w:val="00503D14"/>
    <w:rsid w:val="00504873"/>
    <w:rsid w:val="00504B55"/>
    <w:rsid w:val="00504C01"/>
    <w:rsid w:val="00504CBD"/>
    <w:rsid w:val="00505C08"/>
    <w:rsid w:val="0050614A"/>
    <w:rsid w:val="00506A87"/>
    <w:rsid w:val="00506C07"/>
    <w:rsid w:val="00506F45"/>
    <w:rsid w:val="0050795B"/>
    <w:rsid w:val="00507D02"/>
    <w:rsid w:val="00507E2A"/>
    <w:rsid w:val="00511C75"/>
    <w:rsid w:val="00511D15"/>
    <w:rsid w:val="00512116"/>
    <w:rsid w:val="0051255D"/>
    <w:rsid w:val="00512B11"/>
    <w:rsid w:val="00512FFE"/>
    <w:rsid w:val="005135D9"/>
    <w:rsid w:val="00513781"/>
    <w:rsid w:val="00516A38"/>
    <w:rsid w:val="00516B6B"/>
    <w:rsid w:val="0052082B"/>
    <w:rsid w:val="0052122C"/>
    <w:rsid w:val="005214A7"/>
    <w:rsid w:val="00522580"/>
    <w:rsid w:val="00523C28"/>
    <w:rsid w:val="00524460"/>
    <w:rsid w:val="00524501"/>
    <w:rsid w:val="0052474E"/>
    <w:rsid w:val="00525FF9"/>
    <w:rsid w:val="00526358"/>
    <w:rsid w:val="00526952"/>
    <w:rsid w:val="00526BBC"/>
    <w:rsid w:val="00526FFD"/>
    <w:rsid w:val="005271B7"/>
    <w:rsid w:val="005275F3"/>
    <w:rsid w:val="005300C3"/>
    <w:rsid w:val="00530302"/>
    <w:rsid w:val="005308FF"/>
    <w:rsid w:val="00530AA7"/>
    <w:rsid w:val="00530D24"/>
    <w:rsid w:val="0053194D"/>
    <w:rsid w:val="00531BC2"/>
    <w:rsid w:val="00531F25"/>
    <w:rsid w:val="00532982"/>
    <w:rsid w:val="005332F2"/>
    <w:rsid w:val="00533708"/>
    <w:rsid w:val="005342CF"/>
    <w:rsid w:val="00534FEA"/>
    <w:rsid w:val="005350A0"/>
    <w:rsid w:val="00535220"/>
    <w:rsid w:val="00535B3E"/>
    <w:rsid w:val="00535FE6"/>
    <w:rsid w:val="00536900"/>
    <w:rsid w:val="00536D4D"/>
    <w:rsid w:val="00537458"/>
    <w:rsid w:val="00537472"/>
    <w:rsid w:val="00540A96"/>
    <w:rsid w:val="00541CDC"/>
    <w:rsid w:val="00542873"/>
    <w:rsid w:val="00542C9E"/>
    <w:rsid w:val="00543633"/>
    <w:rsid w:val="00543953"/>
    <w:rsid w:val="00543A76"/>
    <w:rsid w:val="00543F2A"/>
    <w:rsid w:val="00543FDE"/>
    <w:rsid w:val="00544A67"/>
    <w:rsid w:val="00544B4E"/>
    <w:rsid w:val="00545A3D"/>
    <w:rsid w:val="0054673E"/>
    <w:rsid w:val="00547621"/>
    <w:rsid w:val="005476F7"/>
    <w:rsid w:val="00547873"/>
    <w:rsid w:val="00547CCF"/>
    <w:rsid w:val="0055052E"/>
    <w:rsid w:val="005507DC"/>
    <w:rsid w:val="00550BB3"/>
    <w:rsid w:val="00550CD6"/>
    <w:rsid w:val="0055265A"/>
    <w:rsid w:val="00552766"/>
    <w:rsid w:val="00552D95"/>
    <w:rsid w:val="00554524"/>
    <w:rsid w:val="00554B14"/>
    <w:rsid w:val="0055520C"/>
    <w:rsid w:val="005554DD"/>
    <w:rsid w:val="005555A4"/>
    <w:rsid w:val="0055595D"/>
    <w:rsid w:val="00556DB2"/>
    <w:rsid w:val="00556EB2"/>
    <w:rsid w:val="005578B6"/>
    <w:rsid w:val="00557C93"/>
    <w:rsid w:val="0056045B"/>
    <w:rsid w:val="005607FC"/>
    <w:rsid w:val="00560AFA"/>
    <w:rsid w:val="00560BA9"/>
    <w:rsid w:val="00560BC8"/>
    <w:rsid w:val="00561423"/>
    <w:rsid w:val="005624E7"/>
    <w:rsid w:val="00562AFD"/>
    <w:rsid w:val="00562E3E"/>
    <w:rsid w:val="00563432"/>
    <w:rsid w:val="00563999"/>
    <w:rsid w:val="00564958"/>
    <w:rsid w:val="00564D9A"/>
    <w:rsid w:val="005654C2"/>
    <w:rsid w:val="00565EEF"/>
    <w:rsid w:val="005664AC"/>
    <w:rsid w:val="00567F05"/>
    <w:rsid w:val="00570427"/>
    <w:rsid w:val="005706B5"/>
    <w:rsid w:val="00570D4A"/>
    <w:rsid w:val="0057179B"/>
    <w:rsid w:val="00571B40"/>
    <w:rsid w:val="00571DC2"/>
    <w:rsid w:val="005723A5"/>
    <w:rsid w:val="00572991"/>
    <w:rsid w:val="00573264"/>
    <w:rsid w:val="00573C39"/>
    <w:rsid w:val="00573CB2"/>
    <w:rsid w:val="00573EE5"/>
    <w:rsid w:val="00573F14"/>
    <w:rsid w:val="0057463C"/>
    <w:rsid w:val="0057476C"/>
    <w:rsid w:val="00574E43"/>
    <w:rsid w:val="0057502B"/>
    <w:rsid w:val="005750C8"/>
    <w:rsid w:val="00576FCF"/>
    <w:rsid w:val="005779D9"/>
    <w:rsid w:val="00577A5F"/>
    <w:rsid w:val="00577A8B"/>
    <w:rsid w:val="00577B3F"/>
    <w:rsid w:val="00577CDF"/>
    <w:rsid w:val="00577F86"/>
    <w:rsid w:val="00580252"/>
    <w:rsid w:val="00580254"/>
    <w:rsid w:val="005813DF"/>
    <w:rsid w:val="00581446"/>
    <w:rsid w:val="005817E8"/>
    <w:rsid w:val="00581962"/>
    <w:rsid w:val="0058197B"/>
    <w:rsid w:val="00582E05"/>
    <w:rsid w:val="00583034"/>
    <w:rsid w:val="00583C7F"/>
    <w:rsid w:val="00583D34"/>
    <w:rsid w:val="00584F83"/>
    <w:rsid w:val="00585756"/>
    <w:rsid w:val="00585E01"/>
    <w:rsid w:val="00585F4B"/>
    <w:rsid w:val="005868CD"/>
    <w:rsid w:val="00586D12"/>
    <w:rsid w:val="00587110"/>
    <w:rsid w:val="00587210"/>
    <w:rsid w:val="0058740B"/>
    <w:rsid w:val="00590BF4"/>
    <w:rsid w:val="00590C56"/>
    <w:rsid w:val="00590C7B"/>
    <w:rsid w:val="00591A40"/>
    <w:rsid w:val="00592B44"/>
    <w:rsid w:val="00592EA9"/>
    <w:rsid w:val="0059307A"/>
    <w:rsid w:val="0059403F"/>
    <w:rsid w:val="00594091"/>
    <w:rsid w:val="00595FD8"/>
    <w:rsid w:val="00596075"/>
    <w:rsid w:val="00596451"/>
    <w:rsid w:val="00596A92"/>
    <w:rsid w:val="0059739C"/>
    <w:rsid w:val="00597C87"/>
    <w:rsid w:val="005A07ED"/>
    <w:rsid w:val="005A09F1"/>
    <w:rsid w:val="005A0AAD"/>
    <w:rsid w:val="005A198C"/>
    <w:rsid w:val="005A1A80"/>
    <w:rsid w:val="005A1E6F"/>
    <w:rsid w:val="005A26CE"/>
    <w:rsid w:val="005A2B77"/>
    <w:rsid w:val="005A3682"/>
    <w:rsid w:val="005A3BE0"/>
    <w:rsid w:val="005A48B3"/>
    <w:rsid w:val="005A4BA3"/>
    <w:rsid w:val="005A4FA0"/>
    <w:rsid w:val="005A53D7"/>
    <w:rsid w:val="005A55F9"/>
    <w:rsid w:val="005A6B3A"/>
    <w:rsid w:val="005A725B"/>
    <w:rsid w:val="005A751D"/>
    <w:rsid w:val="005B0949"/>
    <w:rsid w:val="005B1188"/>
    <w:rsid w:val="005B11F5"/>
    <w:rsid w:val="005B1B6F"/>
    <w:rsid w:val="005B2518"/>
    <w:rsid w:val="005B27C5"/>
    <w:rsid w:val="005B30B2"/>
    <w:rsid w:val="005B310A"/>
    <w:rsid w:val="005B3DDC"/>
    <w:rsid w:val="005B4135"/>
    <w:rsid w:val="005B5054"/>
    <w:rsid w:val="005B5970"/>
    <w:rsid w:val="005B6D8C"/>
    <w:rsid w:val="005B7198"/>
    <w:rsid w:val="005B755C"/>
    <w:rsid w:val="005B7565"/>
    <w:rsid w:val="005B7DC2"/>
    <w:rsid w:val="005B7E6C"/>
    <w:rsid w:val="005C1188"/>
    <w:rsid w:val="005C1A14"/>
    <w:rsid w:val="005C25D8"/>
    <w:rsid w:val="005C2EBA"/>
    <w:rsid w:val="005C301C"/>
    <w:rsid w:val="005C31B0"/>
    <w:rsid w:val="005C3550"/>
    <w:rsid w:val="005C39BE"/>
    <w:rsid w:val="005C4B55"/>
    <w:rsid w:val="005C4E64"/>
    <w:rsid w:val="005C4E66"/>
    <w:rsid w:val="005C683E"/>
    <w:rsid w:val="005C79EE"/>
    <w:rsid w:val="005C7FAB"/>
    <w:rsid w:val="005D0BCE"/>
    <w:rsid w:val="005D15E6"/>
    <w:rsid w:val="005D1751"/>
    <w:rsid w:val="005D203C"/>
    <w:rsid w:val="005D2A15"/>
    <w:rsid w:val="005D2AA7"/>
    <w:rsid w:val="005D2D65"/>
    <w:rsid w:val="005D2DB6"/>
    <w:rsid w:val="005D3570"/>
    <w:rsid w:val="005D35A5"/>
    <w:rsid w:val="005D389A"/>
    <w:rsid w:val="005D3A59"/>
    <w:rsid w:val="005D3E44"/>
    <w:rsid w:val="005D4160"/>
    <w:rsid w:val="005D419D"/>
    <w:rsid w:val="005D499C"/>
    <w:rsid w:val="005D4B94"/>
    <w:rsid w:val="005D4C6C"/>
    <w:rsid w:val="005D4FE7"/>
    <w:rsid w:val="005D54D8"/>
    <w:rsid w:val="005D5966"/>
    <w:rsid w:val="005D5D5B"/>
    <w:rsid w:val="005D623A"/>
    <w:rsid w:val="005D7453"/>
    <w:rsid w:val="005D789D"/>
    <w:rsid w:val="005E004F"/>
    <w:rsid w:val="005E0257"/>
    <w:rsid w:val="005E08C3"/>
    <w:rsid w:val="005E213A"/>
    <w:rsid w:val="005E2BA8"/>
    <w:rsid w:val="005E2DD2"/>
    <w:rsid w:val="005E3DF5"/>
    <w:rsid w:val="005E4B56"/>
    <w:rsid w:val="005E4BF0"/>
    <w:rsid w:val="005E5310"/>
    <w:rsid w:val="005E5D68"/>
    <w:rsid w:val="005F10B1"/>
    <w:rsid w:val="005F26D0"/>
    <w:rsid w:val="005F28D8"/>
    <w:rsid w:val="005F2A85"/>
    <w:rsid w:val="005F33C4"/>
    <w:rsid w:val="005F3794"/>
    <w:rsid w:val="005F3FE0"/>
    <w:rsid w:val="005F4944"/>
    <w:rsid w:val="005F5536"/>
    <w:rsid w:val="005F588C"/>
    <w:rsid w:val="005F66EB"/>
    <w:rsid w:val="005F693F"/>
    <w:rsid w:val="005F713B"/>
    <w:rsid w:val="005F7BCF"/>
    <w:rsid w:val="005F7EB7"/>
    <w:rsid w:val="00600261"/>
    <w:rsid w:val="00600F9E"/>
    <w:rsid w:val="0060106F"/>
    <w:rsid w:val="006014A4"/>
    <w:rsid w:val="00602B73"/>
    <w:rsid w:val="00602F13"/>
    <w:rsid w:val="00603005"/>
    <w:rsid w:val="00603660"/>
    <w:rsid w:val="00604415"/>
    <w:rsid w:val="00604839"/>
    <w:rsid w:val="00605642"/>
    <w:rsid w:val="00605653"/>
    <w:rsid w:val="00605807"/>
    <w:rsid w:val="00605A41"/>
    <w:rsid w:val="0060614B"/>
    <w:rsid w:val="00606353"/>
    <w:rsid w:val="006072A9"/>
    <w:rsid w:val="006075E2"/>
    <w:rsid w:val="00607A81"/>
    <w:rsid w:val="0061042D"/>
    <w:rsid w:val="00610C3F"/>
    <w:rsid w:val="00611FCD"/>
    <w:rsid w:val="006120E1"/>
    <w:rsid w:val="00612191"/>
    <w:rsid w:val="0061245E"/>
    <w:rsid w:val="006128DC"/>
    <w:rsid w:val="00612D21"/>
    <w:rsid w:val="00612FD3"/>
    <w:rsid w:val="006137CA"/>
    <w:rsid w:val="00613D31"/>
    <w:rsid w:val="00614715"/>
    <w:rsid w:val="00615498"/>
    <w:rsid w:val="006155E1"/>
    <w:rsid w:val="00615776"/>
    <w:rsid w:val="00616867"/>
    <w:rsid w:val="00616D7B"/>
    <w:rsid w:val="006170B4"/>
    <w:rsid w:val="006173AA"/>
    <w:rsid w:val="006174FF"/>
    <w:rsid w:val="0061787C"/>
    <w:rsid w:val="00620505"/>
    <w:rsid w:val="0062092F"/>
    <w:rsid w:val="00620B4A"/>
    <w:rsid w:val="0062105B"/>
    <w:rsid w:val="0062192F"/>
    <w:rsid w:val="00621B0C"/>
    <w:rsid w:val="00621FE8"/>
    <w:rsid w:val="00622AD7"/>
    <w:rsid w:val="00622E11"/>
    <w:rsid w:val="00623396"/>
    <w:rsid w:val="00623E8F"/>
    <w:rsid w:val="00623FC8"/>
    <w:rsid w:val="006243C0"/>
    <w:rsid w:val="00624F47"/>
    <w:rsid w:val="00625466"/>
    <w:rsid w:val="006259EC"/>
    <w:rsid w:val="00627321"/>
    <w:rsid w:val="00630977"/>
    <w:rsid w:val="00631584"/>
    <w:rsid w:val="00631B2F"/>
    <w:rsid w:val="006320F1"/>
    <w:rsid w:val="006322A4"/>
    <w:rsid w:val="006325B0"/>
    <w:rsid w:val="00632A2C"/>
    <w:rsid w:val="00633087"/>
    <w:rsid w:val="006334C3"/>
    <w:rsid w:val="0063351F"/>
    <w:rsid w:val="00634469"/>
    <w:rsid w:val="006345C0"/>
    <w:rsid w:val="006345F4"/>
    <w:rsid w:val="00634968"/>
    <w:rsid w:val="00634DF4"/>
    <w:rsid w:val="00635C2E"/>
    <w:rsid w:val="00636190"/>
    <w:rsid w:val="00636666"/>
    <w:rsid w:val="0064022C"/>
    <w:rsid w:val="00640C65"/>
    <w:rsid w:val="00640FAB"/>
    <w:rsid w:val="00641667"/>
    <w:rsid w:val="00641702"/>
    <w:rsid w:val="006418D4"/>
    <w:rsid w:val="00641A47"/>
    <w:rsid w:val="00641F46"/>
    <w:rsid w:val="006420EA"/>
    <w:rsid w:val="0064309A"/>
    <w:rsid w:val="0064354E"/>
    <w:rsid w:val="006468D2"/>
    <w:rsid w:val="006521BE"/>
    <w:rsid w:val="00652A23"/>
    <w:rsid w:val="00652FBA"/>
    <w:rsid w:val="00652FDB"/>
    <w:rsid w:val="0065327D"/>
    <w:rsid w:val="0065329A"/>
    <w:rsid w:val="006536F9"/>
    <w:rsid w:val="00653B28"/>
    <w:rsid w:val="006547E7"/>
    <w:rsid w:val="00655365"/>
    <w:rsid w:val="00655835"/>
    <w:rsid w:val="006568ED"/>
    <w:rsid w:val="00656B3F"/>
    <w:rsid w:val="00656D35"/>
    <w:rsid w:val="00656DFB"/>
    <w:rsid w:val="006608A7"/>
    <w:rsid w:val="006611CD"/>
    <w:rsid w:val="00661235"/>
    <w:rsid w:val="006612AD"/>
    <w:rsid w:val="00662C3F"/>
    <w:rsid w:val="00662CAA"/>
    <w:rsid w:val="00662E2B"/>
    <w:rsid w:val="00663821"/>
    <w:rsid w:val="00664433"/>
    <w:rsid w:val="006646A8"/>
    <w:rsid w:val="00664CA1"/>
    <w:rsid w:val="00665B0E"/>
    <w:rsid w:val="00665C88"/>
    <w:rsid w:val="00666180"/>
    <w:rsid w:val="0066626E"/>
    <w:rsid w:val="00666664"/>
    <w:rsid w:val="00667033"/>
    <w:rsid w:val="00670CA1"/>
    <w:rsid w:val="00670DCA"/>
    <w:rsid w:val="00671189"/>
    <w:rsid w:val="0067250F"/>
    <w:rsid w:val="00672951"/>
    <w:rsid w:val="00673963"/>
    <w:rsid w:val="006740AD"/>
    <w:rsid w:val="0067476C"/>
    <w:rsid w:val="00674A4C"/>
    <w:rsid w:val="00674B50"/>
    <w:rsid w:val="006760F9"/>
    <w:rsid w:val="006765F5"/>
    <w:rsid w:val="00676C2A"/>
    <w:rsid w:val="00680302"/>
    <w:rsid w:val="00680585"/>
    <w:rsid w:val="00680B76"/>
    <w:rsid w:val="00680DE5"/>
    <w:rsid w:val="00681061"/>
    <w:rsid w:val="00681946"/>
    <w:rsid w:val="00681CC4"/>
    <w:rsid w:val="00682240"/>
    <w:rsid w:val="00682B91"/>
    <w:rsid w:val="00682EFA"/>
    <w:rsid w:val="006832B8"/>
    <w:rsid w:val="0068375D"/>
    <w:rsid w:val="00683953"/>
    <w:rsid w:val="0068422F"/>
    <w:rsid w:val="00684DD6"/>
    <w:rsid w:val="0068559D"/>
    <w:rsid w:val="00685714"/>
    <w:rsid w:val="00685A33"/>
    <w:rsid w:val="00686526"/>
    <w:rsid w:val="00687254"/>
    <w:rsid w:val="00687E31"/>
    <w:rsid w:val="00691C48"/>
    <w:rsid w:val="00691CA6"/>
    <w:rsid w:val="00691F46"/>
    <w:rsid w:val="0069299A"/>
    <w:rsid w:val="006929F7"/>
    <w:rsid w:val="00692AB9"/>
    <w:rsid w:val="0069315F"/>
    <w:rsid w:val="00693A2D"/>
    <w:rsid w:val="00693C2B"/>
    <w:rsid w:val="00693D89"/>
    <w:rsid w:val="00695526"/>
    <w:rsid w:val="0069554C"/>
    <w:rsid w:val="006957AE"/>
    <w:rsid w:val="00695D19"/>
    <w:rsid w:val="00696617"/>
    <w:rsid w:val="006973BC"/>
    <w:rsid w:val="006974D2"/>
    <w:rsid w:val="00697791"/>
    <w:rsid w:val="00697D2C"/>
    <w:rsid w:val="006A0591"/>
    <w:rsid w:val="006A144A"/>
    <w:rsid w:val="006A1D7B"/>
    <w:rsid w:val="006A22A1"/>
    <w:rsid w:val="006A25D3"/>
    <w:rsid w:val="006A25D7"/>
    <w:rsid w:val="006A2AFE"/>
    <w:rsid w:val="006A31EF"/>
    <w:rsid w:val="006A39FD"/>
    <w:rsid w:val="006A44EA"/>
    <w:rsid w:val="006A458E"/>
    <w:rsid w:val="006A6600"/>
    <w:rsid w:val="006A6F4E"/>
    <w:rsid w:val="006A7AB4"/>
    <w:rsid w:val="006B08BC"/>
    <w:rsid w:val="006B0D7B"/>
    <w:rsid w:val="006B1623"/>
    <w:rsid w:val="006B1A29"/>
    <w:rsid w:val="006B2F39"/>
    <w:rsid w:val="006B304E"/>
    <w:rsid w:val="006B3AB0"/>
    <w:rsid w:val="006B3DA9"/>
    <w:rsid w:val="006B5794"/>
    <w:rsid w:val="006B58EE"/>
    <w:rsid w:val="006B5E98"/>
    <w:rsid w:val="006B606B"/>
    <w:rsid w:val="006B6A79"/>
    <w:rsid w:val="006C16A0"/>
    <w:rsid w:val="006C1CE8"/>
    <w:rsid w:val="006C1E0B"/>
    <w:rsid w:val="006C24A2"/>
    <w:rsid w:val="006C2FB0"/>
    <w:rsid w:val="006C425F"/>
    <w:rsid w:val="006C4329"/>
    <w:rsid w:val="006C46EF"/>
    <w:rsid w:val="006C4F0D"/>
    <w:rsid w:val="006C54C4"/>
    <w:rsid w:val="006C559F"/>
    <w:rsid w:val="006C5DFF"/>
    <w:rsid w:val="006C6555"/>
    <w:rsid w:val="006C65AA"/>
    <w:rsid w:val="006D07B4"/>
    <w:rsid w:val="006D09C5"/>
    <w:rsid w:val="006D0B05"/>
    <w:rsid w:val="006D0CDE"/>
    <w:rsid w:val="006D10A1"/>
    <w:rsid w:val="006D22A7"/>
    <w:rsid w:val="006D36A9"/>
    <w:rsid w:val="006D44EC"/>
    <w:rsid w:val="006D4909"/>
    <w:rsid w:val="006D622A"/>
    <w:rsid w:val="006D667B"/>
    <w:rsid w:val="006D6AF0"/>
    <w:rsid w:val="006E01A3"/>
    <w:rsid w:val="006E0824"/>
    <w:rsid w:val="006E0EDC"/>
    <w:rsid w:val="006E147A"/>
    <w:rsid w:val="006E17DB"/>
    <w:rsid w:val="006E17E3"/>
    <w:rsid w:val="006E22A2"/>
    <w:rsid w:val="006E2DF2"/>
    <w:rsid w:val="006E2F9F"/>
    <w:rsid w:val="006E3A2C"/>
    <w:rsid w:val="006E3D6B"/>
    <w:rsid w:val="006E3F6E"/>
    <w:rsid w:val="006E6002"/>
    <w:rsid w:val="006E6657"/>
    <w:rsid w:val="006E70B8"/>
    <w:rsid w:val="006E71E3"/>
    <w:rsid w:val="006E79F3"/>
    <w:rsid w:val="006F08ED"/>
    <w:rsid w:val="006F11FC"/>
    <w:rsid w:val="006F18EA"/>
    <w:rsid w:val="006F1AE7"/>
    <w:rsid w:val="006F206B"/>
    <w:rsid w:val="006F23AF"/>
    <w:rsid w:val="006F2A6C"/>
    <w:rsid w:val="006F3081"/>
    <w:rsid w:val="006F32C2"/>
    <w:rsid w:val="006F4046"/>
    <w:rsid w:val="006F5048"/>
    <w:rsid w:val="006F58F0"/>
    <w:rsid w:val="006F59AC"/>
    <w:rsid w:val="006F5E83"/>
    <w:rsid w:val="006F6630"/>
    <w:rsid w:val="006F6B63"/>
    <w:rsid w:val="006F6C7A"/>
    <w:rsid w:val="00701DA2"/>
    <w:rsid w:val="007026EF"/>
    <w:rsid w:val="007029CC"/>
    <w:rsid w:val="007029D0"/>
    <w:rsid w:val="007030DC"/>
    <w:rsid w:val="00703146"/>
    <w:rsid w:val="007032FF"/>
    <w:rsid w:val="0070345E"/>
    <w:rsid w:val="00703527"/>
    <w:rsid w:val="0070376F"/>
    <w:rsid w:val="007042AA"/>
    <w:rsid w:val="007043C1"/>
    <w:rsid w:val="00704E84"/>
    <w:rsid w:val="00705017"/>
    <w:rsid w:val="00705EA0"/>
    <w:rsid w:val="0070636C"/>
    <w:rsid w:val="0070711E"/>
    <w:rsid w:val="007076A1"/>
    <w:rsid w:val="00710CC6"/>
    <w:rsid w:val="00710FDE"/>
    <w:rsid w:val="007117AB"/>
    <w:rsid w:val="00711AA7"/>
    <w:rsid w:val="00712D60"/>
    <w:rsid w:val="00713576"/>
    <w:rsid w:val="00713707"/>
    <w:rsid w:val="007138C3"/>
    <w:rsid w:val="00713A9D"/>
    <w:rsid w:val="00713F2B"/>
    <w:rsid w:val="00714C88"/>
    <w:rsid w:val="00714E56"/>
    <w:rsid w:val="007153FB"/>
    <w:rsid w:val="00715AF5"/>
    <w:rsid w:val="00715EF5"/>
    <w:rsid w:val="00716916"/>
    <w:rsid w:val="00716B8E"/>
    <w:rsid w:val="00716F24"/>
    <w:rsid w:val="00717118"/>
    <w:rsid w:val="00717539"/>
    <w:rsid w:val="00717CAA"/>
    <w:rsid w:val="00720BCD"/>
    <w:rsid w:val="0072122A"/>
    <w:rsid w:val="00721898"/>
    <w:rsid w:val="00722684"/>
    <w:rsid w:val="00723A5F"/>
    <w:rsid w:val="00723C5F"/>
    <w:rsid w:val="0072575D"/>
    <w:rsid w:val="00725F76"/>
    <w:rsid w:val="007261C4"/>
    <w:rsid w:val="0072733D"/>
    <w:rsid w:val="0072774E"/>
    <w:rsid w:val="00727A1A"/>
    <w:rsid w:val="007301CE"/>
    <w:rsid w:val="0073084B"/>
    <w:rsid w:val="007308D9"/>
    <w:rsid w:val="00731105"/>
    <w:rsid w:val="007317BB"/>
    <w:rsid w:val="00731863"/>
    <w:rsid w:val="00731ADC"/>
    <w:rsid w:val="00732CD2"/>
    <w:rsid w:val="00733628"/>
    <w:rsid w:val="007336DD"/>
    <w:rsid w:val="00733B52"/>
    <w:rsid w:val="00733BDB"/>
    <w:rsid w:val="00733C75"/>
    <w:rsid w:val="007349F4"/>
    <w:rsid w:val="0073530A"/>
    <w:rsid w:val="00735DBF"/>
    <w:rsid w:val="007369BD"/>
    <w:rsid w:val="00736E29"/>
    <w:rsid w:val="00737943"/>
    <w:rsid w:val="00737D63"/>
    <w:rsid w:val="00737E11"/>
    <w:rsid w:val="00737EF0"/>
    <w:rsid w:val="0074017E"/>
    <w:rsid w:val="0074219A"/>
    <w:rsid w:val="00742A3F"/>
    <w:rsid w:val="00742A75"/>
    <w:rsid w:val="00742D5E"/>
    <w:rsid w:val="007430BF"/>
    <w:rsid w:val="00743354"/>
    <w:rsid w:val="0074365E"/>
    <w:rsid w:val="00743F59"/>
    <w:rsid w:val="00744013"/>
    <w:rsid w:val="007444A6"/>
    <w:rsid w:val="007446A7"/>
    <w:rsid w:val="0074596D"/>
    <w:rsid w:val="00745C5F"/>
    <w:rsid w:val="0074627D"/>
    <w:rsid w:val="0074648A"/>
    <w:rsid w:val="007476D8"/>
    <w:rsid w:val="0074771E"/>
    <w:rsid w:val="007505BB"/>
    <w:rsid w:val="007511FB"/>
    <w:rsid w:val="007513EB"/>
    <w:rsid w:val="007518E3"/>
    <w:rsid w:val="00752B9C"/>
    <w:rsid w:val="007545E6"/>
    <w:rsid w:val="0075561F"/>
    <w:rsid w:val="00755DB2"/>
    <w:rsid w:val="0075691C"/>
    <w:rsid w:val="00756FCA"/>
    <w:rsid w:val="00757266"/>
    <w:rsid w:val="0075726E"/>
    <w:rsid w:val="007576E9"/>
    <w:rsid w:val="007578B3"/>
    <w:rsid w:val="007608AA"/>
    <w:rsid w:val="00760AD1"/>
    <w:rsid w:val="00761021"/>
    <w:rsid w:val="00762127"/>
    <w:rsid w:val="00762E60"/>
    <w:rsid w:val="007638B2"/>
    <w:rsid w:val="00763BE8"/>
    <w:rsid w:val="00764011"/>
    <w:rsid w:val="00764A9E"/>
    <w:rsid w:val="00764C99"/>
    <w:rsid w:val="00765140"/>
    <w:rsid w:val="00765AA1"/>
    <w:rsid w:val="00765F00"/>
    <w:rsid w:val="00765FEE"/>
    <w:rsid w:val="00766E88"/>
    <w:rsid w:val="0076735B"/>
    <w:rsid w:val="007673B1"/>
    <w:rsid w:val="00767D65"/>
    <w:rsid w:val="00770955"/>
    <w:rsid w:val="0077158E"/>
    <w:rsid w:val="007719B2"/>
    <w:rsid w:val="00771F53"/>
    <w:rsid w:val="00772317"/>
    <w:rsid w:val="00773BAA"/>
    <w:rsid w:val="00774087"/>
    <w:rsid w:val="00774599"/>
    <w:rsid w:val="00774DDB"/>
    <w:rsid w:val="0077501F"/>
    <w:rsid w:val="007750B2"/>
    <w:rsid w:val="00775422"/>
    <w:rsid w:val="007765D6"/>
    <w:rsid w:val="00776C48"/>
    <w:rsid w:val="00776DF8"/>
    <w:rsid w:val="00777F30"/>
    <w:rsid w:val="00780171"/>
    <w:rsid w:val="007814B1"/>
    <w:rsid w:val="00781B39"/>
    <w:rsid w:val="00781ED8"/>
    <w:rsid w:val="0078266A"/>
    <w:rsid w:val="00782B1C"/>
    <w:rsid w:val="00782C28"/>
    <w:rsid w:val="00782E7F"/>
    <w:rsid w:val="00782FEE"/>
    <w:rsid w:val="00783171"/>
    <w:rsid w:val="0078338D"/>
    <w:rsid w:val="0078416F"/>
    <w:rsid w:val="0078422C"/>
    <w:rsid w:val="00784362"/>
    <w:rsid w:val="00784E9C"/>
    <w:rsid w:val="00785B91"/>
    <w:rsid w:val="00785CC7"/>
    <w:rsid w:val="00785D5D"/>
    <w:rsid w:val="00785EC6"/>
    <w:rsid w:val="00785ECF"/>
    <w:rsid w:val="00787125"/>
    <w:rsid w:val="00787543"/>
    <w:rsid w:val="00790918"/>
    <w:rsid w:val="00790CE5"/>
    <w:rsid w:val="00791CC2"/>
    <w:rsid w:val="00792F48"/>
    <w:rsid w:val="00792F88"/>
    <w:rsid w:val="00793650"/>
    <w:rsid w:val="007946B0"/>
    <w:rsid w:val="00794C32"/>
    <w:rsid w:val="007955F0"/>
    <w:rsid w:val="00795982"/>
    <w:rsid w:val="007960D8"/>
    <w:rsid w:val="00796312"/>
    <w:rsid w:val="00796519"/>
    <w:rsid w:val="007968A6"/>
    <w:rsid w:val="00797063"/>
    <w:rsid w:val="0079713F"/>
    <w:rsid w:val="00797AC2"/>
    <w:rsid w:val="00797DC4"/>
    <w:rsid w:val="00797E4E"/>
    <w:rsid w:val="007A0003"/>
    <w:rsid w:val="007A0284"/>
    <w:rsid w:val="007A0578"/>
    <w:rsid w:val="007A0830"/>
    <w:rsid w:val="007A0C10"/>
    <w:rsid w:val="007A0C9B"/>
    <w:rsid w:val="007A0CB5"/>
    <w:rsid w:val="007A0F50"/>
    <w:rsid w:val="007A143F"/>
    <w:rsid w:val="007A1649"/>
    <w:rsid w:val="007A2AAA"/>
    <w:rsid w:val="007A2E34"/>
    <w:rsid w:val="007A40F2"/>
    <w:rsid w:val="007A4154"/>
    <w:rsid w:val="007A4B23"/>
    <w:rsid w:val="007A4B89"/>
    <w:rsid w:val="007A52F4"/>
    <w:rsid w:val="007A6C3B"/>
    <w:rsid w:val="007A7FC4"/>
    <w:rsid w:val="007B040F"/>
    <w:rsid w:val="007B0951"/>
    <w:rsid w:val="007B09BA"/>
    <w:rsid w:val="007B0E4F"/>
    <w:rsid w:val="007B156A"/>
    <w:rsid w:val="007B1662"/>
    <w:rsid w:val="007B18F8"/>
    <w:rsid w:val="007B1E9D"/>
    <w:rsid w:val="007B235A"/>
    <w:rsid w:val="007B2B67"/>
    <w:rsid w:val="007B4226"/>
    <w:rsid w:val="007B49FA"/>
    <w:rsid w:val="007B5197"/>
    <w:rsid w:val="007B570C"/>
    <w:rsid w:val="007B5F15"/>
    <w:rsid w:val="007B6086"/>
    <w:rsid w:val="007B6459"/>
    <w:rsid w:val="007B656E"/>
    <w:rsid w:val="007B7D0D"/>
    <w:rsid w:val="007B7EE9"/>
    <w:rsid w:val="007C0C8B"/>
    <w:rsid w:val="007C16D6"/>
    <w:rsid w:val="007C1DA7"/>
    <w:rsid w:val="007C21E5"/>
    <w:rsid w:val="007C2D6C"/>
    <w:rsid w:val="007C3A52"/>
    <w:rsid w:val="007C3C85"/>
    <w:rsid w:val="007C45F3"/>
    <w:rsid w:val="007C4802"/>
    <w:rsid w:val="007C5573"/>
    <w:rsid w:val="007C58EA"/>
    <w:rsid w:val="007C5930"/>
    <w:rsid w:val="007C65B5"/>
    <w:rsid w:val="007C664D"/>
    <w:rsid w:val="007C6F4D"/>
    <w:rsid w:val="007C74B5"/>
    <w:rsid w:val="007C79B3"/>
    <w:rsid w:val="007D0843"/>
    <w:rsid w:val="007D0934"/>
    <w:rsid w:val="007D0F25"/>
    <w:rsid w:val="007D1776"/>
    <w:rsid w:val="007D1AD5"/>
    <w:rsid w:val="007D1B3E"/>
    <w:rsid w:val="007D1DFD"/>
    <w:rsid w:val="007D2059"/>
    <w:rsid w:val="007D2293"/>
    <w:rsid w:val="007D2A02"/>
    <w:rsid w:val="007D2A46"/>
    <w:rsid w:val="007D2A85"/>
    <w:rsid w:val="007D2FE3"/>
    <w:rsid w:val="007D3187"/>
    <w:rsid w:val="007D410C"/>
    <w:rsid w:val="007D4475"/>
    <w:rsid w:val="007D45B3"/>
    <w:rsid w:val="007D4B7A"/>
    <w:rsid w:val="007D64F6"/>
    <w:rsid w:val="007D6631"/>
    <w:rsid w:val="007D7B83"/>
    <w:rsid w:val="007D7C51"/>
    <w:rsid w:val="007E015F"/>
    <w:rsid w:val="007E021F"/>
    <w:rsid w:val="007E0A9A"/>
    <w:rsid w:val="007E1945"/>
    <w:rsid w:val="007E1CD2"/>
    <w:rsid w:val="007E2749"/>
    <w:rsid w:val="007E2B96"/>
    <w:rsid w:val="007E2CD0"/>
    <w:rsid w:val="007E2F3F"/>
    <w:rsid w:val="007E30DF"/>
    <w:rsid w:val="007E31FF"/>
    <w:rsid w:val="007E36AC"/>
    <w:rsid w:val="007E3881"/>
    <w:rsid w:val="007E3AE6"/>
    <w:rsid w:val="007E3C26"/>
    <w:rsid w:val="007E4767"/>
    <w:rsid w:val="007E499E"/>
    <w:rsid w:val="007E4C7E"/>
    <w:rsid w:val="007E4F2E"/>
    <w:rsid w:val="007E59F2"/>
    <w:rsid w:val="007E5E20"/>
    <w:rsid w:val="007E6713"/>
    <w:rsid w:val="007E6778"/>
    <w:rsid w:val="007E692F"/>
    <w:rsid w:val="007E6D60"/>
    <w:rsid w:val="007E73F3"/>
    <w:rsid w:val="007F0732"/>
    <w:rsid w:val="007F0DC5"/>
    <w:rsid w:val="007F172A"/>
    <w:rsid w:val="007F17CA"/>
    <w:rsid w:val="007F1913"/>
    <w:rsid w:val="007F1CDC"/>
    <w:rsid w:val="007F2010"/>
    <w:rsid w:val="007F2ED8"/>
    <w:rsid w:val="007F349E"/>
    <w:rsid w:val="007F450B"/>
    <w:rsid w:val="007F5282"/>
    <w:rsid w:val="007F5380"/>
    <w:rsid w:val="007F543E"/>
    <w:rsid w:val="007F5A96"/>
    <w:rsid w:val="007F662D"/>
    <w:rsid w:val="007F72E4"/>
    <w:rsid w:val="007F75AB"/>
    <w:rsid w:val="007F7647"/>
    <w:rsid w:val="007F79DF"/>
    <w:rsid w:val="007F7AA3"/>
    <w:rsid w:val="007F7C13"/>
    <w:rsid w:val="008019B8"/>
    <w:rsid w:val="00801E8C"/>
    <w:rsid w:val="00802CB6"/>
    <w:rsid w:val="00803565"/>
    <w:rsid w:val="00803612"/>
    <w:rsid w:val="00803978"/>
    <w:rsid w:val="008054F9"/>
    <w:rsid w:val="0080563E"/>
    <w:rsid w:val="00806486"/>
    <w:rsid w:val="00806895"/>
    <w:rsid w:val="008068D9"/>
    <w:rsid w:val="00806D41"/>
    <w:rsid w:val="00807D88"/>
    <w:rsid w:val="00807F84"/>
    <w:rsid w:val="0081038E"/>
    <w:rsid w:val="00810E74"/>
    <w:rsid w:val="00810FC0"/>
    <w:rsid w:val="00811280"/>
    <w:rsid w:val="00811B8B"/>
    <w:rsid w:val="00811D0A"/>
    <w:rsid w:val="00811EA4"/>
    <w:rsid w:val="008124C6"/>
    <w:rsid w:val="0081257B"/>
    <w:rsid w:val="00812AB5"/>
    <w:rsid w:val="0081352D"/>
    <w:rsid w:val="00814B59"/>
    <w:rsid w:val="00814C70"/>
    <w:rsid w:val="00814DB0"/>
    <w:rsid w:val="00814FFB"/>
    <w:rsid w:val="0081556A"/>
    <w:rsid w:val="00815B1B"/>
    <w:rsid w:val="0081682E"/>
    <w:rsid w:val="008170F5"/>
    <w:rsid w:val="008174DA"/>
    <w:rsid w:val="00817623"/>
    <w:rsid w:val="008178E2"/>
    <w:rsid w:val="0082028F"/>
    <w:rsid w:val="00820D56"/>
    <w:rsid w:val="00821860"/>
    <w:rsid w:val="008222C3"/>
    <w:rsid w:val="008226AF"/>
    <w:rsid w:val="00823097"/>
    <w:rsid w:val="008237CB"/>
    <w:rsid w:val="00823835"/>
    <w:rsid w:val="008250C1"/>
    <w:rsid w:val="008251CB"/>
    <w:rsid w:val="00825757"/>
    <w:rsid w:val="00825B3D"/>
    <w:rsid w:val="00826AC1"/>
    <w:rsid w:val="008275B7"/>
    <w:rsid w:val="00827973"/>
    <w:rsid w:val="00827F6C"/>
    <w:rsid w:val="00831B46"/>
    <w:rsid w:val="00832238"/>
    <w:rsid w:val="00832F4E"/>
    <w:rsid w:val="008330FA"/>
    <w:rsid w:val="00833B4C"/>
    <w:rsid w:val="00833D21"/>
    <w:rsid w:val="008345A2"/>
    <w:rsid w:val="00834601"/>
    <w:rsid w:val="008349A8"/>
    <w:rsid w:val="00835009"/>
    <w:rsid w:val="00835053"/>
    <w:rsid w:val="008354A3"/>
    <w:rsid w:val="008370C7"/>
    <w:rsid w:val="00837A25"/>
    <w:rsid w:val="00837CD1"/>
    <w:rsid w:val="00837FC0"/>
    <w:rsid w:val="00840047"/>
    <w:rsid w:val="008408E2"/>
    <w:rsid w:val="00841556"/>
    <w:rsid w:val="008428C3"/>
    <w:rsid w:val="00842C46"/>
    <w:rsid w:val="00843274"/>
    <w:rsid w:val="0084363F"/>
    <w:rsid w:val="00843817"/>
    <w:rsid w:val="0084475E"/>
    <w:rsid w:val="00844A4F"/>
    <w:rsid w:val="008461B6"/>
    <w:rsid w:val="00846234"/>
    <w:rsid w:val="0084655B"/>
    <w:rsid w:val="00846BB0"/>
    <w:rsid w:val="0084719D"/>
    <w:rsid w:val="00847607"/>
    <w:rsid w:val="00850B14"/>
    <w:rsid w:val="00851258"/>
    <w:rsid w:val="00851383"/>
    <w:rsid w:val="0085146C"/>
    <w:rsid w:val="00851510"/>
    <w:rsid w:val="00851563"/>
    <w:rsid w:val="00851688"/>
    <w:rsid w:val="008516FE"/>
    <w:rsid w:val="00851DB9"/>
    <w:rsid w:val="00851F82"/>
    <w:rsid w:val="008522C4"/>
    <w:rsid w:val="00852C97"/>
    <w:rsid w:val="00852EDF"/>
    <w:rsid w:val="00853C77"/>
    <w:rsid w:val="0085450D"/>
    <w:rsid w:val="00854833"/>
    <w:rsid w:val="00855054"/>
    <w:rsid w:val="00855557"/>
    <w:rsid w:val="008558AA"/>
    <w:rsid w:val="00856EDA"/>
    <w:rsid w:val="008575BE"/>
    <w:rsid w:val="00857B34"/>
    <w:rsid w:val="00857EFF"/>
    <w:rsid w:val="008612E9"/>
    <w:rsid w:val="0086134D"/>
    <w:rsid w:val="008619CD"/>
    <w:rsid w:val="00861AD4"/>
    <w:rsid w:val="00862194"/>
    <w:rsid w:val="00863256"/>
    <w:rsid w:val="008634FC"/>
    <w:rsid w:val="00864F67"/>
    <w:rsid w:val="00865C51"/>
    <w:rsid w:val="008662D1"/>
    <w:rsid w:val="00866CFB"/>
    <w:rsid w:val="00870290"/>
    <w:rsid w:val="0087040E"/>
    <w:rsid w:val="00870805"/>
    <w:rsid w:val="00870F0E"/>
    <w:rsid w:val="008711C0"/>
    <w:rsid w:val="008716CE"/>
    <w:rsid w:val="008723EC"/>
    <w:rsid w:val="00872DB9"/>
    <w:rsid w:val="008731B3"/>
    <w:rsid w:val="008738A7"/>
    <w:rsid w:val="00873907"/>
    <w:rsid w:val="00873BA2"/>
    <w:rsid w:val="00874033"/>
    <w:rsid w:val="0087449A"/>
    <w:rsid w:val="0087575D"/>
    <w:rsid w:val="008763C5"/>
    <w:rsid w:val="008776B2"/>
    <w:rsid w:val="0087789B"/>
    <w:rsid w:val="00877C17"/>
    <w:rsid w:val="00877F78"/>
    <w:rsid w:val="008809A9"/>
    <w:rsid w:val="00880B2E"/>
    <w:rsid w:val="00880CF4"/>
    <w:rsid w:val="008812F0"/>
    <w:rsid w:val="008815FE"/>
    <w:rsid w:val="00881DDF"/>
    <w:rsid w:val="008829D3"/>
    <w:rsid w:val="00883CD8"/>
    <w:rsid w:val="00883E98"/>
    <w:rsid w:val="008845C4"/>
    <w:rsid w:val="00884B45"/>
    <w:rsid w:val="0088687D"/>
    <w:rsid w:val="008873BC"/>
    <w:rsid w:val="00887F79"/>
    <w:rsid w:val="00890300"/>
    <w:rsid w:val="00890A6B"/>
    <w:rsid w:val="00890DE7"/>
    <w:rsid w:val="00890E6E"/>
    <w:rsid w:val="00890EC7"/>
    <w:rsid w:val="0089106F"/>
    <w:rsid w:val="00891345"/>
    <w:rsid w:val="008922B6"/>
    <w:rsid w:val="008924C3"/>
    <w:rsid w:val="00892CA3"/>
    <w:rsid w:val="00892DED"/>
    <w:rsid w:val="00892ED7"/>
    <w:rsid w:val="00892F90"/>
    <w:rsid w:val="00893113"/>
    <w:rsid w:val="008938AC"/>
    <w:rsid w:val="00894601"/>
    <w:rsid w:val="00894B1A"/>
    <w:rsid w:val="008956C4"/>
    <w:rsid w:val="00895E58"/>
    <w:rsid w:val="00896B0C"/>
    <w:rsid w:val="008974C7"/>
    <w:rsid w:val="00897757"/>
    <w:rsid w:val="008A0179"/>
    <w:rsid w:val="008A08C6"/>
    <w:rsid w:val="008A0CDC"/>
    <w:rsid w:val="008A2080"/>
    <w:rsid w:val="008A288E"/>
    <w:rsid w:val="008A30A6"/>
    <w:rsid w:val="008A3B32"/>
    <w:rsid w:val="008A4745"/>
    <w:rsid w:val="008A4ADD"/>
    <w:rsid w:val="008A4BDD"/>
    <w:rsid w:val="008A4D3F"/>
    <w:rsid w:val="008A4D88"/>
    <w:rsid w:val="008A5256"/>
    <w:rsid w:val="008A538E"/>
    <w:rsid w:val="008A608B"/>
    <w:rsid w:val="008A7272"/>
    <w:rsid w:val="008A7479"/>
    <w:rsid w:val="008A75DC"/>
    <w:rsid w:val="008A786E"/>
    <w:rsid w:val="008A7886"/>
    <w:rsid w:val="008A7AF6"/>
    <w:rsid w:val="008B0789"/>
    <w:rsid w:val="008B0DB4"/>
    <w:rsid w:val="008B0E3E"/>
    <w:rsid w:val="008B17EE"/>
    <w:rsid w:val="008B21D1"/>
    <w:rsid w:val="008B345B"/>
    <w:rsid w:val="008B34CE"/>
    <w:rsid w:val="008B34F2"/>
    <w:rsid w:val="008B459D"/>
    <w:rsid w:val="008B46DD"/>
    <w:rsid w:val="008B4BC7"/>
    <w:rsid w:val="008B4D70"/>
    <w:rsid w:val="008B5835"/>
    <w:rsid w:val="008B605D"/>
    <w:rsid w:val="008B667F"/>
    <w:rsid w:val="008B6D57"/>
    <w:rsid w:val="008B7417"/>
    <w:rsid w:val="008B7AB4"/>
    <w:rsid w:val="008B7B9B"/>
    <w:rsid w:val="008C0349"/>
    <w:rsid w:val="008C0438"/>
    <w:rsid w:val="008C11C1"/>
    <w:rsid w:val="008C1730"/>
    <w:rsid w:val="008C28C1"/>
    <w:rsid w:val="008C2A00"/>
    <w:rsid w:val="008C2E4D"/>
    <w:rsid w:val="008C30F4"/>
    <w:rsid w:val="008C3B2A"/>
    <w:rsid w:val="008C3EC7"/>
    <w:rsid w:val="008C4712"/>
    <w:rsid w:val="008C47E5"/>
    <w:rsid w:val="008C5037"/>
    <w:rsid w:val="008C50D0"/>
    <w:rsid w:val="008C5CEA"/>
    <w:rsid w:val="008C5D1D"/>
    <w:rsid w:val="008C6015"/>
    <w:rsid w:val="008C6165"/>
    <w:rsid w:val="008C75EC"/>
    <w:rsid w:val="008C7F85"/>
    <w:rsid w:val="008D1109"/>
    <w:rsid w:val="008D1D28"/>
    <w:rsid w:val="008D2C22"/>
    <w:rsid w:val="008D47D1"/>
    <w:rsid w:val="008D5C2D"/>
    <w:rsid w:val="008D6BF6"/>
    <w:rsid w:val="008D6D53"/>
    <w:rsid w:val="008D76B5"/>
    <w:rsid w:val="008D7CCA"/>
    <w:rsid w:val="008D7DB5"/>
    <w:rsid w:val="008E01E4"/>
    <w:rsid w:val="008E0285"/>
    <w:rsid w:val="008E0490"/>
    <w:rsid w:val="008E1446"/>
    <w:rsid w:val="008E1A5C"/>
    <w:rsid w:val="008E2BDD"/>
    <w:rsid w:val="008E322E"/>
    <w:rsid w:val="008E39D7"/>
    <w:rsid w:val="008E3B33"/>
    <w:rsid w:val="008E3DAE"/>
    <w:rsid w:val="008E48DE"/>
    <w:rsid w:val="008E6235"/>
    <w:rsid w:val="008E68BA"/>
    <w:rsid w:val="008E6DD2"/>
    <w:rsid w:val="008E72B4"/>
    <w:rsid w:val="008E7E33"/>
    <w:rsid w:val="008E7E94"/>
    <w:rsid w:val="008F0314"/>
    <w:rsid w:val="008F1F7D"/>
    <w:rsid w:val="008F2081"/>
    <w:rsid w:val="008F2856"/>
    <w:rsid w:val="008F2CEB"/>
    <w:rsid w:val="008F3C45"/>
    <w:rsid w:val="008F40CD"/>
    <w:rsid w:val="008F4705"/>
    <w:rsid w:val="008F4A70"/>
    <w:rsid w:val="008F4E9B"/>
    <w:rsid w:val="008F71E5"/>
    <w:rsid w:val="008F79F3"/>
    <w:rsid w:val="008F7FF9"/>
    <w:rsid w:val="009000F4"/>
    <w:rsid w:val="00900AEF"/>
    <w:rsid w:val="00901853"/>
    <w:rsid w:val="0090189C"/>
    <w:rsid w:val="00901A31"/>
    <w:rsid w:val="00901ADA"/>
    <w:rsid w:val="00901C07"/>
    <w:rsid w:val="00902B2B"/>
    <w:rsid w:val="00902BFE"/>
    <w:rsid w:val="00903192"/>
    <w:rsid w:val="009039D6"/>
    <w:rsid w:val="00903F93"/>
    <w:rsid w:val="00904031"/>
    <w:rsid w:val="00904353"/>
    <w:rsid w:val="0090482C"/>
    <w:rsid w:val="00904E62"/>
    <w:rsid w:val="009058A8"/>
    <w:rsid w:val="00905C46"/>
    <w:rsid w:val="009076FA"/>
    <w:rsid w:val="00907A51"/>
    <w:rsid w:val="00907F52"/>
    <w:rsid w:val="00907F5B"/>
    <w:rsid w:val="00910C0E"/>
    <w:rsid w:val="00911765"/>
    <w:rsid w:val="00911962"/>
    <w:rsid w:val="00911C71"/>
    <w:rsid w:val="00911FB1"/>
    <w:rsid w:val="00912A6C"/>
    <w:rsid w:val="00913109"/>
    <w:rsid w:val="009134FA"/>
    <w:rsid w:val="00914937"/>
    <w:rsid w:val="00914B9B"/>
    <w:rsid w:val="009153E4"/>
    <w:rsid w:val="009171BC"/>
    <w:rsid w:val="0091745D"/>
    <w:rsid w:val="0091784C"/>
    <w:rsid w:val="00917F4A"/>
    <w:rsid w:val="0092083F"/>
    <w:rsid w:val="00920D58"/>
    <w:rsid w:val="00922403"/>
    <w:rsid w:val="00922F4E"/>
    <w:rsid w:val="0092319F"/>
    <w:rsid w:val="00923707"/>
    <w:rsid w:val="00924074"/>
    <w:rsid w:val="009241CF"/>
    <w:rsid w:val="0092482D"/>
    <w:rsid w:val="00925318"/>
    <w:rsid w:val="00925373"/>
    <w:rsid w:val="00925510"/>
    <w:rsid w:val="009255F0"/>
    <w:rsid w:val="00925B1A"/>
    <w:rsid w:val="00925C44"/>
    <w:rsid w:val="009277CA"/>
    <w:rsid w:val="0093012F"/>
    <w:rsid w:val="009301F6"/>
    <w:rsid w:val="00931412"/>
    <w:rsid w:val="00931694"/>
    <w:rsid w:val="009319E8"/>
    <w:rsid w:val="00931C2F"/>
    <w:rsid w:val="009322FD"/>
    <w:rsid w:val="009337A5"/>
    <w:rsid w:val="009341FF"/>
    <w:rsid w:val="00934483"/>
    <w:rsid w:val="00934486"/>
    <w:rsid w:val="00934CD3"/>
    <w:rsid w:val="00934DC4"/>
    <w:rsid w:val="009357DA"/>
    <w:rsid w:val="0093591D"/>
    <w:rsid w:val="0093601C"/>
    <w:rsid w:val="00936190"/>
    <w:rsid w:val="00937676"/>
    <w:rsid w:val="009376F9"/>
    <w:rsid w:val="00937764"/>
    <w:rsid w:val="00937F2B"/>
    <w:rsid w:val="009403E2"/>
    <w:rsid w:val="00940D2A"/>
    <w:rsid w:val="00940D6D"/>
    <w:rsid w:val="00941295"/>
    <w:rsid w:val="009412B1"/>
    <w:rsid w:val="00941CE0"/>
    <w:rsid w:val="009428C5"/>
    <w:rsid w:val="00942A87"/>
    <w:rsid w:val="00942FCB"/>
    <w:rsid w:val="009430A5"/>
    <w:rsid w:val="00943F7A"/>
    <w:rsid w:val="00945058"/>
    <w:rsid w:val="00947A35"/>
    <w:rsid w:val="00947A52"/>
    <w:rsid w:val="00950213"/>
    <w:rsid w:val="009503C5"/>
    <w:rsid w:val="00950A31"/>
    <w:rsid w:val="00951F14"/>
    <w:rsid w:val="009540D2"/>
    <w:rsid w:val="00954202"/>
    <w:rsid w:val="009548A4"/>
    <w:rsid w:val="00954A4A"/>
    <w:rsid w:val="00955186"/>
    <w:rsid w:val="00956442"/>
    <w:rsid w:val="009574FE"/>
    <w:rsid w:val="0096086C"/>
    <w:rsid w:val="00961097"/>
    <w:rsid w:val="009611D7"/>
    <w:rsid w:val="009615C3"/>
    <w:rsid w:val="00961932"/>
    <w:rsid w:val="009622C5"/>
    <w:rsid w:val="00963054"/>
    <w:rsid w:val="00963AB7"/>
    <w:rsid w:val="00963AC7"/>
    <w:rsid w:val="00963B96"/>
    <w:rsid w:val="00963BC9"/>
    <w:rsid w:val="00963FE6"/>
    <w:rsid w:val="009644B0"/>
    <w:rsid w:val="00964873"/>
    <w:rsid w:val="00964E90"/>
    <w:rsid w:val="00965B42"/>
    <w:rsid w:val="00966132"/>
    <w:rsid w:val="009666BB"/>
    <w:rsid w:val="00966B19"/>
    <w:rsid w:val="00966EA1"/>
    <w:rsid w:val="00967337"/>
    <w:rsid w:val="00967407"/>
    <w:rsid w:val="00967511"/>
    <w:rsid w:val="0096779F"/>
    <w:rsid w:val="00970D02"/>
    <w:rsid w:val="00970E5D"/>
    <w:rsid w:val="00972081"/>
    <w:rsid w:val="0097211B"/>
    <w:rsid w:val="009729E0"/>
    <w:rsid w:val="00972BB4"/>
    <w:rsid w:val="00972C17"/>
    <w:rsid w:val="009733AE"/>
    <w:rsid w:val="00974B0E"/>
    <w:rsid w:val="0097535A"/>
    <w:rsid w:val="009755C9"/>
    <w:rsid w:val="009756FA"/>
    <w:rsid w:val="00976156"/>
    <w:rsid w:val="009761C5"/>
    <w:rsid w:val="0097664E"/>
    <w:rsid w:val="00976B7C"/>
    <w:rsid w:val="00977504"/>
    <w:rsid w:val="00977DD6"/>
    <w:rsid w:val="00980543"/>
    <w:rsid w:val="00980F37"/>
    <w:rsid w:val="00982444"/>
    <w:rsid w:val="00982BE1"/>
    <w:rsid w:val="009832B9"/>
    <w:rsid w:val="00983660"/>
    <w:rsid w:val="00984F4D"/>
    <w:rsid w:val="00985E5C"/>
    <w:rsid w:val="009864C6"/>
    <w:rsid w:val="00986556"/>
    <w:rsid w:val="009866DD"/>
    <w:rsid w:val="009869B1"/>
    <w:rsid w:val="00986B3A"/>
    <w:rsid w:val="0098700B"/>
    <w:rsid w:val="00987B6F"/>
    <w:rsid w:val="00987F76"/>
    <w:rsid w:val="0099000A"/>
    <w:rsid w:val="00990636"/>
    <w:rsid w:val="00990E76"/>
    <w:rsid w:val="0099118D"/>
    <w:rsid w:val="0099127B"/>
    <w:rsid w:val="00991782"/>
    <w:rsid w:val="009919B0"/>
    <w:rsid w:val="009924D3"/>
    <w:rsid w:val="00993624"/>
    <w:rsid w:val="00993633"/>
    <w:rsid w:val="0099490B"/>
    <w:rsid w:val="00994F61"/>
    <w:rsid w:val="0099505E"/>
    <w:rsid w:val="009951C6"/>
    <w:rsid w:val="00995597"/>
    <w:rsid w:val="00995679"/>
    <w:rsid w:val="0099614E"/>
    <w:rsid w:val="00996368"/>
    <w:rsid w:val="00996709"/>
    <w:rsid w:val="00996EE9"/>
    <w:rsid w:val="00997EF2"/>
    <w:rsid w:val="009A00CC"/>
    <w:rsid w:val="009A0697"/>
    <w:rsid w:val="009A071F"/>
    <w:rsid w:val="009A0D55"/>
    <w:rsid w:val="009A0F11"/>
    <w:rsid w:val="009A1671"/>
    <w:rsid w:val="009A18B8"/>
    <w:rsid w:val="009A2185"/>
    <w:rsid w:val="009A24F5"/>
    <w:rsid w:val="009A2962"/>
    <w:rsid w:val="009A3839"/>
    <w:rsid w:val="009A45B8"/>
    <w:rsid w:val="009A4BCC"/>
    <w:rsid w:val="009A5387"/>
    <w:rsid w:val="009A548C"/>
    <w:rsid w:val="009A5895"/>
    <w:rsid w:val="009A65E8"/>
    <w:rsid w:val="009A6947"/>
    <w:rsid w:val="009A6B73"/>
    <w:rsid w:val="009A72CE"/>
    <w:rsid w:val="009A7644"/>
    <w:rsid w:val="009B0062"/>
    <w:rsid w:val="009B014A"/>
    <w:rsid w:val="009B2AEB"/>
    <w:rsid w:val="009B2E12"/>
    <w:rsid w:val="009B3186"/>
    <w:rsid w:val="009B367D"/>
    <w:rsid w:val="009B499C"/>
    <w:rsid w:val="009B4F58"/>
    <w:rsid w:val="009B4F86"/>
    <w:rsid w:val="009B5939"/>
    <w:rsid w:val="009B5F43"/>
    <w:rsid w:val="009B6BEE"/>
    <w:rsid w:val="009B7234"/>
    <w:rsid w:val="009B7760"/>
    <w:rsid w:val="009C0497"/>
    <w:rsid w:val="009C04FB"/>
    <w:rsid w:val="009C0B09"/>
    <w:rsid w:val="009C1941"/>
    <w:rsid w:val="009C1BE8"/>
    <w:rsid w:val="009C1C0E"/>
    <w:rsid w:val="009C1E10"/>
    <w:rsid w:val="009C317B"/>
    <w:rsid w:val="009C3747"/>
    <w:rsid w:val="009C3DB8"/>
    <w:rsid w:val="009C3EBB"/>
    <w:rsid w:val="009C4104"/>
    <w:rsid w:val="009C47D7"/>
    <w:rsid w:val="009C5960"/>
    <w:rsid w:val="009C656E"/>
    <w:rsid w:val="009C6EEC"/>
    <w:rsid w:val="009C6EF4"/>
    <w:rsid w:val="009C7072"/>
    <w:rsid w:val="009C730E"/>
    <w:rsid w:val="009C7B8A"/>
    <w:rsid w:val="009D0212"/>
    <w:rsid w:val="009D073D"/>
    <w:rsid w:val="009D08EF"/>
    <w:rsid w:val="009D0D2A"/>
    <w:rsid w:val="009D0E1B"/>
    <w:rsid w:val="009D19D5"/>
    <w:rsid w:val="009D1D42"/>
    <w:rsid w:val="009D2302"/>
    <w:rsid w:val="009D27EB"/>
    <w:rsid w:val="009D2C7C"/>
    <w:rsid w:val="009D47F4"/>
    <w:rsid w:val="009D586E"/>
    <w:rsid w:val="009D6192"/>
    <w:rsid w:val="009D744F"/>
    <w:rsid w:val="009D763C"/>
    <w:rsid w:val="009D7B26"/>
    <w:rsid w:val="009E0038"/>
    <w:rsid w:val="009E1B09"/>
    <w:rsid w:val="009E1B18"/>
    <w:rsid w:val="009E1C41"/>
    <w:rsid w:val="009E1F10"/>
    <w:rsid w:val="009E2157"/>
    <w:rsid w:val="009E2775"/>
    <w:rsid w:val="009E2C46"/>
    <w:rsid w:val="009E2EDD"/>
    <w:rsid w:val="009E344D"/>
    <w:rsid w:val="009E37B5"/>
    <w:rsid w:val="009E3BAD"/>
    <w:rsid w:val="009E4229"/>
    <w:rsid w:val="009E45F4"/>
    <w:rsid w:val="009E4CD5"/>
    <w:rsid w:val="009E4F9B"/>
    <w:rsid w:val="009E58E3"/>
    <w:rsid w:val="009E6414"/>
    <w:rsid w:val="009E6D66"/>
    <w:rsid w:val="009E6F5C"/>
    <w:rsid w:val="009E7472"/>
    <w:rsid w:val="009E77AF"/>
    <w:rsid w:val="009E7B91"/>
    <w:rsid w:val="009F0DA6"/>
    <w:rsid w:val="009F0E90"/>
    <w:rsid w:val="009F0EC2"/>
    <w:rsid w:val="009F13FE"/>
    <w:rsid w:val="009F1EA9"/>
    <w:rsid w:val="009F1FED"/>
    <w:rsid w:val="009F3595"/>
    <w:rsid w:val="009F4AF8"/>
    <w:rsid w:val="009F5451"/>
    <w:rsid w:val="009F5D6B"/>
    <w:rsid w:val="009F6279"/>
    <w:rsid w:val="009F675F"/>
    <w:rsid w:val="009F72A5"/>
    <w:rsid w:val="009F75CB"/>
    <w:rsid w:val="00A002BA"/>
    <w:rsid w:val="00A00541"/>
    <w:rsid w:val="00A01367"/>
    <w:rsid w:val="00A01EBD"/>
    <w:rsid w:val="00A02096"/>
    <w:rsid w:val="00A0237C"/>
    <w:rsid w:val="00A0250B"/>
    <w:rsid w:val="00A02EF3"/>
    <w:rsid w:val="00A03BF9"/>
    <w:rsid w:val="00A0475E"/>
    <w:rsid w:val="00A048B7"/>
    <w:rsid w:val="00A04D6B"/>
    <w:rsid w:val="00A0501E"/>
    <w:rsid w:val="00A0596A"/>
    <w:rsid w:val="00A06187"/>
    <w:rsid w:val="00A063C2"/>
    <w:rsid w:val="00A06748"/>
    <w:rsid w:val="00A068A0"/>
    <w:rsid w:val="00A0785A"/>
    <w:rsid w:val="00A07CC4"/>
    <w:rsid w:val="00A07EFA"/>
    <w:rsid w:val="00A07FFB"/>
    <w:rsid w:val="00A103A7"/>
    <w:rsid w:val="00A10887"/>
    <w:rsid w:val="00A10C37"/>
    <w:rsid w:val="00A12301"/>
    <w:rsid w:val="00A1267D"/>
    <w:rsid w:val="00A13D67"/>
    <w:rsid w:val="00A1424C"/>
    <w:rsid w:val="00A142D6"/>
    <w:rsid w:val="00A161C3"/>
    <w:rsid w:val="00A17898"/>
    <w:rsid w:val="00A17D69"/>
    <w:rsid w:val="00A20093"/>
    <w:rsid w:val="00A20B1F"/>
    <w:rsid w:val="00A20DAD"/>
    <w:rsid w:val="00A22743"/>
    <w:rsid w:val="00A22BAD"/>
    <w:rsid w:val="00A24457"/>
    <w:rsid w:val="00A24A27"/>
    <w:rsid w:val="00A25348"/>
    <w:rsid w:val="00A25571"/>
    <w:rsid w:val="00A2587A"/>
    <w:rsid w:val="00A2594A"/>
    <w:rsid w:val="00A25C96"/>
    <w:rsid w:val="00A26672"/>
    <w:rsid w:val="00A26F80"/>
    <w:rsid w:val="00A27105"/>
    <w:rsid w:val="00A2732D"/>
    <w:rsid w:val="00A30173"/>
    <w:rsid w:val="00A30296"/>
    <w:rsid w:val="00A30AF3"/>
    <w:rsid w:val="00A32195"/>
    <w:rsid w:val="00A3398E"/>
    <w:rsid w:val="00A349D9"/>
    <w:rsid w:val="00A34AD3"/>
    <w:rsid w:val="00A360BA"/>
    <w:rsid w:val="00A364EB"/>
    <w:rsid w:val="00A37285"/>
    <w:rsid w:val="00A3760B"/>
    <w:rsid w:val="00A37BAA"/>
    <w:rsid w:val="00A40B3C"/>
    <w:rsid w:val="00A41C03"/>
    <w:rsid w:val="00A42333"/>
    <w:rsid w:val="00A424BA"/>
    <w:rsid w:val="00A42B2E"/>
    <w:rsid w:val="00A42B3D"/>
    <w:rsid w:val="00A43EE1"/>
    <w:rsid w:val="00A44760"/>
    <w:rsid w:val="00A44ACB"/>
    <w:rsid w:val="00A44BDB"/>
    <w:rsid w:val="00A44CBC"/>
    <w:rsid w:val="00A4578D"/>
    <w:rsid w:val="00A46760"/>
    <w:rsid w:val="00A471E5"/>
    <w:rsid w:val="00A47271"/>
    <w:rsid w:val="00A47302"/>
    <w:rsid w:val="00A47728"/>
    <w:rsid w:val="00A508A4"/>
    <w:rsid w:val="00A513CB"/>
    <w:rsid w:val="00A515D9"/>
    <w:rsid w:val="00A518BE"/>
    <w:rsid w:val="00A51A5F"/>
    <w:rsid w:val="00A51A89"/>
    <w:rsid w:val="00A5245A"/>
    <w:rsid w:val="00A52995"/>
    <w:rsid w:val="00A52BE0"/>
    <w:rsid w:val="00A531D2"/>
    <w:rsid w:val="00A53288"/>
    <w:rsid w:val="00A534E7"/>
    <w:rsid w:val="00A53764"/>
    <w:rsid w:val="00A539FD"/>
    <w:rsid w:val="00A545AD"/>
    <w:rsid w:val="00A54624"/>
    <w:rsid w:val="00A5470E"/>
    <w:rsid w:val="00A54AFA"/>
    <w:rsid w:val="00A5523D"/>
    <w:rsid w:val="00A55F0C"/>
    <w:rsid w:val="00A567D1"/>
    <w:rsid w:val="00A572A1"/>
    <w:rsid w:val="00A57436"/>
    <w:rsid w:val="00A57961"/>
    <w:rsid w:val="00A60465"/>
    <w:rsid w:val="00A61834"/>
    <w:rsid w:val="00A61DB5"/>
    <w:rsid w:val="00A61F42"/>
    <w:rsid w:val="00A621E5"/>
    <w:rsid w:val="00A62975"/>
    <w:rsid w:val="00A63755"/>
    <w:rsid w:val="00A639AD"/>
    <w:rsid w:val="00A65135"/>
    <w:rsid w:val="00A65E23"/>
    <w:rsid w:val="00A6691D"/>
    <w:rsid w:val="00A67072"/>
    <w:rsid w:val="00A673A0"/>
    <w:rsid w:val="00A6744F"/>
    <w:rsid w:val="00A675E0"/>
    <w:rsid w:val="00A72232"/>
    <w:rsid w:val="00A73B50"/>
    <w:rsid w:val="00A73D37"/>
    <w:rsid w:val="00A73FA6"/>
    <w:rsid w:val="00A74078"/>
    <w:rsid w:val="00A7532F"/>
    <w:rsid w:val="00A75ACB"/>
    <w:rsid w:val="00A76CC2"/>
    <w:rsid w:val="00A76E5D"/>
    <w:rsid w:val="00A809ED"/>
    <w:rsid w:val="00A81AF3"/>
    <w:rsid w:val="00A82E88"/>
    <w:rsid w:val="00A82F82"/>
    <w:rsid w:val="00A83607"/>
    <w:rsid w:val="00A83623"/>
    <w:rsid w:val="00A83B48"/>
    <w:rsid w:val="00A83E26"/>
    <w:rsid w:val="00A844F5"/>
    <w:rsid w:val="00A84CC4"/>
    <w:rsid w:val="00A863C8"/>
    <w:rsid w:val="00A86CB6"/>
    <w:rsid w:val="00A86E49"/>
    <w:rsid w:val="00A873D4"/>
    <w:rsid w:val="00A87702"/>
    <w:rsid w:val="00A8778F"/>
    <w:rsid w:val="00A91900"/>
    <w:rsid w:val="00A91B88"/>
    <w:rsid w:val="00A9229B"/>
    <w:rsid w:val="00A926F1"/>
    <w:rsid w:val="00A92AB8"/>
    <w:rsid w:val="00A92DE0"/>
    <w:rsid w:val="00A9326A"/>
    <w:rsid w:val="00A93FAC"/>
    <w:rsid w:val="00A9432D"/>
    <w:rsid w:val="00A94C07"/>
    <w:rsid w:val="00A94E5F"/>
    <w:rsid w:val="00A95864"/>
    <w:rsid w:val="00A95EA6"/>
    <w:rsid w:val="00A965B7"/>
    <w:rsid w:val="00A973F5"/>
    <w:rsid w:val="00A97E4A"/>
    <w:rsid w:val="00AA0054"/>
    <w:rsid w:val="00AA16B2"/>
    <w:rsid w:val="00AA1C68"/>
    <w:rsid w:val="00AA2952"/>
    <w:rsid w:val="00AA31C3"/>
    <w:rsid w:val="00AA35BF"/>
    <w:rsid w:val="00AA37B5"/>
    <w:rsid w:val="00AA3B07"/>
    <w:rsid w:val="00AA3B96"/>
    <w:rsid w:val="00AA40BC"/>
    <w:rsid w:val="00AA5145"/>
    <w:rsid w:val="00AA5866"/>
    <w:rsid w:val="00AA5CD8"/>
    <w:rsid w:val="00AA66AA"/>
    <w:rsid w:val="00AA6873"/>
    <w:rsid w:val="00AA695C"/>
    <w:rsid w:val="00AA6B64"/>
    <w:rsid w:val="00AA732C"/>
    <w:rsid w:val="00AA73A3"/>
    <w:rsid w:val="00AA76F9"/>
    <w:rsid w:val="00AB078B"/>
    <w:rsid w:val="00AB135F"/>
    <w:rsid w:val="00AB22E1"/>
    <w:rsid w:val="00AB2962"/>
    <w:rsid w:val="00AB2A86"/>
    <w:rsid w:val="00AB2CB7"/>
    <w:rsid w:val="00AB3B4E"/>
    <w:rsid w:val="00AB3DED"/>
    <w:rsid w:val="00AB3ED4"/>
    <w:rsid w:val="00AB4692"/>
    <w:rsid w:val="00AB46B0"/>
    <w:rsid w:val="00AB4E49"/>
    <w:rsid w:val="00AB57D4"/>
    <w:rsid w:val="00AB611C"/>
    <w:rsid w:val="00AB6C37"/>
    <w:rsid w:val="00AB6F4F"/>
    <w:rsid w:val="00AB7962"/>
    <w:rsid w:val="00AC0347"/>
    <w:rsid w:val="00AC0FE4"/>
    <w:rsid w:val="00AC1E33"/>
    <w:rsid w:val="00AC248F"/>
    <w:rsid w:val="00AC263C"/>
    <w:rsid w:val="00AC2F29"/>
    <w:rsid w:val="00AC33AE"/>
    <w:rsid w:val="00AC35F8"/>
    <w:rsid w:val="00AC36F3"/>
    <w:rsid w:val="00AC3761"/>
    <w:rsid w:val="00AC3B01"/>
    <w:rsid w:val="00AC3F87"/>
    <w:rsid w:val="00AC40C5"/>
    <w:rsid w:val="00AC46C5"/>
    <w:rsid w:val="00AC4746"/>
    <w:rsid w:val="00AC4C36"/>
    <w:rsid w:val="00AC5032"/>
    <w:rsid w:val="00AC7E5C"/>
    <w:rsid w:val="00AC7F0E"/>
    <w:rsid w:val="00AD0444"/>
    <w:rsid w:val="00AD0914"/>
    <w:rsid w:val="00AD0EFD"/>
    <w:rsid w:val="00AD12E3"/>
    <w:rsid w:val="00AD1A67"/>
    <w:rsid w:val="00AD1C1B"/>
    <w:rsid w:val="00AD1EE1"/>
    <w:rsid w:val="00AD1FED"/>
    <w:rsid w:val="00AD309C"/>
    <w:rsid w:val="00AD3733"/>
    <w:rsid w:val="00AD38E8"/>
    <w:rsid w:val="00AD442D"/>
    <w:rsid w:val="00AD482A"/>
    <w:rsid w:val="00AD48F7"/>
    <w:rsid w:val="00AD4A4D"/>
    <w:rsid w:val="00AD5A75"/>
    <w:rsid w:val="00AD5D91"/>
    <w:rsid w:val="00AD6D29"/>
    <w:rsid w:val="00AD7A12"/>
    <w:rsid w:val="00AD7D83"/>
    <w:rsid w:val="00AE0F70"/>
    <w:rsid w:val="00AE1E29"/>
    <w:rsid w:val="00AE38D9"/>
    <w:rsid w:val="00AE4343"/>
    <w:rsid w:val="00AE45EA"/>
    <w:rsid w:val="00AE53BF"/>
    <w:rsid w:val="00AE5AB6"/>
    <w:rsid w:val="00AE6172"/>
    <w:rsid w:val="00AE631E"/>
    <w:rsid w:val="00AE6BA1"/>
    <w:rsid w:val="00AE70D0"/>
    <w:rsid w:val="00AE7570"/>
    <w:rsid w:val="00AE79ED"/>
    <w:rsid w:val="00AE7ED9"/>
    <w:rsid w:val="00AF045F"/>
    <w:rsid w:val="00AF0C2F"/>
    <w:rsid w:val="00AF1161"/>
    <w:rsid w:val="00AF18DD"/>
    <w:rsid w:val="00AF2423"/>
    <w:rsid w:val="00AF279D"/>
    <w:rsid w:val="00AF2E9B"/>
    <w:rsid w:val="00AF3700"/>
    <w:rsid w:val="00AF40FC"/>
    <w:rsid w:val="00AF426D"/>
    <w:rsid w:val="00AF45F1"/>
    <w:rsid w:val="00AF4BC2"/>
    <w:rsid w:val="00AF63C5"/>
    <w:rsid w:val="00AF6AB3"/>
    <w:rsid w:val="00AF6E4D"/>
    <w:rsid w:val="00AF6ED2"/>
    <w:rsid w:val="00AF707D"/>
    <w:rsid w:val="00AF7282"/>
    <w:rsid w:val="00AF7311"/>
    <w:rsid w:val="00AF787C"/>
    <w:rsid w:val="00AF79D0"/>
    <w:rsid w:val="00B000FC"/>
    <w:rsid w:val="00B00A75"/>
    <w:rsid w:val="00B0131B"/>
    <w:rsid w:val="00B0161C"/>
    <w:rsid w:val="00B019CA"/>
    <w:rsid w:val="00B01AF8"/>
    <w:rsid w:val="00B026EA"/>
    <w:rsid w:val="00B02B6A"/>
    <w:rsid w:val="00B039AF"/>
    <w:rsid w:val="00B03E5E"/>
    <w:rsid w:val="00B03F48"/>
    <w:rsid w:val="00B044AA"/>
    <w:rsid w:val="00B04A7C"/>
    <w:rsid w:val="00B04FF4"/>
    <w:rsid w:val="00B0531F"/>
    <w:rsid w:val="00B058C2"/>
    <w:rsid w:val="00B05AAB"/>
    <w:rsid w:val="00B0626D"/>
    <w:rsid w:val="00B062AB"/>
    <w:rsid w:val="00B07C76"/>
    <w:rsid w:val="00B10149"/>
    <w:rsid w:val="00B101EC"/>
    <w:rsid w:val="00B10B8A"/>
    <w:rsid w:val="00B10FF9"/>
    <w:rsid w:val="00B11AEF"/>
    <w:rsid w:val="00B121F3"/>
    <w:rsid w:val="00B122B9"/>
    <w:rsid w:val="00B123E4"/>
    <w:rsid w:val="00B12544"/>
    <w:rsid w:val="00B12767"/>
    <w:rsid w:val="00B12F6B"/>
    <w:rsid w:val="00B1346D"/>
    <w:rsid w:val="00B13918"/>
    <w:rsid w:val="00B13EB0"/>
    <w:rsid w:val="00B14533"/>
    <w:rsid w:val="00B1525A"/>
    <w:rsid w:val="00B165E7"/>
    <w:rsid w:val="00B168A7"/>
    <w:rsid w:val="00B16AD8"/>
    <w:rsid w:val="00B16B2D"/>
    <w:rsid w:val="00B171E4"/>
    <w:rsid w:val="00B2047C"/>
    <w:rsid w:val="00B20E49"/>
    <w:rsid w:val="00B21950"/>
    <w:rsid w:val="00B21B58"/>
    <w:rsid w:val="00B22830"/>
    <w:rsid w:val="00B22966"/>
    <w:rsid w:val="00B22BAC"/>
    <w:rsid w:val="00B233A4"/>
    <w:rsid w:val="00B23A0F"/>
    <w:rsid w:val="00B23A5B"/>
    <w:rsid w:val="00B23E35"/>
    <w:rsid w:val="00B25538"/>
    <w:rsid w:val="00B270D4"/>
    <w:rsid w:val="00B27501"/>
    <w:rsid w:val="00B27534"/>
    <w:rsid w:val="00B3026B"/>
    <w:rsid w:val="00B30A28"/>
    <w:rsid w:val="00B3254B"/>
    <w:rsid w:val="00B32B98"/>
    <w:rsid w:val="00B32C83"/>
    <w:rsid w:val="00B32D57"/>
    <w:rsid w:val="00B33394"/>
    <w:rsid w:val="00B33900"/>
    <w:rsid w:val="00B34299"/>
    <w:rsid w:val="00B34CF4"/>
    <w:rsid w:val="00B34FC2"/>
    <w:rsid w:val="00B35DAD"/>
    <w:rsid w:val="00B367DE"/>
    <w:rsid w:val="00B36E56"/>
    <w:rsid w:val="00B372F0"/>
    <w:rsid w:val="00B37A3E"/>
    <w:rsid w:val="00B40687"/>
    <w:rsid w:val="00B409C9"/>
    <w:rsid w:val="00B40D7A"/>
    <w:rsid w:val="00B4225D"/>
    <w:rsid w:val="00B42C54"/>
    <w:rsid w:val="00B42F15"/>
    <w:rsid w:val="00B434B0"/>
    <w:rsid w:val="00B43820"/>
    <w:rsid w:val="00B43C14"/>
    <w:rsid w:val="00B4402A"/>
    <w:rsid w:val="00B44368"/>
    <w:rsid w:val="00B443D1"/>
    <w:rsid w:val="00B446B9"/>
    <w:rsid w:val="00B44EF4"/>
    <w:rsid w:val="00B45CC5"/>
    <w:rsid w:val="00B4756F"/>
    <w:rsid w:val="00B476CD"/>
    <w:rsid w:val="00B505B7"/>
    <w:rsid w:val="00B5093A"/>
    <w:rsid w:val="00B516A2"/>
    <w:rsid w:val="00B51DA7"/>
    <w:rsid w:val="00B51FE4"/>
    <w:rsid w:val="00B5259D"/>
    <w:rsid w:val="00B5263D"/>
    <w:rsid w:val="00B52BBF"/>
    <w:rsid w:val="00B52D8B"/>
    <w:rsid w:val="00B53096"/>
    <w:rsid w:val="00B53514"/>
    <w:rsid w:val="00B5375B"/>
    <w:rsid w:val="00B53F48"/>
    <w:rsid w:val="00B54092"/>
    <w:rsid w:val="00B54396"/>
    <w:rsid w:val="00B546C4"/>
    <w:rsid w:val="00B55942"/>
    <w:rsid w:val="00B55F9B"/>
    <w:rsid w:val="00B56EBF"/>
    <w:rsid w:val="00B574A4"/>
    <w:rsid w:val="00B57A96"/>
    <w:rsid w:val="00B602CD"/>
    <w:rsid w:val="00B60340"/>
    <w:rsid w:val="00B60416"/>
    <w:rsid w:val="00B60EC4"/>
    <w:rsid w:val="00B6117A"/>
    <w:rsid w:val="00B617D6"/>
    <w:rsid w:val="00B624CD"/>
    <w:rsid w:val="00B62A87"/>
    <w:rsid w:val="00B62CC8"/>
    <w:rsid w:val="00B633BA"/>
    <w:rsid w:val="00B63E17"/>
    <w:rsid w:val="00B64019"/>
    <w:rsid w:val="00B6476C"/>
    <w:rsid w:val="00B65373"/>
    <w:rsid w:val="00B66DA1"/>
    <w:rsid w:val="00B6735C"/>
    <w:rsid w:val="00B677A6"/>
    <w:rsid w:val="00B6790C"/>
    <w:rsid w:val="00B67A53"/>
    <w:rsid w:val="00B70560"/>
    <w:rsid w:val="00B708FF"/>
    <w:rsid w:val="00B712C2"/>
    <w:rsid w:val="00B72ACC"/>
    <w:rsid w:val="00B73261"/>
    <w:rsid w:val="00B732B1"/>
    <w:rsid w:val="00B736C2"/>
    <w:rsid w:val="00B737B0"/>
    <w:rsid w:val="00B73908"/>
    <w:rsid w:val="00B7398D"/>
    <w:rsid w:val="00B73FAC"/>
    <w:rsid w:val="00B74096"/>
    <w:rsid w:val="00B7415D"/>
    <w:rsid w:val="00B74BD1"/>
    <w:rsid w:val="00B74C08"/>
    <w:rsid w:val="00B74C9A"/>
    <w:rsid w:val="00B750BC"/>
    <w:rsid w:val="00B757B8"/>
    <w:rsid w:val="00B75A84"/>
    <w:rsid w:val="00B77B1F"/>
    <w:rsid w:val="00B77CD3"/>
    <w:rsid w:val="00B77EDA"/>
    <w:rsid w:val="00B80DC0"/>
    <w:rsid w:val="00B81CB5"/>
    <w:rsid w:val="00B81DEF"/>
    <w:rsid w:val="00B81F40"/>
    <w:rsid w:val="00B8255B"/>
    <w:rsid w:val="00B82F1B"/>
    <w:rsid w:val="00B83916"/>
    <w:rsid w:val="00B83DFF"/>
    <w:rsid w:val="00B8503A"/>
    <w:rsid w:val="00B8693C"/>
    <w:rsid w:val="00B90BA8"/>
    <w:rsid w:val="00B90C54"/>
    <w:rsid w:val="00B90E9B"/>
    <w:rsid w:val="00B919A9"/>
    <w:rsid w:val="00B91A79"/>
    <w:rsid w:val="00B91AA1"/>
    <w:rsid w:val="00B9286F"/>
    <w:rsid w:val="00B94130"/>
    <w:rsid w:val="00B945BF"/>
    <w:rsid w:val="00B94DF0"/>
    <w:rsid w:val="00B94F39"/>
    <w:rsid w:val="00B94FB4"/>
    <w:rsid w:val="00B9558A"/>
    <w:rsid w:val="00B95E78"/>
    <w:rsid w:val="00B9624E"/>
    <w:rsid w:val="00B96C7D"/>
    <w:rsid w:val="00BA1AEE"/>
    <w:rsid w:val="00BA1BDD"/>
    <w:rsid w:val="00BA1F3F"/>
    <w:rsid w:val="00BA3271"/>
    <w:rsid w:val="00BA33D5"/>
    <w:rsid w:val="00BA40D9"/>
    <w:rsid w:val="00BA4A2B"/>
    <w:rsid w:val="00BA528E"/>
    <w:rsid w:val="00BA5307"/>
    <w:rsid w:val="00BA662C"/>
    <w:rsid w:val="00BA67CE"/>
    <w:rsid w:val="00BA68D3"/>
    <w:rsid w:val="00BA6A02"/>
    <w:rsid w:val="00BA7378"/>
    <w:rsid w:val="00BA7494"/>
    <w:rsid w:val="00BA777D"/>
    <w:rsid w:val="00BB0D26"/>
    <w:rsid w:val="00BB1121"/>
    <w:rsid w:val="00BB13B1"/>
    <w:rsid w:val="00BB17E0"/>
    <w:rsid w:val="00BB18B3"/>
    <w:rsid w:val="00BB1B45"/>
    <w:rsid w:val="00BB3A14"/>
    <w:rsid w:val="00BB3BC2"/>
    <w:rsid w:val="00BB4538"/>
    <w:rsid w:val="00BB53A0"/>
    <w:rsid w:val="00BB7A7C"/>
    <w:rsid w:val="00BC009A"/>
    <w:rsid w:val="00BC017E"/>
    <w:rsid w:val="00BC0182"/>
    <w:rsid w:val="00BC0AAB"/>
    <w:rsid w:val="00BC0B94"/>
    <w:rsid w:val="00BC128B"/>
    <w:rsid w:val="00BC19DC"/>
    <w:rsid w:val="00BC2636"/>
    <w:rsid w:val="00BC365E"/>
    <w:rsid w:val="00BC50B6"/>
    <w:rsid w:val="00BC5C02"/>
    <w:rsid w:val="00BC5C29"/>
    <w:rsid w:val="00BC653F"/>
    <w:rsid w:val="00BC71B1"/>
    <w:rsid w:val="00BC72F1"/>
    <w:rsid w:val="00BC7964"/>
    <w:rsid w:val="00BC7C8F"/>
    <w:rsid w:val="00BD0135"/>
    <w:rsid w:val="00BD02FF"/>
    <w:rsid w:val="00BD0B27"/>
    <w:rsid w:val="00BD118C"/>
    <w:rsid w:val="00BD27D5"/>
    <w:rsid w:val="00BD38BD"/>
    <w:rsid w:val="00BD3AF4"/>
    <w:rsid w:val="00BD464F"/>
    <w:rsid w:val="00BD4706"/>
    <w:rsid w:val="00BD482A"/>
    <w:rsid w:val="00BD4C95"/>
    <w:rsid w:val="00BD6010"/>
    <w:rsid w:val="00BD601C"/>
    <w:rsid w:val="00BD787A"/>
    <w:rsid w:val="00BE001F"/>
    <w:rsid w:val="00BE05AF"/>
    <w:rsid w:val="00BE174A"/>
    <w:rsid w:val="00BE194F"/>
    <w:rsid w:val="00BE1DA9"/>
    <w:rsid w:val="00BE2791"/>
    <w:rsid w:val="00BE2BF8"/>
    <w:rsid w:val="00BE2F53"/>
    <w:rsid w:val="00BE31AB"/>
    <w:rsid w:val="00BE3373"/>
    <w:rsid w:val="00BE3B30"/>
    <w:rsid w:val="00BE4221"/>
    <w:rsid w:val="00BE56F8"/>
    <w:rsid w:val="00BE5A13"/>
    <w:rsid w:val="00BE5B8D"/>
    <w:rsid w:val="00BE5D6A"/>
    <w:rsid w:val="00BE66BC"/>
    <w:rsid w:val="00BE6A13"/>
    <w:rsid w:val="00BE70A4"/>
    <w:rsid w:val="00BF00F3"/>
    <w:rsid w:val="00BF028A"/>
    <w:rsid w:val="00BF06F1"/>
    <w:rsid w:val="00BF094D"/>
    <w:rsid w:val="00BF17B9"/>
    <w:rsid w:val="00BF1B54"/>
    <w:rsid w:val="00BF1C93"/>
    <w:rsid w:val="00BF236C"/>
    <w:rsid w:val="00BF2CEA"/>
    <w:rsid w:val="00BF31A6"/>
    <w:rsid w:val="00BF39F0"/>
    <w:rsid w:val="00BF4618"/>
    <w:rsid w:val="00BF4B71"/>
    <w:rsid w:val="00BF5525"/>
    <w:rsid w:val="00BF6078"/>
    <w:rsid w:val="00BF6169"/>
    <w:rsid w:val="00BF64F4"/>
    <w:rsid w:val="00BF6671"/>
    <w:rsid w:val="00BF6D0B"/>
    <w:rsid w:val="00BF73B0"/>
    <w:rsid w:val="00BF771F"/>
    <w:rsid w:val="00BF77A6"/>
    <w:rsid w:val="00C002D9"/>
    <w:rsid w:val="00C003DE"/>
    <w:rsid w:val="00C010B6"/>
    <w:rsid w:val="00C0180A"/>
    <w:rsid w:val="00C01CD5"/>
    <w:rsid w:val="00C0348B"/>
    <w:rsid w:val="00C03A93"/>
    <w:rsid w:val="00C040C6"/>
    <w:rsid w:val="00C04552"/>
    <w:rsid w:val="00C060BC"/>
    <w:rsid w:val="00C06425"/>
    <w:rsid w:val="00C066BC"/>
    <w:rsid w:val="00C0695D"/>
    <w:rsid w:val="00C0695E"/>
    <w:rsid w:val="00C06A2E"/>
    <w:rsid w:val="00C06F68"/>
    <w:rsid w:val="00C07C21"/>
    <w:rsid w:val="00C07E78"/>
    <w:rsid w:val="00C10A3E"/>
    <w:rsid w:val="00C10E46"/>
    <w:rsid w:val="00C10F80"/>
    <w:rsid w:val="00C11C5B"/>
    <w:rsid w:val="00C12837"/>
    <w:rsid w:val="00C12BDE"/>
    <w:rsid w:val="00C14243"/>
    <w:rsid w:val="00C1471C"/>
    <w:rsid w:val="00C1481F"/>
    <w:rsid w:val="00C1488B"/>
    <w:rsid w:val="00C148D5"/>
    <w:rsid w:val="00C1490F"/>
    <w:rsid w:val="00C14F84"/>
    <w:rsid w:val="00C1569C"/>
    <w:rsid w:val="00C15846"/>
    <w:rsid w:val="00C15B9A"/>
    <w:rsid w:val="00C15D9F"/>
    <w:rsid w:val="00C165A1"/>
    <w:rsid w:val="00C1668F"/>
    <w:rsid w:val="00C17078"/>
    <w:rsid w:val="00C1742D"/>
    <w:rsid w:val="00C17F0F"/>
    <w:rsid w:val="00C2011F"/>
    <w:rsid w:val="00C207E9"/>
    <w:rsid w:val="00C20B50"/>
    <w:rsid w:val="00C20C11"/>
    <w:rsid w:val="00C20F4E"/>
    <w:rsid w:val="00C21422"/>
    <w:rsid w:val="00C22727"/>
    <w:rsid w:val="00C22A38"/>
    <w:rsid w:val="00C23C8B"/>
    <w:rsid w:val="00C23CF1"/>
    <w:rsid w:val="00C23EBC"/>
    <w:rsid w:val="00C243D2"/>
    <w:rsid w:val="00C24A11"/>
    <w:rsid w:val="00C24D2E"/>
    <w:rsid w:val="00C25272"/>
    <w:rsid w:val="00C2595D"/>
    <w:rsid w:val="00C25FEA"/>
    <w:rsid w:val="00C262B9"/>
    <w:rsid w:val="00C264E9"/>
    <w:rsid w:val="00C266F5"/>
    <w:rsid w:val="00C26A17"/>
    <w:rsid w:val="00C26E08"/>
    <w:rsid w:val="00C27334"/>
    <w:rsid w:val="00C27393"/>
    <w:rsid w:val="00C30D55"/>
    <w:rsid w:val="00C30EB9"/>
    <w:rsid w:val="00C3136D"/>
    <w:rsid w:val="00C315D5"/>
    <w:rsid w:val="00C31A0C"/>
    <w:rsid w:val="00C31D8C"/>
    <w:rsid w:val="00C3271C"/>
    <w:rsid w:val="00C32D87"/>
    <w:rsid w:val="00C330D6"/>
    <w:rsid w:val="00C339ED"/>
    <w:rsid w:val="00C34D0E"/>
    <w:rsid w:val="00C35660"/>
    <w:rsid w:val="00C35B77"/>
    <w:rsid w:val="00C368A0"/>
    <w:rsid w:val="00C36969"/>
    <w:rsid w:val="00C36B41"/>
    <w:rsid w:val="00C36EDB"/>
    <w:rsid w:val="00C40614"/>
    <w:rsid w:val="00C41655"/>
    <w:rsid w:val="00C41742"/>
    <w:rsid w:val="00C41B58"/>
    <w:rsid w:val="00C43FB5"/>
    <w:rsid w:val="00C445BE"/>
    <w:rsid w:val="00C446E2"/>
    <w:rsid w:val="00C4528F"/>
    <w:rsid w:val="00C460DE"/>
    <w:rsid w:val="00C46510"/>
    <w:rsid w:val="00C46A0F"/>
    <w:rsid w:val="00C47533"/>
    <w:rsid w:val="00C47B1F"/>
    <w:rsid w:val="00C47BAE"/>
    <w:rsid w:val="00C5020D"/>
    <w:rsid w:val="00C50344"/>
    <w:rsid w:val="00C5072E"/>
    <w:rsid w:val="00C50E53"/>
    <w:rsid w:val="00C51B17"/>
    <w:rsid w:val="00C51F6D"/>
    <w:rsid w:val="00C5274C"/>
    <w:rsid w:val="00C52A24"/>
    <w:rsid w:val="00C53421"/>
    <w:rsid w:val="00C5363D"/>
    <w:rsid w:val="00C5406E"/>
    <w:rsid w:val="00C54293"/>
    <w:rsid w:val="00C5464F"/>
    <w:rsid w:val="00C5496C"/>
    <w:rsid w:val="00C55661"/>
    <w:rsid w:val="00C55C91"/>
    <w:rsid w:val="00C57360"/>
    <w:rsid w:val="00C5777B"/>
    <w:rsid w:val="00C57AA7"/>
    <w:rsid w:val="00C57E7D"/>
    <w:rsid w:val="00C602AF"/>
    <w:rsid w:val="00C6055A"/>
    <w:rsid w:val="00C61FEC"/>
    <w:rsid w:val="00C62F51"/>
    <w:rsid w:val="00C63397"/>
    <w:rsid w:val="00C63531"/>
    <w:rsid w:val="00C63EC6"/>
    <w:rsid w:val="00C64F0A"/>
    <w:rsid w:val="00C64FD4"/>
    <w:rsid w:val="00C65BCD"/>
    <w:rsid w:val="00C66157"/>
    <w:rsid w:val="00C67061"/>
    <w:rsid w:val="00C672C6"/>
    <w:rsid w:val="00C67D95"/>
    <w:rsid w:val="00C7045E"/>
    <w:rsid w:val="00C7161F"/>
    <w:rsid w:val="00C71844"/>
    <w:rsid w:val="00C718E7"/>
    <w:rsid w:val="00C72048"/>
    <w:rsid w:val="00C72410"/>
    <w:rsid w:val="00C72E0B"/>
    <w:rsid w:val="00C72FAC"/>
    <w:rsid w:val="00C73120"/>
    <w:rsid w:val="00C73534"/>
    <w:rsid w:val="00C7376F"/>
    <w:rsid w:val="00C73EF5"/>
    <w:rsid w:val="00C743AF"/>
    <w:rsid w:val="00C75580"/>
    <w:rsid w:val="00C75C41"/>
    <w:rsid w:val="00C76AF4"/>
    <w:rsid w:val="00C80C62"/>
    <w:rsid w:val="00C82248"/>
    <w:rsid w:val="00C82BCB"/>
    <w:rsid w:val="00C82FB3"/>
    <w:rsid w:val="00C83959"/>
    <w:rsid w:val="00C84622"/>
    <w:rsid w:val="00C84841"/>
    <w:rsid w:val="00C856FF"/>
    <w:rsid w:val="00C85E9D"/>
    <w:rsid w:val="00C87587"/>
    <w:rsid w:val="00C87F0C"/>
    <w:rsid w:val="00C9043E"/>
    <w:rsid w:val="00C90719"/>
    <w:rsid w:val="00C908AB"/>
    <w:rsid w:val="00C90DCD"/>
    <w:rsid w:val="00C9139B"/>
    <w:rsid w:val="00C913A5"/>
    <w:rsid w:val="00C919E6"/>
    <w:rsid w:val="00C91D8E"/>
    <w:rsid w:val="00C92BC4"/>
    <w:rsid w:val="00C93026"/>
    <w:rsid w:val="00C938B0"/>
    <w:rsid w:val="00C93CAE"/>
    <w:rsid w:val="00C95961"/>
    <w:rsid w:val="00C968A1"/>
    <w:rsid w:val="00C97003"/>
    <w:rsid w:val="00CA01B7"/>
    <w:rsid w:val="00CA1179"/>
    <w:rsid w:val="00CA28E2"/>
    <w:rsid w:val="00CA29F8"/>
    <w:rsid w:val="00CA332F"/>
    <w:rsid w:val="00CA3B96"/>
    <w:rsid w:val="00CA503C"/>
    <w:rsid w:val="00CA54D9"/>
    <w:rsid w:val="00CA5506"/>
    <w:rsid w:val="00CA563B"/>
    <w:rsid w:val="00CA566C"/>
    <w:rsid w:val="00CA5672"/>
    <w:rsid w:val="00CA5B34"/>
    <w:rsid w:val="00CA5B38"/>
    <w:rsid w:val="00CA642A"/>
    <w:rsid w:val="00CA64E4"/>
    <w:rsid w:val="00CA6AA6"/>
    <w:rsid w:val="00CA7B8F"/>
    <w:rsid w:val="00CB00A4"/>
    <w:rsid w:val="00CB043F"/>
    <w:rsid w:val="00CB090F"/>
    <w:rsid w:val="00CB12B5"/>
    <w:rsid w:val="00CB162C"/>
    <w:rsid w:val="00CB2A21"/>
    <w:rsid w:val="00CB32ED"/>
    <w:rsid w:val="00CB3561"/>
    <w:rsid w:val="00CB3602"/>
    <w:rsid w:val="00CB472C"/>
    <w:rsid w:val="00CB6680"/>
    <w:rsid w:val="00CB7554"/>
    <w:rsid w:val="00CB7680"/>
    <w:rsid w:val="00CB76A4"/>
    <w:rsid w:val="00CB7E6B"/>
    <w:rsid w:val="00CC012E"/>
    <w:rsid w:val="00CC0FB5"/>
    <w:rsid w:val="00CC16ED"/>
    <w:rsid w:val="00CC1CAF"/>
    <w:rsid w:val="00CC1D5A"/>
    <w:rsid w:val="00CC4667"/>
    <w:rsid w:val="00CC5335"/>
    <w:rsid w:val="00CC540F"/>
    <w:rsid w:val="00CC5918"/>
    <w:rsid w:val="00CC6DEB"/>
    <w:rsid w:val="00CC7052"/>
    <w:rsid w:val="00CC7225"/>
    <w:rsid w:val="00CC74D6"/>
    <w:rsid w:val="00CC7B6E"/>
    <w:rsid w:val="00CC7F17"/>
    <w:rsid w:val="00CD1595"/>
    <w:rsid w:val="00CD1F3E"/>
    <w:rsid w:val="00CD2A12"/>
    <w:rsid w:val="00CD2CC3"/>
    <w:rsid w:val="00CD3427"/>
    <w:rsid w:val="00CD446A"/>
    <w:rsid w:val="00CD49E2"/>
    <w:rsid w:val="00CD4E2E"/>
    <w:rsid w:val="00CD510E"/>
    <w:rsid w:val="00CD54D2"/>
    <w:rsid w:val="00CD5637"/>
    <w:rsid w:val="00CD6742"/>
    <w:rsid w:val="00CD7055"/>
    <w:rsid w:val="00CD71F8"/>
    <w:rsid w:val="00CD7E10"/>
    <w:rsid w:val="00CE1C55"/>
    <w:rsid w:val="00CE2954"/>
    <w:rsid w:val="00CE31C9"/>
    <w:rsid w:val="00CE4471"/>
    <w:rsid w:val="00CE47B3"/>
    <w:rsid w:val="00CE4B3B"/>
    <w:rsid w:val="00CE4D13"/>
    <w:rsid w:val="00CE4F23"/>
    <w:rsid w:val="00CE50A0"/>
    <w:rsid w:val="00CE5DF7"/>
    <w:rsid w:val="00CE61B1"/>
    <w:rsid w:val="00CE68C9"/>
    <w:rsid w:val="00CE708E"/>
    <w:rsid w:val="00CE7800"/>
    <w:rsid w:val="00CE7CCC"/>
    <w:rsid w:val="00CF0057"/>
    <w:rsid w:val="00CF05F6"/>
    <w:rsid w:val="00CF0A83"/>
    <w:rsid w:val="00CF12BE"/>
    <w:rsid w:val="00CF1D76"/>
    <w:rsid w:val="00CF29BC"/>
    <w:rsid w:val="00CF2A09"/>
    <w:rsid w:val="00CF2BE3"/>
    <w:rsid w:val="00CF3849"/>
    <w:rsid w:val="00CF3BBF"/>
    <w:rsid w:val="00CF3E65"/>
    <w:rsid w:val="00CF4519"/>
    <w:rsid w:val="00CF4AEA"/>
    <w:rsid w:val="00CF60E2"/>
    <w:rsid w:val="00CF6168"/>
    <w:rsid w:val="00CF63AF"/>
    <w:rsid w:val="00CF6A45"/>
    <w:rsid w:val="00CF6C24"/>
    <w:rsid w:val="00D00A9C"/>
    <w:rsid w:val="00D00B2D"/>
    <w:rsid w:val="00D00F34"/>
    <w:rsid w:val="00D0104C"/>
    <w:rsid w:val="00D0187C"/>
    <w:rsid w:val="00D02D23"/>
    <w:rsid w:val="00D02E2F"/>
    <w:rsid w:val="00D03557"/>
    <w:rsid w:val="00D03B02"/>
    <w:rsid w:val="00D057FA"/>
    <w:rsid w:val="00D0613F"/>
    <w:rsid w:val="00D063A8"/>
    <w:rsid w:val="00D064FF"/>
    <w:rsid w:val="00D069B3"/>
    <w:rsid w:val="00D06A26"/>
    <w:rsid w:val="00D07622"/>
    <w:rsid w:val="00D07E88"/>
    <w:rsid w:val="00D100E0"/>
    <w:rsid w:val="00D10312"/>
    <w:rsid w:val="00D10CAE"/>
    <w:rsid w:val="00D1111A"/>
    <w:rsid w:val="00D11705"/>
    <w:rsid w:val="00D11BC7"/>
    <w:rsid w:val="00D12595"/>
    <w:rsid w:val="00D12A88"/>
    <w:rsid w:val="00D13323"/>
    <w:rsid w:val="00D13439"/>
    <w:rsid w:val="00D134F0"/>
    <w:rsid w:val="00D137B2"/>
    <w:rsid w:val="00D1449A"/>
    <w:rsid w:val="00D14B03"/>
    <w:rsid w:val="00D157DD"/>
    <w:rsid w:val="00D173F3"/>
    <w:rsid w:val="00D2004D"/>
    <w:rsid w:val="00D20A99"/>
    <w:rsid w:val="00D20F4C"/>
    <w:rsid w:val="00D20FAD"/>
    <w:rsid w:val="00D2121B"/>
    <w:rsid w:val="00D2174E"/>
    <w:rsid w:val="00D21DA3"/>
    <w:rsid w:val="00D225A0"/>
    <w:rsid w:val="00D2296B"/>
    <w:rsid w:val="00D22B29"/>
    <w:rsid w:val="00D23189"/>
    <w:rsid w:val="00D234BF"/>
    <w:rsid w:val="00D23978"/>
    <w:rsid w:val="00D24A5B"/>
    <w:rsid w:val="00D24BCF"/>
    <w:rsid w:val="00D24FFE"/>
    <w:rsid w:val="00D256C4"/>
    <w:rsid w:val="00D262AC"/>
    <w:rsid w:val="00D26DAA"/>
    <w:rsid w:val="00D26F70"/>
    <w:rsid w:val="00D270F3"/>
    <w:rsid w:val="00D27659"/>
    <w:rsid w:val="00D277C9"/>
    <w:rsid w:val="00D27F59"/>
    <w:rsid w:val="00D31358"/>
    <w:rsid w:val="00D31761"/>
    <w:rsid w:val="00D326CD"/>
    <w:rsid w:val="00D32D89"/>
    <w:rsid w:val="00D34627"/>
    <w:rsid w:val="00D34E8C"/>
    <w:rsid w:val="00D3574A"/>
    <w:rsid w:val="00D36147"/>
    <w:rsid w:val="00D36742"/>
    <w:rsid w:val="00D36AE0"/>
    <w:rsid w:val="00D371CC"/>
    <w:rsid w:val="00D372D9"/>
    <w:rsid w:val="00D37567"/>
    <w:rsid w:val="00D37BCD"/>
    <w:rsid w:val="00D40823"/>
    <w:rsid w:val="00D40CEF"/>
    <w:rsid w:val="00D41398"/>
    <w:rsid w:val="00D4140B"/>
    <w:rsid w:val="00D416D7"/>
    <w:rsid w:val="00D42F95"/>
    <w:rsid w:val="00D43185"/>
    <w:rsid w:val="00D43D7E"/>
    <w:rsid w:val="00D44FDB"/>
    <w:rsid w:val="00D46064"/>
    <w:rsid w:val="00D502A9"/>
    <w:rsid w:val="00D507E6"/>
    <w:rsid w:val="00D51C19"/>
    <w:rsid w:val="00D52B1A"/>
    <w:rsid w:val="00D52E56"/>
    <w:rsid w:val="00D5309C"/>
    <w:rsid w:val="00D53B39"/>
    <w:rsid w:val="00D546F0"/>
    <w:rsid w:val="00D54DA0"/>
    <w:rsid w:val="00D5597A"/>
    <w:rsid w:val="00D55A0F"/>
    <w:rsid w:val="00D55ED5"/>
    <w:rsid w:val="00D55FD7"/>
    <w:rsid w:val="00D56386"/>
    <w:rsid w:val="00D56881"/>
    <w:rsid w:val="00D56A0D"/>
    <w:rsid w:val="00D56ABF"/>
    <w:rsid w:val="00D570F3"/>
    <w:rsid w:val="00D57460"/>
    <w:rsid w:val="00D576E4"/>
    <w:rsid w:val="00D60062"/>
    <w:rsid w:val="00D60784"/>
    <w:rsid w:val="00D60ACF"/>
    <w:rsid w:val="00D614F0"/>
    <w:rsid w:val="00D61762"/>
    <w:rsid w:val="00D63199"/>
    <w:rsid w:val="00D63AF2"/>
    <w:rsid w:val="00D64A72"/>
    <w:rsid w:val="00D64B2F"/>
    <w:rsid w:val="00D65467"/>
    <w:rsid w:val="00D65514"/>
    <w:rsid w:val="00D65689"/>
    <w:rsid w:val="00D65B01"/>
    <w:rsid w:val="00D65BA0"/>
    <w:rsid w:val="00D65BD2"/>
    <w:rsid w:val="00D661A8"/>
    <w:rsid w:val="00D66235"/>
    <w:rsid w:val="00D66798"/>
    <w:rsid w:val="00D66D85"/>
    <w:rsid w:val="00D67D46"/>
    <w:rsid w:val="00D702CB"/>
    <w:rsid w:val="00D705F1"/>
    <w:rsid w:val="00D711C3"/>
    <w:rsid w:val="00D71BF2"/>
    <w:rsid w:val="00D72DB1"/>
    <w:rsid w:val="00D7400C"/>
    <w:rsid w:val="00D7434C"/>
    <w:rsid w:val="00D747A4"/>
    <w:rsid w:val="00D7636A"/>
    <w:rsid w:val="00D7687D"/>
    <w:rsid w:val="00D768B0"/>
    <w:rsid w:val="00D76A65"/>
    <w:rsid w:val="00D77338"/>
    <w:rsid w:val="00D77B06"/>
    <w:rsid w:val="00D81D70"/>
    <w:rsid w:val="00D831FC"/>
    <w:rsid w:val="00D83C2C"/>
    <w:rsid w:val="00D8412A"/>
    <w:rsid w:val="00D84170"/>
    <w:rsid w:val="00D844BA"/>
    <w:rsid w:val="00D849D9"/>
    <w:rsid w:val="00D84AC2"/>
    <w:rsid w:val="00D84ACF"/>
    <w:rsid w:val="00D8581C"/>
    <w:rsid w:val="00D8584C"/>
    <w:rsid w:val="00D85B3A"/>
    <w:rsid w:val="00D85F60"/>
    <w:rsid w:val="00D86762"/>
    <w:rsid w:val="00D87A93"/>
    <w:rsid w:val="00D87DA8"/>
    <w:rsid w:val="00D87F8D"/>
    <w:rsid w:val="00D9006B"/>
    <w:rsid w:val="00D90198"/>
    <w:rsid w:val="00D90B5A"/>
    <w:rsid w:val="00D916B4"/>
    <w:rsid w:val="00D919AA"/>
    <w:rsid w:val="00D91CEE"/>
    <w:rsid w:val="00D924C0"/>
    <w:rsid w:val="00D92803"/>
    <w:rsid w:val="00D92B1C"/>
    <w:rsid w:val="00D93007"/>
    <w:rsid w:val="00D9359D"/>
    <w:rsid w:val="00D9376B"/>
    <w:rsid w:val="00D94026"/>
    <w:rsid w:val="00D94261"/>
    <w:rsid w:val="00D94299"/>
    <w:rsid w:val="00D94588"/>
    <w:rsid w:val="00D949F3"/>
    <w:rsid w:val="00D956BB"/>
    <w:rsid w:val="00D9634E"/>
    <w:rsid w:val="00D97165"/>
    <w:rsid w:val="00D97481"/>
    <w:rsid w:val="00DA23CF"/>
    <w:rsid w:val="00DA2833"/>
    <w:rsid w:val="00DA2B75"/>
    <w:rsid w:val="00DA302B"/>
    <w:rsid w:val="00DA37A8"/>
    <w:rsid w:val="00DA3CE9"/>
    <w:rsid w:val="00DA4479"/>
    <w:rsid w:val="00DA459E"/>
    <w:rsid w:val="00DA4913"/>
    <w:rsid w:val="00DA5091"/>
    <w:rsid w:val="00DA58B2"/>
    <w:rsid w:val="00DA5D3B"/>
    <w:rsid w:val="00DA5D47"/>
    <w:rsid w:val="00DA60A6"/>
    <w:rsid w:val="00DA649B"/>
    <w:rsid w:val="00DA689C"/>
    <w:rsid w:val="00DA6F3C"/>
    <w:rsid w:val="00DA7A38"/>
    <w:rsid w:val="00DA7B74"/>
    <w:rsid w:val="00DA7F8E"/>
    <w:rsid w:val="00DB06BE"/>
    <w:rsid w:val="00DB1A0A"/>
    <w:rsid w:val="00DB2748"/>
    <w:rsid w:val="00DB2E0A"/>
    <w:rsid w:val="00DB2F23"/>
    <w:rsid w:val="00DB384E"/>
    <w:rsid w:val="00DB3945"/>
    <w:rsid w:val="00DB39B2"/>
    <w:rsid w:val="00DB495F"/>
    <w:rsid w:val="00DB4DB0"/>
    <w:rsid w:val="00DB50B6"/>
    <w:rsid w:val="00DB5C66"/>
    <w:rsid w:val="00DB5D1B"/>
    <w:rsid w:val="00DB6F5F"/>
    <w:rsid w:val="00DB7765"/>
    <w:rsid w:val="00DB7769"/>
    <w:rsid w:val="00DC0757"/>
    <w:rsid w:val="00DC1DAF"/>
    <w:rsid w:val="00DC1DC9"/>
    <w:rsid w:val="00DC1FBE"/>
    <w:rsid w:val="00DC2375"/>
    <w:rsid w:val="00DC25B0"/>
    <w:rsid w:val="00DC2761"/>
    <w:rsid w:val="00DC2C3A"/>
    <w:rsid w:val="00DC300C"/>
    <w:rsid w:val="00DC32D6"/>
    <w:rsid w:val="00DC33B4"/>
    <w:rsid w:val="00DC3F0E"/>
    <w:rsid w:val="00DC4094"/>
    <w:rsid w:val="00DC4C90"/>
    <w:rsid w:val="00DC5849"/>
    <w:rsid w:val="00DC5960"/>
    <w:rsid w:val="00DC6966"/>
    <w:rsid w:val="00DC6DD9"/>
    <w:rsid w:val="00DC7A65"/>
    <w:rsid w:val="00DC7C6B"/>
    <w:rsid w:val="00DC7D46"/>
    <w:rsid w:val="00DD0015"/>
    <w:rsid w:val="00DD06ED"/>
    <w:rsid w:val="00DD12E4"/>
    <w:rsid w:val="00DD1428"/>
    <w:rsid w:val="00DD2B53"/>
    <w:rsid w:val="00DD2D28"/>
    <w:rsid w:val="00DD3687"/>
    <w:rsid w:val="00DD370A"/>
    <w:rsid w:val="00DD3ABB"/>
    <w:rsid w:val="00DD51E0"/>
    <w:rsid w:val="00DD5B11"/>
    <w:rsid w:val="00DD7632"/>
    <w:rsid w:val="00DD7B57"/>
    <w:rsid w:val="00DD7BE0"/>
    <w:rsid w:val="00DD7EA6"/>
    <w:rsid w:val="00DE06C9"/>
    <w:rsid w:val="00DE148E"/>
    <w:rsid w:val="00DE217F"/>
    <w:rsid w:val="00DE26CF"/>
    <w:rsid w:val="00DE27C9"/>
    <w:rsid w:val="00DE2D12"/>
    <w:rsid w:val="00DE3E92"/>
    <w:rsid w:val="00DE428D"/>
    <w:rsid w:val="00DE4B58"/>
    <w:rsid w:val="00DE54AD"/>
    <w:rsid w:val="00DE58FA"/>
    <w:rsid w:val="00DE61A8"/>
    <w:rsid w:val="00DE6573"/>
    <w:rsid w:val="00DE6816"/>
    <w:rsid w:val="00DE69A2"/>
    <w:rsid w:val="00DE6A28"/>
    <w:rsid w:val="00DE6CCB"/>
    <w:rsid w:val="00DF0619"/>
    <w:rsid w:val="00DF144D"/>
    <w:rsid w:val="00DF25D1"/>
    <w:rsid w:val="00DF2E13"/>
    <w:rsid w:val="00DF588F"/>
    <w:rsid w:val="00DF58EB"/>
    <w:rsid w:val="00DF59B9"/>
    <w:rsid w:val="00DF6479"/>
    <w:rsid w:val="00DF6857"/>
    <w:rsid w:val="00DF7033"/>
    <w:rsid w:val="00DF7819"/>
    <w:rsid w:val="00E00406"/>
    <w:rsid w:val="00E00733"/>
    <w:rsid w:val="00E00820"/>
    <w:rsid w:val="00E00FE7"/>
    <w:rsid w:val="00E01D44"/>
    <w:rsid w:val="00E01F77"/>
    <w:rsid w:val="00E02ED6"/>
    <w:rsid w:val="00E032FB"/>
    <w:rsid w:val="00E03CDE"/>
    <w:rsid w:val="00E04845"/>
    <w:rsid w:val="00E049D8"/>
    <w:rsid w:val="00E04EEA"/>
    <w:rsid w:val="00E059F3"/>
    <w:rsid w:val="00E05F59"/>
    <w:rsid w:val="00E0661C"/>
    <w:rsid w:val="00E06C4A"/>
    <w:rsid w:val="00E07ACA"/>
    <w:rsid w:val="00E07F38"/>
    <w:rsid w:val="00E10490"/>
    <w:rsid w:val="00E104BE"/>
    <w:rsid w:val="00E107EC"/>
    <w:rsid w:val="00E10D22"/>
    <w:rsid w:val="00E10DF1"/>
    <w:rsid w:val="00E10E65"/>
    <w:rsid w:val="00E11324"/>
    <w:rsid w:val="00E11ECD"/>
    <w:rsid w:val="00E12003"/>
    <w:rsid w:val="00E12F01"/>
    <w:rsid w:val="00E132AD"/>
    <w:rsid w:val="00E1338D"/>
    <w:rsid w:val="00E134B9"/>
    <w:rsid w:val="00E1373D"/>
    <w:rsid w:val="00E13A8D"/>
    <w:rsid w:val="00E13F7D"/>
    <w:rsid w:val="00E14227"/>
    <w:rsid w:val="00E14239"/>
    <w:rsid w:val="00E148D3"/>
    <w:rsid w:val="00E14FB0"/>
    <w:rsid w:val="00E1572E"/>
    <w:rsid w:val="00E165B0"/>
    <w:rsid w:val="00E17315"/>
    <w:rsid w:val="00E17428"/>
    <w:rsid w:val="00E1759A"/>
    <w:rsid w:val="00E17E57"/>
    <w:rsid w:val="00E20679"/>
    <w:rsid w:val="00E219D5"/>
    <w:rsid w:val="00E21D7C"/>
    <w:rsid w:val="00E2309E"/>
    <w:rsid w:val="00E2344C"/>
    <w:rsid w:val="00E24455"/>
    <w:rsid w:val="00E259A3"/>
    <w:rsid w:val="00E25A5D"/>
    <w:rsid w:val="00E25EBC"/>
    <w:rsid w:val="00E260FB"/>
    <w:rsid w:val="00E263D0"/>
    <w:rsid w:val="00E26670"/>
    <w:rsid w:val="00E26C35"/>
    <w:rsid w:val="00E2766F"/>
    <w:rsid w:val="00E27FF2"/>
    <w:rsid w:val="00E3068B"/>
    <w:rsid w:val="00E3083B"/>
    <w:rsid w:val="00E30E59"/>
    <w:rsid w:val="00E31A1A"/>
    <w:rsid w:val="00E31ED1"/>
    <w:rsid w:val="00E31F8F"/>
    <w:rsid w:val="00E32A16"/>
    <w:rsid w:val="00E32B18"/>
    <w:rsid w:val="00E330A8"/>
    <w:rsid w:val="00E333E2"/>
    <w:rsid w:val="00E33B60"/>
    <w:rsid w:val="00E3459F"/>
    <w:rsid w:val="00E346BB"/>
    <w:rsid w:val="00E35B11"/>
    <w:rsid w:val="00E36125"/>
    <w:rsid w:val="00E36635"/>
    <w:rsid w:val="00E3680B"/>
    <w:rsid w:val="00E375C9"/>
    <w:rsid w:val="00E37736"/>
    <w:rsid w:val="00E40671"/>
    <w:rsid w:val="00E40B03"/>
    <w:rsid w:val="00E41242"/>
    <w:rsid w:val="00E418C3"/>
    <w:rsid w:val="00E41B16"/>
    <w:rsid w:val="00E435D4"/>
    <w:rsid w:val="00E436DB"/>
    <w:rsid w:val="00E43739"/>
    <w:rsid w:val="00E43ED6"/>
    <w:rsid w:val="00E43F7F"/>
    <w:rsid w:val="00E443D1"/>
    <w:rsid w:val="00E445BF"/>
    <w:rsid w:val="00E44B38"/>
    <w:rsid w:val="00E4513E"/>
    <w:rsid w:val="00E4583B"/>
    <w:rsid w:val="00E4593C"/>
    <w:rsid w:val="00E45E16"/>
    <w:rsid w:val="00E46431"/>
    <w:rsid w:val="00E47910"/>
    <w:rsid w:val="00E47CF2"/>
    <w:rsid w:val="00E5052E"/>
    <w:rsid w:val="00E509FF"/>
    <w:rsid w:val="00E50AE4"/>
    <w:rsid w:val="00E50DB9"/>
    <w:rsid w:val="00E50EF9"/>
    <w:rsid w:val="00E5127A"/>
    <w:rsid w:val="00E515A8"/>
    <w:rsid w:val="00E51784"/>
    <w:rsid w:val="00E51DEA"/>
    <w:rsid w:val="00E51F41"/>
    <w:rsid w:val="00E52B82"/>
    <w:rsid w:val="00E5304E"/>
    <w:rsid w:val="00E53059"/>
    <w:rsid w:val="00E53244"/>
    <w:rsid w:val="00E53D67"/>
    <w:rsid w:val="00E53FDB"/>
    <w:rsid w:val="00E54000"/>
    <w:rsid w:val="00E54273"/>
    <w:rsid w:val="00E548AC"/>
    <w:rsid w:val="00E54FB1"/>
    <w:rsid w:val="00E56557"/>
    <w:rsid w:val="00E569E0"/>
    <w:rsid w:val="00E57BB4"/>
    <w:rsid w:val="00E57C90"/>
    <w:rsid w:val="00E60709"/>
    <w:rsid w:val="00E609C5"/>
    <w:rsid w:val="00E61394"/>
    <w:rsid w:val="00E61DCF"/>
    <w:rsid w:val="00E63113"/>
    <w:rsid w:val="00E639B4"/>
    <w:rsid w:val="00E63E3D"/>
    <w:rsid w:val="00E65C68"/>
    <w:rsid w:val="00E66289"/>
    <w:rsid w:val="00E66978"/>
    <w:rsid w:val="00E66A56"/>
    <w:rsid w:val="00E66CEE"/>
    <w:rsid w:val="00E670C2"/>
    <w:rsid w:val="00E678CD"/>
    <w:rsid w:val="00E70238"/>
    <w:rsid w:val="00E70255"/>
    <w:rsid w:val="00E714F2"/>
    <w:rsid w:val="00E71838"/>
    <w:rsid w:val="00E725EE"/>
    <w:rsid w:val="00E72B0D"/>
    <w:rsid w:val="00E73453"/>
    <w:rsid w:val="00E7389C"/>
    <w:rsid w:val="00E73A92"/>
    <w:rsid w:val="00E73D0E"/>
    <w:rsid w:val="00E74316"/>
    <w:rsid w:val="00E7444B"/>
    <w:rsid w:val="00E75636"/>
    <w:rsid w:val="00E75A2E"/>
    <w:rsid w:val="00E75E78"/>
    <w:rsid w:val="00E75EA5"/>
    <w:rsid w:val="00E762A9"/>
    <w:rsid w:val="00E76D24"/>
    <w:rsid w:val="00E77046"/>
    <w:rsid w:val="00E777ED"/>
    <w:rsid w:val="00E77DCE"/>
    <w:rsid w:val="00E802A5"/>
    <w:rsid w:val="00E8074C"/>
    <w:rsid w:val="00E80CBD"/>
    <w:rsid w:val="00E80FF0"/>
    <w:rsid w:val="00E8157D"/>
    <w:rsid w:val="00E82570"/>
    <w:rsid w:val="00E825B6"/>
    <w:rsid w:val="00E83129"/>
    <w:rsid w:val="00E83740"/>
    <w:rsid w:val="00E84541"/>
    <w:rsid w:val="00E8559C"/>
    <w:rsid w:val="00E857B6"/>
    <w:rsid w:val="00E85A93"/>
    <w:rsid w:val="00E86029"/>
    <w:rsid w:val="00E860B0"/>
    <w:rsid w:val="00E87F1B"/>
    <w:rsid w:val="00E90943"/>
    <w:rsid w:val="00E90AA2"/>
    <w:rsid w:val="00E90C4A"/>
    <w:rsid w:val="00E90C88"/>
    <w:rsid w:val="00E91024"/>
    <w:rsid w:val="00E9111D"/>
    <w:rsid w:val="00E91CFC"/>
    <w:rsid w:val="00E9221B"/>
    <w:rsid w:val="00E9233A"/>
    <w:rsid w:val="00E9233B"/>
    <w:rsid w:val="00E923F3"/>
    <w:rsid w:val="00E92A18"/>
    <w:rsid w:val="00E933ED"/>
    <w:rsid w:val="00E93620"/>
    <w:rsid w:val="00E937DC"/>
    <w:rsid w:val="00E951AD"/>
    <w:rsid w:val="00E954BF"/>
    <w:rsid w:val="00E959FA"/>
    <w:rsid w:val="00E95BD6"/>
    <w:rsid w:val="00E95C32"/>
    <w:rsid w:val="00E95F32"/>
    <w:rsid w:val="00E9723B"/>
    <w:rsid w:val="00E97254"/>
    <w:rsid w:val="00E9743A"/>
    <w:rsid w:val="00E974D5"/>
    <w:rsid w:val="00E976B1"/>
    <w:rsid w:val="00E97FC4"/>
    <w:rsid w:val="00EA0975"/>
    <w:rsid w:val="00EA0AF8"/>
    <w:rsid w:val="00EA0BE8"/>
    <w:rsid w:val="00EA1019"/>
    <w:rsid w:val="00EA1BFA"/>
    <w:rsid w:val="00EA31D3"/>
    <w:rsid w:val="00EA3695"/>
    <w:rsid w:val="00EA3A87"/>
    <w:rsid w:val="00EA3B42"/>
    <w:rsid w:val="00EA3C8B"/>
    <w:rsid w:val="00EA3E6A"/>
    <w:rsid w:val="00EA442D"/>
    <w:rsid w:val="00EA4DF1"/>
    <w:rsid w:val="00EA585B"/>
    <w:rsid w:val="00EA5B57"/>
    <w:rsid w:val="00EA5CC9"/>
    <w:rsid w:val="00EA6602"/>
    <w:rsid w:val="00EA6654"/>
    <w:rsid w:val="00EA6B82"/>
    <w:rsid w:val="00EA6C65"/>
    <w:rsid w:val="00EA73FF"/>
    <w:rsid w:val="00EA7836"/>
    <w:rsid w:val="00EB0157"/>
    <w:rsid w:val="00EB0275"/>
    <w:rsid w:val="00EB056D"/>
    <w:rsid w:val="00EB12DC"/>
    <w:rsid w:val="00EB17AB"/>
    <w:rsid w:val="00EB1D56"/>
    <w:rsid w:val="00EB27D3"/>
    <w:rsid w:val="00EB3246"/>
    <w:rsid w:val="00EB35E7"/>
    <w:rsid w:val="00EB3FBA"/>
    <w:rsid w:val="00EB499A"/>
    <w:rsid w:val="00EB4AF4"/>
    <w:rsid w:val="00EB4FBA"/>
    <w:rsid w:val="00EB5193"/>
    <w:rsid w:val="00EB63AE"/>
    <w:rsid w:val="00EB654F"/>
    <w:rsid w:val="00EB666E"/>
    <w:rsid w:val="00EB6C13"/>
    <w:rsid w:val="00EB74F9"/>
    <w:rsid w:val="00EC077F"/>
    <w:rsid w:val="00EC0A13"/>
    <w:rsid w:val="00EC2199"/>
    <w:rsid w:val="00EC25E0"/>
    <w:rsid w:val="00EC2807"/>
    <w:rsid w:val="00EC2A64"/>
    <w:rsid w:val="00EC2A9D"/>
    <w:rsid w:val="00EC2C02"/>
    <w:rsid w:val="00EC386E"/>
    <w:rsid w:val="00EC3B08"/>
    <w:rsid w:val="00EC3C72"/>
    <w:rsid w:val="00EC4211"/>
    <w:rsid w:val="00EC48B1"/>
    <w:rsid w:val="00EC4EA2"/>
    <w:rsid w:val="00EC5487"/>
    <w:rsid w:val="00EC5FCC"/>
    <w:rsid w:val="00EC7586"/>
    <w:rsid w:val="00ED0116"/>
    <w:rsid w:val="00ED0224"/>
    <w:rsid w:val="00ED049C"/>
    <w:rsid w:val="00ED0585"/>
    <w:rsid w:val="00ED21CA"/>
    <w:rsid w:val="00ED23AD"/>
    <w:rsid w:val="00ED29B8"/>
    <w:rsid w:val="00ED330C"/>
    <w:rsid w:val="00ED345F"/>
    <w:rsid w:val="00ED45BC"/>
    <w:rsid w:val="00ED55D2"/>
    <w:rsid w:val="00ED56B5"/>
    <w:rsid w:val="00ED5A32"/>
    <w:rsid w:val="00ED5BF8"/>
    <w:rsid w:val="00ED5D1A"/>
    <w:rsid w:val="00ED5FD3"/>
    <w:rsid w:val="00ED6254"/>
    <w:rsid w:val="00ED68EE"/>
    <w:rsid w:val="00ED6BF2"/>
    <w:rsid w:val="00ED6C19"/>
    <w:rsid w:val="00ED6D1C"/>
    <w:rsid w:val="00ED719B"/>
    <w:rsid w:val="00ED740E"/>
    <w:rsid w:val="00ED7B93"/>
    <w:rsid w:val="00ED7F16"/>
    <w:rsid w:val="00ED7F20"/>
    <w:rsid w:val="00EE13C0"/>
    <w:rsid w:val="00EE2196"/>
    <w:rsid w:val="00EE2404"/>
    <w:rsid w:val="00EE2DF2"/>
    <w:rsid w:val="00EE38BF"/>
    <w:rsid w:val="00EE4D04"/>
    <w:rsid w:val="00EE512A"/>
    <w:rsid w:val="00EE51F2"/>
    <w:rsid w:val="00EE5CCB"/>
    <w:rsid w:val="00EE73CE"/>
    <w:rsid w:val="00EE7C55"/>
    <w:rsid w:val="00EE7E54"/>
    <w:rsid w:val="00EF0766"/>
    <w:rsid w:val="00EF0B3B"/>
    <w:rsid w:val="00EF1826"/>
    <w:rsid w:val="00EF1BAC"/>
    <w:rsid w:val="00EF3395"/>
    <w:rsid w:val="00EF33CF"/>
    <w:rsid w:val="00EF36B3"/>
    <w:rsid w:val="00EF36D7"/>
    <w:rsid w:val="00EF4237"/>
    <w:rsid w:val="00EF4CDE"/>
    <w:rsid w:val="00EF6554"/>
    <w:rsid w:val="00EF69F8"/>
    <w:rsid w:val="00EF7122"/>
    <w:rsid w:val="00EF719E"/>
    <w:rsid w:val="00EF7B0C"/>
    <w:rsid w:val="00F01266"/>
    <w:rsid w:val="00F01C07"/>
    <w:rsid w:val="00F02179"/>
    <w:rsid w:val="00F02722"/>
    <w:rsid w:val="00F0282C"/>
    <w:rsid w:val="00F02D42"/>
    <w:rsid w:val="00F02DC9"/>
    <w:rsid w:val="00F02E0D"/>
    <w:rsid w:val="00F0368E"/>
    <w:rsid w:val="00F03FF8"/>
    <w:rsid w:val="00F04134"/>
    <w:rsid w:val="00F04511"/>
    <w:rsid w:val="00F04521"/>
    <w:rsid w:val="00F04810"/>
    <w:rsid w:val="00F04A3F"/>
    <w:rsid w:val="00F04E84"/>
    <w:rsid w:val="00F057B9"/>
    <w:rsid w:val="00F05EB9"/>
    <w:rsid w:val="00F064EA"/>
    <w:rsid w:val="00F06E9C"/>
    <w:rsid w:val="00F06EFF"/>
    <w:rsid w:val="00F072F8"/>
    <w:rsid w:val="00F073BE"/>
    <w:rsid w:val="00F0793E"/>
    <w:rsid w:val="00F07A06"/>
    <w:rsid w:val="00F10128"/>
    <w:rsid w:val="00F1087F"/>
    <w:rsid w:val="00F11028"/>
    <w:rsid w:val="00F110C8"/>
    <w:rsid w:val="00F11616"/>
    <w:rsid w:val="00F11A16"/>
    <w:rsid w:val="00F1237A"/>
    <w:rsid w:val="00F12554"/>
    <w:rsid w:val="00F12C9F"/>
    <w:rsid w:val="00F12DBA"/>
    <w:rsid w:val="00F1420A"/>
    <w:rsid w:val="00F14279"/>
    <w:rsid w:val="00F14BE5"/>
    <w:rsid w:val="00F14DE4"/>
    <w:rsid w:val="00F153C1"/>
    <w:rsid w:val="00F15D00"/>
    <w:rsid w:val="00F15E32"/>
    <w:rsid w:val="00F16E66"/>
    <w:rsid w:val="00F17BDB"/>
    <w:rsid w:val="00F20499"/>
    <w:rsid w:val="00F206F2"/>
    <w:rsid w:val="00F20909"/>
    <w:rsid w:val="00F20933"/>
    <w:rsid w:val="00F20CAE"/>
    <w:rsid w:val="00F211EE"/>
    <w:rsid w:val="00F21A7A"/>
    <w:rsid w:val="00F225AC"/>
    <w:rsid w:val="00F22DAE"/>
    <w:rsid w:val="00F22E0F"/>
    <w:rsid w:val="00F2338B"/>
    <w:rsid w:val="00F23511"/>
    <w:rsid w:val="00F239B6"/>
    <w:rsid w:val="00F23A40"/>
    <w:rsid w:val="00F2439C"/>
    <w:rsid w:val="00F24A52"/>
    <w:rsid w:val="00F2553F"/>
    <w:rsid w:val="00F257F2"/>
    <w:rsid w:val="00F25A96"/>
    <w:rsid w:val="00F267E5"/>
    <w:rsid w:val="00F27B30"/>
    <w:rsid w:val="00F30A7E"/>
    <w:rsid w:val="00F312EC"/>
    <w:rsid w:val="00F31463"/>
    <w:rsid w:val="00F320DF"/>
    <w:rsid w:val="00F32427"/>
    <w:rsid w:val="00F333B7"/>
    <w:rsid w:val="00F33F84"/>
    <w:rsid w:val="00F3414D"/>
    <w:rsid w:val="00F34562"/>
    <w:rsid w:val="00F34652"/>
    <w:rsid w:val="00F34D2F"/>
    <w:rsid w:val="00F34D8C"/>
    <w:rsid w:val="00F35791"/>
    <w:rsid w:val="00F35C5D"/>
    <w:rsid w:val="00F36970"/>
    <w:rsid w:val="00F36AA8"/>
    <w:rsid w:val="00F37818"/>
    <w:rsid w:val="00F3790E"/>
    <w:rsid w:val="00F4079D"/>
    <w:rsid w:val="00F40A72"/>
    <w:rsid w:val="00F40D46"/>
    <w:rsid w:val="00F40DA1"/>
    <w:rsid w:val="00F41950"/>
    <w:rsid w:val="00F41C79"/>
    <w:rsid w:val="00F41C98"/>
    <w:rsid w:val="00F42053"/>
    <w:rsid w:val="00F43E0A"/>
    <w:rsid w:val="00F44557"/>
    <w:rsid w:val="00F448F4"/>
    <w:rsid w:val="00F45242"/>
    <w:rsid w:val="00F4533D"/>
    <w:rsid w:val="00F45FC0"/>
    <w:rsid w:val="00F4635B"/>
    <w:rsid w:val="00F46609"/>
    <w:rsid w:val="00F46D70"/>
    <w:rsid w:val="00F47143"/>
    <w:rsid w:val="00F4739D"/>
    <w:rsid w:val="00F47E59"/>
    <w:rsid w:val="00F50371"/>
    <w:rsid w:val="00F50718"/>
    <w:rsid w:val="00F5170C"/>
    <w:rsid w:val="00F51BAE"/>
    <w:rsid w:val="00F529E3"/>
    <w:rsid w:val="00F5306B"/>
    <w:rsid w:val="00F53A66"/>
    <w:rsid w:val="00F53ACE"/>
    <w:rsid w:val="00F541F4"/>
    <w:rsid w:val="00F54A8E"/>
    <w:rsid w:val="00F54B9A"/>
    <w:rsid w:val="00F55B40"/>
    <w:rsid w:val="00F55CCB"/>
    <w:rsid w:val="00F55CFC"/>
    <w:rsid w:val="00F56342"/>
    <w:rsid w:val="00F56732"/>
    <w:rsid w:val="00F56F0B"/>
    <w:rsid w:val="00F60007"/>
    <w:rsid w:val="00F60423"/>
    <w:rsid w:val="00F60D1E"/>
    <w:rsid w:val="00F60D3E"/>
    <w:rsid w:val="00F61655"/>
    <w:rsid w:val="00F62142"/>
    <w:rsid w:val="00F62169"/>
    <w:rsid w:val="00F64E13"/>
    <w:rsid w:val="00F65504"/>
    <w:rsid w:val="00F65914"/>
    <w:rsid w:val="00F66FB6"/>
    <w:rsid w:val="00F67AE1"/>
    <w:rsid w:val="00F67D20"/>
    <w:rsid w:val="00F70B27"/>
    <w:rsid w:val="00F70C33"/>
    <w:rsid w:val="00F7157C"/>
    <w:rsid w:val="00F719DD"/>
    <w:rsid w:val="00F726E5"/>
    <w:rsid w:val="00F7304E"/>
    <w:rsid w:val="00F73117"/>
    <w:rsid w:val="00F73215"/>
    <w:rsid w:val="00F738F5"/>
    <w:rsid w:val="00F739A7"/>
    <w:rsid w:val="00F7421A"/>
    <w:rsid w:val="00F749B0"/>
    <w:rsid w:val="00F75204"/>
    <w:rsid w:val="00F7529E"/>
    <w:rsid w:val="00F75C29"/>
    <w:rsid w:val="00F764D5"/>
    <w:rsid w:val="00F76CD3"/>
    <w:rsid w:val="00F77175"/>
    <w:rsid w:val="00F7742A"/>
    <w:rsid w:val="00F77817"/>
    <w:rsid w:val="00F80577"/>
    <w:rsid w:val="00F80A2E"/>
    <w:rsid w:val="00F80ACD"/>
    <w:rsid w:val="00F82AD5"/>
    <w:rsid w:val="00F8338E"/>
    <w:rsid w:val="00F8557C"/>
    <w:rsid w:val="00F85AF1"/>
    <w:rsid w:val="00F85B8D"/>
    <w:rsid w:val="00F862BE"/>
    <w:rsid w:val="00F86AA3"/>
    <w:rsid w:val="00F87342"/>
    <w:rsid w:val="00F87464"/>
    <w:rsid w:val="00F9063D"/>
    <w:rsid w:val="00F9095F"/>
    <w:rsid w:val="00F90BA4"/>
    <w:rsid w:val="00F90CC6"/>
    <w:rsid w:val="00F924DC"/>
    <w:rsid w:val="00F936A3"/>
    <w:rsid w:val="00F959A4"/>
    <w:rsid w:val="00F959FD"/>
    <w:rsid w:val="00F95E42"/>
    <w:rsid w:val="00F96BA0"/>
    <w:rsid w:val="00F970AA"/>
    <w:rsid w:val="00F97231"/>
    <w:rsid w:val="00F97B9A"/>
    <w:rsid w:val="00FA0954"/>
    <w:rsid w:val="00FA1991"/>
    <w:rsid w:val="00FA20CD"/>
    <w:rsid w:val="00FA20DA"/>
    <w:rsid w:val="00FA214B"/>
    <w:rsid w:val="00FA264A"/>
    <w:rsid w:val="00FA2742"/>
    <w:rsid w:val="00FA4CBF"/>
    <w:rsid w:val="00FA555F"/>
    <w:rsid w:val="00FA5CD5"/>
    <w:rsid w:val="00FA717A"/>
    <w:rsid w:val="00FA7295"/>
    <w:rsid w:val="00FA7838"/>
    <w:rsid w:val="00FB0133"/>
    <w:rsid w:val="00FB0165"/>
    <w:rsid w:val="00FB0F34"/>
    <w:rsid w:val="00FB1848"/>
    <w:rsid w:val="00FB2005"/>
    <w:rsid w:val="00FB2214"/>
    <w:rsid w:val="00FB30C0"/>
    <w:rsid w:val="00FB380A"/>
    <w:rsid w:val="00FB3A46"/>
    <w:rsid w:val="00FB3A49"/>
    <w:rsid w:val="00FB3DDE"/>
    <w:rsid w:val="00FB4062"/>
    <w:rsid w:val="00FB4603"/>
    <w:rsid w:val="00FB494A"/>
    <w:rsid w:val="00FB5073"/>
    <w:rsid w:val="00FB5D16"/>
    <w:rsid w:val="00FB7911"/>
    <w:rsid w:val="00FC046E"/>
    <w:rsid w:val="00FC069B"/>
    <w:rsid w:val="00FC165F"/>
    <w:rsid w:val="00FC17E8"/>
    <w:rsid w:val="00FC188E"/>
    <w:rsid w:val="00FC1AE6"/>
    <w:rsid w:val="00FC21B7"/>
    <w:rsid w:val="00FC2E38"/>
    <w:rsid w:val="00FC2E70"/>
    <w:rsid w:val="00FC3250"/>
    <w:rsid w:val="00FC37D6"/>
    <w:rsid w:val="00FC3AAC"/>
    <w:rsid w:val="00FC41DA"/>
    <w:rsid w:val="00FC41F0"/>
    <w:rsid w:val="00FC5E37"/>
    <w:rsid w:val="00FC7495"/>
    <w:rsid w:val="00FC7574"/>
    <w:rsid w:val="00FC77D7"/>
    <w:rsid w:val="00FC7B31"/>
    <w:rsid w:val="00FC7B61"/>
    <w:rsid w:val="00FD01E8"/>
    <w:rsid w:val="00FD0ED5"/>
    <w:rsid w:val="00FD0EDF"/>
    <w:rsid w:val="00FD15DD"/>
    <w:rsid w:val="00FD1E20"/>
    <w:rsid w:val="00FD239D"/>
    <w:rsid w:val="00FD2A25"/>
    <w:rsid w:val="00FD3373"/>
    <w:rsid w:val="00FD450C"/>
    <w:rsid w:val="00FD5A5E"/>
    <w:rsid w:val="00FD6300"/>
    <w:rsid w:val="00FD688F"/>
    <w:rsid w:val="00FD69E3"/>
    <w:rsid w:val="00FD69F4"/>
    <w:rsid w:val="00FD6AF5"/>
    <w:rsid w:val="00FD733D"/>
    <w:rsid w:val="00FD73EA"/>
    <w:rsid w:val="00FD7511"/>
    <w:rsid w:val="00FD75F5"/>
    <w:rsid w:val="00FD7A39"/>
    <w:rsid w:val="00FD7B35"/>
    <w:rsid w:val="00FE0482"/>
    <w:rsid w:val="00FE0B61"/>
    <w:rsid w:val="00FE26C1"/>
    <w:rsid w:val="00FE29B1"/>
    <w:rsid w:val="00FE29CA"/>
    <w:rsid w:val="00FE304B"/>
    <w:rsid w:val="00FE317A"/>
    <w:rsid w:val="00FE4B24"/>
    <w:rsid w:val="00FE4CA8"/>
    <w:rsid w:val="00FE5E39"/>
    <w:rsid w:val="00FE6180"/>
    <w:rsid w:val="00FE68F5"/>
    <w:rsid w:val="00FE6A88"/>
    <w:rsid w:val="00FE71DC"/>
    <w:rsid w:val="00FE74C3"/>
    <w:rsid w:val="00FE74CD"/>
    <w:rsid w:val="00FE7D5F"/>
    <w:rsid w:val="00FF08F9"/>
    <w:rsid w:val="00FF0D35"/>
    <w:rsid w:val="00FF16E6"/>
    <w:rsid w:val="00FF2F17"/>
    <w:rsid w:val="00FF4540"/>
    <w:rsid w:val="00FF46E3"/>
    <w:rsid w:val="00FF4720"/>
    <w:rsid w:val="00FF4C17"/>
    <w:rsid w:val="00FF580D"/>
    <w:rsid w:val="00FF5917"/>
    <w:rsid w:val="00FF593A"/>
    <w:rsid w:val="00FF6350"/>
    <w:rsid w:val="00FF6735"/>
    <w:rsid w:val="00FF725E"/>
    <w:rsid w:val="00FF7E5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D3CAA1E"/>
  <w15:docId w15:val="{399070C2-2C50-492D-9743-D04305E926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HuaweiSans-Regular" w:eastAsia="方正兰亭黑简体" w:hAnsi="HuaweiSans-Regular" w:cs="Arial"/>
        <w:sz w:val="32"/>
        <w:szCs w:val="32"/>
        <w:lang w:val="en-US" w:eastAsia="zh-CN" w:bidi="ar-SA"/>
      </w:rPr>
    </w:rPrDefault>
    <w:pPrDefault/>
  </w:docDefaults>
  <w:latentStyles w:defLockedState="1" w:defUIPriority="0" w:defSemiHidden="0" w:defUnhideWhenUsed="0" w:defQFormat="0" w:count="371">
    <w:lsdException w:name="Normal" w:locked="0"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aliases w:val="正文基准"/>
    <w:qFormat/>
    <w:rsid w:val="00461817"/>
    <w:pPr>
      <w:topLinePunct/>
      <w:adjustRightInd w:val="0"/>
      <w:snapToGrid w:val="0"/>
      <w:spacing w:before="160" w:after="160" w:line="240" w:lineRule="atLeast"/>
      <w:ind w:left="1701"/>
    </w:pPr>
    <w:rPr>
      <w:rFonts w:ascii="Huawei Sans" w:hAnsi="Huawei Sans" w:cs="Times New Roman"/>
      <w:sz w:val="21"/>
      <w:szCs w:val="20"/>
    </w:rPr>
  </w:style>
  <w:style w:type="paragraph" w:styleId="1">
    <w:name w:val="heading 1"/>
    <w:aliases w:val="heading 1"/>
    <w:basedOn w:val="a2"/>
    <w:next w:val="2"/>
    <w:link w:val="1Char"/>
    <w:qFormat/>
    <w:locked/>
    <w:rsid w:val="00461817"/>
    <w:pPr>
      <w:keepNext/>
      <w:numPr>
        <w:numId w:val="18"/>
      </w:numPr>
      <w:pBdr>
        <w:bottom w:val="single" w:sz="12" w:space="1" w:color="auto"/>
      </w:pBdr>
      <w:spacing w:before="1600" w:after="800"/>
      <w:jc w:val="right"/>
      <w:outlineLvl w:val="0"/>
    </w:pPr>
    <w:rPr>
      <w:rFonts w:cs="Book Antiqua"/>
      <w:b/>
      <w:bCs/>
      <w:sz w:val="44"/>
      <w:szCs w:val="44"/>
    </w:rPr>
  </w:style>
  <w:style w:type="paragraph" w:styleId="2">
    <w:name w:val="heading 2"/>
    <w:aliases w:val="heading 2"/>
    <w:basedOn w:val="a2"/>
    <w:next w:val="3"/>
    <w:link w:val="2Char"/>
    <w:qFormat/>
    <w:locked/>
    <w:rsid w:val="00461817"/>
    <w:pPr>
      <w:keepNext/>
      <w:keepLines/>
      <w:numPr>
        <w:ilvl w:val="1"/>
        <w:numId w:val="18"/>
      </w:numPr>
      <w:spacing w:before="600"/>
      <w:outlineLvl w:val="1"/>
    </w:pPr>
    <w:rPr>
      <w:rFonts w:cs="Book Antiqua"/>
      <w:b/>
      <w:bCs/>
      <w:noProof/>
      <w:sz w:val="36"/>
      <w:szCs w:val="36"/>
      <w:lang w:eastAsia="en-US"/>
    </w:rPr>
  </w:style>
  <w:style w:type="paragraph" w:styleId="3">
    <w:name w:val="heading 3"/>
    <w:aliases w:val="heading 3"/>
    <w:basedOn w:val="a2"/>
    <w:next w:val="40"/>
    <w:link w:val="3Char"/>
    <w:qFormat/>
    <w:locked/>
    <w:rsid w:val="00461817"/>
    <w:pPr>
      <w:keepNext/>
      <w:keepLines/>
      <w:numPr>
        <w:ilvl w:val="2"/>
        <w:numId w:val="18"/>
      </w:numPr>
      <w:spacing w:before="200"/>
      <w:outlineLvl w:val="2"/>
    </w:pPr>
    <w:rPr>
      <w:rFonts w:cs="宋体"/>
      <w:b/>
      <w:noProof/>
      <w:sz w:val="32"/>
      <w:szCs w:val="32"/>
    </w:rPr>
  </w:style>
  <w:style w:type="paragraph" w:styleId="40">
    <w:name w:val="heading 4"/>
    <w:aliases w:val="heading 4"/>
    <w:basedOn w:val="a2"/>
    <w:next w:val="50"/>
    <w:link w:val="4Char"/>
    <w:qFormat/>
    <w:locked/>
    <w:rsid w:val="00461817"/>
    <w:pPr>
      <w:keepNext/>
      <w:keepLines/>
      <w:numPr>
        <w:ilvl w:val="3"/>
        <w:numId w:val="18"/>
      </w:numPr>
      <w:outlineLvl w:val="3"/>
    </w:pPr>
    <w:rPr>
      <w:rFonts w:cs="宋体"/>
      <w:b/>
      <w:noProof/>
      <w:sz w:val="28"/>
      <w:szCs w:val="28"/>
    </w:rPr>
  </w:style>
  <w:style w:type="paragraph" w:styleId="50">
    <w:name w:val="heading 5"/>
    <w:aliases w:val="heading 5"/>
    <w:basedOn w:val="a2"/>
    <w:next w:val="BlockLabel"/>
    <w:qFormat/>
    <w:locked/>
    <w:rsid w:val="00461817"/>
    <w:pPr>
      <w:keepNext/>
      <w:keepLines/>
      <w:numPr>
        <w:ilvl w:val="4"/>
        <w:numId w:val="18"/>
      </w:numPr>
      <w:outlineLvl w:val="4"/>
    </w:pPr>
    <w:rPr>
      <w:rFonts w:cs="宋体" w:hint="eastAsia"/>
      <w:b/>
      <w:noProof/>
      <w:sz w:val="24"/>
      <w:szCs w:val="24"/>
    </w:rPr>
  </w:style>
  <w:style w:type="paragraph" w:styleId="6">
    <w:name w:val="heading 6"/>
    <w:aliases w:val="heading 6"/>
    <w:basedOn w:val="a2"/>
    <w:next w:val="a2"/>
    <w:semiHidden/>
    <w:qFormat/>
    <w:locked/>
    <w:rsid w:val="00461817"/>
    <w:pPr>
      <w:keepNext/>
      <w:keepLines/>
      <w:spacing w:before="240" w:after="64" w:line="320" w:lineRule="atLeast"/>
      <w:outlineLvl w:val="5"/>
    </w:pPr>
    <w:rPr>
      <w:rFonts w:eastAsia="黑体"/>
      <w:b/>
      <w:bCs/>
    </w:rPr>
  </w:style>
  <w:style w:type="paragraph" w:styleId="7">
    <w:name w:val="heading 7"/>
    <w:aliases w:val="heading 7"/>
    <w:basedOn w:val="1"/>
    <w:next w:val="8"/>
    <w:qFormat/>
    <w:locked/>
    <w:rsid w:val="00461817"/>
    <w:pPr>
      <w:keepLines/>
      <w:numPr>
        <w:numId w:val="0"/>
      </w:numPr>
      <w:topLinePunct w:val="0"/>
      <w:outlineLvl w:val="6"/>
    </w:pPr>
    <w:rPr>
      <w:bCs w:val="0"/>
    </w:rPr>
  </w:style>
  <w:style w:type="paragraph" w:styleId="8">
    <w:name w:val="heading 8"/>
    <w:aliases w:val="heading 8"/>
    <w:basedOn w:val="2"/>
    <w:next w:val="9"/>
    <w:qFormat/>
    <w:locked/>
    <w:rsid w:val="00461817"/>
    <w:pPr>
      <w:numPr>
        <w:ilvl w:val="0"/>
        <w:numId w:val="0"/>
      </w:numPr>
      <w:topLinePunct w:val="0"/>
      <w:spacing w:before="200"/>
      <w:outlineLvl w:val="7"/>
    </w:pPr>
    <w:rPr>
      <w:rFonts w:cs="Times New Roman"/>
    </w:rPr>
  </w:style>
  <w:style w:type="paragraph" w:styleId="9">
    <w:name w:val="heading 9"/>
    <w:aliases w:val="heading 9"/>
    <w:basedOn w:val="3"/>
    <w:next w:val="a2"/>
    <w:qFormat/>
    <w:locked/>
    <w:rsid w:val="00461817"/>
    <w:pPr>
      <w:numPr>
        <w:ilvl w:val="0"/>
        <w:numId w:val="0"/>
      </w:numPr>
      <w:topLinePunct w:val="0"/>
      <w:outlineLvl w:val="8"/>
    </w:pPr>
    <w:rPr>
      <w:rFonts w:cs="Times New Roman"/>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BlockLabel">
    <w:name w:val="Block Label"/>
    <w:basedOn w:val="a2"/>
    <w:next w:val="a2"/>
    <w:locked/>
    <w:rsid w:val="00461817"/>
    <w:pPr>
      <w:keepNext/>
      <w:keepLines/>
      <w:spacing w:before="300" w:after="80"/>
      <w:ind w:left="0"/>
    </w:pPr>
    <w:rPr>
      <w:rFonts w:cs="Book Antiqua"/>
      <w:b/>
      <w:bCs/>
      <w:sz w:val="26"/>
      <w:szCs w:val="26"/>
    </w:rPr>
  </w:style>
  <w:style w:type="paragraph" w:customStyle="1" w:styleId="Cover1">
    <w:name w:val="Cover1"/>
    <w:basedOn w:val="a2"/>
    <w:locked/>
    <w:rsid w:val="00461817"/>
    <w:pPr>
      <w:spacing w:before="80" w:after="80" w:line="240" w:lineRule="auto"/>
      <w:ind w:left="0"/>
    </w:pPr>
    <w:rPr>
      <w:b/>
      <w:bCs/>
      <w:noProof/>
      <w:sz w:val="48"/>
      <w:szCs w:val="48"/>
    </w:rPr>
  </w:style>
  <w:style w:type="paragraph" w:customStyle="1" w:styleId="Cover4">
    <w:name w:val="Cover 4"/>
    <w:basedOn w:val="Cover3"/>
    <w:locked/>
    <w:rsid w:val="00461817"/>
    <w:pPr>
      <w:spacing w:before="0" w:after="0" w:line="240" w:lineRule="auto"/>
      <w:jc w:val="both"/>
    </w:pPr>
    <w:rPr>
      <w:sz w:val="21"/>
      <w:szCs w:val="21"/>
    </w:rPr>
  </w:style>
  <w:style w:type="character" w:customStyle="1" w:styleId="Char">
    <w:name w:val="页眉 Char"/>
    <w:basedOn w:val="a3"/>
    <w:link w:val="a6"/>
    <w:semiHidden/>
    <w:rsid w:val="00DD12E4"/>
    <w:rPr>
      <w:rFonts w:ascii="Huawei Sans" w:hAnsi="Huawei Sans" w:cs="Times New Roman"/>
      <w:sz w:val="2"/>
      <w:szCs w:val="2"/>
    </w:rPr>
  </w:style>
  <w:style w:type="table" w:customStyle="1" w:styleId="TableNoFrame">
    <w:name w:val="Table No Frame"/>
    <w:basedOn w:val="a7"/>
    <w:locked/>
    <w:rsid w:val="00461817"/>
    <w:pPr>
      <w:adjustRightInd/>
      <w:snapToGrid/>
      <w:jc w:val="left"/>
    </w:pPr>
    <w:tblPr/>
    <w:trPr>
      <w:cantSplit/>
    </w:trPr>
  </w:style>
  <w:style w:type="paragraph" w:customStyle="1" w:styleId="Figure">
    <w:name w:val="Figure"/>
    <w:basedOn w:val="a2"/>
    <w:next w:val="a2"/>
    <w:locked/>
    <w:rsid w:val="00461817"/>
  </w:style>
  <w:style w:type="paragraph" w:customStyle="1" w:styleId="FigureDescription">
    <w:name w:val="Figure Description"/>
    <w:next w:val="Figure"/>
    <w:link w:val="FigureDescription0"/>
    <w:locked/>
    <w:rsid w:val="00461817"/>
    <w:pPr>
      <w:keepNext/>
      <w:numPr>
        <w:ilvl w:val="7"/>
        <w:numId w:val="18"/>
      </w:numPr>
      <w:adjustRightInd w:val="0"/>
      <w:snapToGrid w:val="0"/>
      <w:spacing w:before="320" w:after="80" w:line="240" w:lineRule="atLeast"/>
      <w:outlineLvl w:val="7"/>
    </w:pPr>
    <w:rPr>
      <w:rFonts w:ascii="Huawei Sans" w:hAnsi="Huawei Sans"/>
      <w:spacing w:val="-4"/>
      <w:kern w:val="2"/>
      <w:sz w:val="21"/>
      <w:szCs w:val="21"/>
    </w:rPr>
  </w:style>
  <w:style w:type="paragraph" w:customStyle="1" w:styleId="FigureText">
    <w:name w:val="Figure Text"/>
    <w:locked/>
    <w:rsid w:val="00461817"/>
    <w:pPr>
      <w:widowControl w:val="0"/>
      <w:adjustRightInd w:val="0"/>
      <w:snapToGrid w:val="0"/>
      <w:spacing w:line="240" w:lineRule="atLeast"/>
    </w:pPr>
    <w:rPr>
      <w:rFonts w:ascii="Huawei Sans" w:hAnsi="Huawei Sans"/>
      <w:sz w:val="18"/>
      <w:szCs w:val="18"/>
      <w:lang w:eastAsia="en-US"/>
    </w:rPr>
  </w:style>
  <w:style w:type="paragraph" w:customStyle="1" w:styleId="HeadingLeft">
    <w:name w:val="Heading Left"/>
    <w:basedOn w:val="a2"/>
    <w:locked/>
    <w:rsid w:val="00461817"/>
    <w:pPr>
      <w:spacing w:before="0" w:after="0"/>
      <w:ind w:left="0"/>
    </w:pPr>
  </w:style>
  <w:style w:type="paragraph" w:customStyle="1" w:styleId="HeadingRight">
    <w:name w:val="Heading Right"/>
    <w:basedOn w:val="a2"/>
    <w:locked/>
    <w:rsid w:val="00461817"/>
    <w:pPr>
      <w:spacing w:before="0" w:after="0"/>
      <w:ind w:left="0"/>
      <w:jc w:val="right"/>
    </w:pPr>
  </w:style>
  <w:style w:type="paragraph" w:customStyle="1" w:styleId="Heading1NoNumber">
    <w:name w:val="Heading1 No Number"/>
    <w:basedOn w:val="1"/>
    <w:next w:val="a2"/>
    <w:link w:val="Heading1NoNumber0"/>
    <w:locked/>
    <w:rsid w:val="00461817"/>
    <w:pPr>
      <w:pageBreakBefore/>
      <w:numPr>
        <w:numId w:val="0"/>
      </w:numPr>
    </w:pPr>
  </w:style>
  <w:style w:type="paragraph" w:customStyle="1" w:styleId="Heading2NoNumber">
    <w:name w:val="Heading2 No Number"/>
    <w:basedOn w:val="2"/>
    <w:next w:val="a2"/>
    <w:link w:val="Heading2NoNumber0"/>
    <w:locked/>
    <w:rsid w:val="00461817"/>
    <w:pPr>
      <w:numPr>
        <w:ilvl w:val="0"/>
        <w:numId w:val="0"/>
      </w:numPr>
      <w:outlineLvl w:val="9"/>
    </w:pPr>
  </w:style>
  <w:style w:type="paragraph" w:customStyle="1" w:styleId="Heading3NoNumber">
    <w:name w:val="Heading3 No Number"/>
    <w:basedOn w:val="3"/>
    <w:next w:val="a2"/>
    <w:link w:val="Heading3NoNumber0"/>
    <w:autoRedefine/>
    <w:locked/>
    <w:rsid w:val="00461817"/>
    <w:pPr>
      <w:numPr>
        <w:ilvl w:val="0"/>
        <w:numId w:val="0"/>
      </w:numPr>
      <w:outlineLvl w:val="9"/>
    </w:pPr>
    <w:rPr>
      <w:rFonts w:cs="Book Antiqua"/>
      <w:sz w:val="26"/>
    </w:rPr>
  </w:style>
  <w:style w:type="paragraph" w:customStyle="1" w:styleId="Heading4NoNumber">
    <w:name w:val="Heading4 No Number"/>
    <w:basedOn w:val="a2"/>
    <w:semiHidden/>
    <w:locked/>
    <w:rsid w:val="00461817"/>
    <w:pPr>
      <w:keepNext/>
      <w:spacing w:before="200"/>
    </w:pPr>
    <w:rPr>
      <w:rFonts w:eastAsia="黑体"/>
      <w:bCs/>
      <w:spacing w:val="-4"/>
    </w:rPr>
  </w:style>
  <w:style w:type="paragraph" w:customStyle="1" w:styleId="AboutThisChapter">
    <w:name w:val="About This Chapter"/>
    <w:basedOn w:val="Heading2NoNumber"/>
    <w:next w:val="a2"/>
    <w:locked/>
    <w:rsid w:val="00461817"/>
    <w:pPr>
      <w:spacing w:after="560"/>
    </w:pPr>
  </w:style>
  <w:style w:type="numbering" w:styleId="111111">
    <w:name w:val="Outline List 2"/>
    <w:basedOn w:val="a5"/>
    <w:semiHidden/>
    <w:locked/>
    <w:rsid w:val="00461817"/>
    <w:pPr>
      <w:numPr>
        <w:numId w:val="15"/>
      </w:numPr>
    </w:pPr>
  </w:style>
  <w:style w:type="paragraph" w:customStyle="1" w:styleId="ItemList">
    <w:name w:val="Item List"/>
    <w:link w:val="ItemList0"/>
    <w:locked/>
    <w:rsid w:val="00461817"/>
    <w:pPr>
      <w:numPr>
        <w:numId w:val="6"/>
      </w:numPr>
      <w:adjustRightInd w:val="0"/>
      <w:snapToGrid w:val="0"/>
      <w:spacing w:before="80" w:after="80" w:line="240" w:lineRule="atLeast"/>
    </w:pPr>
    <w:rPr>
      <w:rFonts w:ascii="Huawei Sans" w:hAnsi="Huawei Sans"/>
      <w:kern w:val="2"/>
      <w:sz w:val="21"/>
      <w:szCs w:val="21"/>
    </w:rPr>
  </w:style>
  <w:style w:type="paragraph" w:customStyle="1" w:styleId="ItemListinTable">
    <w:name w:val="Item List in Table"/>
    <w:basedOn w:val="a2"/>
    <w:locked/>
    <w:rsid w:val="00461817"/>
    <w:pPr>
      <w:numPr>
        <w:numId w:val="16"/>
      </w:numPr>
      <w:tabs>
        <w:tab w:val="left" w:pos="284"/>
      </w:tabs>
      <w:spacing w:before="80" w:after="80"/>
    </w:pPr>
  </w:style>
  <w:style w:type="paragraph" w:customStyle="1" w:styleId="ItemListText">
    <w:name w:val="Item List Text"/>
    <w:locked/>
    <w:rsid w:val="00461817"/>
    <w:pPr>
      <w:adjustRightInd w:val="0"/>
      <w:snapToGrid w:val="0"/>
      <w:spacing w:before="80" w:after="80" w:line="240" w:lineRule="atLeast"/>
      <w:ind w:left="2126"/>
    </w:pPr>
    <w:rPr>
      <w:rFonts w:ascii="Huawei Sans" w:hAnsi="Huawei Sans" w:cs="Times New Roman"/>
      <w:kern w:val="2"/>
      <w:sz w:val="21"/>
      <w:szCs w:val="21"/>
    </w:rPr>
  </w:style>
  <w:style w:type="paragraph" w:customStyle="1" w:styleId="ItemStep">
    <w:name w:val="Item Step"/>
    <w:locked/>
    <w:rsid w:val="00461817"/>
    <w:pPr>
      <w:numPr>
        <w:ilvl w:val="6"/>
        <w:numId w:val="18"/>
      </w:numPr>
      <w:adjustRightInd w:val="0"/>
      <w:snapToGrid w:val="0"/>
      <w:spacing w:before="80" w:after="80" w:line="240" w:lineRule="atLeast"/>
      <w:outlineLvl w:val="6"/>
    </w:pPr>
    <w:rPr>
      <w:rFonts w:ascii="Huawei Sans" w:hAnsi="Huawei Sans"/>
      <w:sz w:val="21"/>
      <w:szCs w:val="21"/>
    </w:rPr>
  </w:style>
  <w:style w:type="paragraph" w:customStyle="1" w:styleId="ManualTitle1">
    <w:name w:val="Manual Title1"/>
    <w:semiHidden/>
    <w:locked/>
    <w:rsid w:val="00461817"/>
    <w:rPr>
      <w:rFonts w:ascii="Huawei Sans" w:eastAsia="黑体" w:hAnsi="Huawei Sans" w:cs="Times New Roman"/>
      <w:noProof/>
      <w:sz w:val="30"/>
      <w:szCs w:val="20"/>
      <w:lang w:eastAsia="en-US"/>
    </w:rPr>
  </w:style>
  <w:style w:type="paragraph" w:customStyle="1" w:styleId="CAUTIONHeading">
    <w:name w:val="CAUTION Heading"/>
    <w:basedOn w:val="a2"/>
    <w:locked/>
    <w:rsid w:val="00461817"/>
    <w:pPr>
      <w:keepNext/>
      <w:pBdr>
        <w:top w:val="single" w:sz="12" w:space="4" w:color="auto"/>
      </w:pBdr>
      <w:spacing w:before="80" w:after="80"/>
    </w:pPr>
    <w:rPr>
      <w:bCs/>
      <w:noProof/>
    </w:rPr>
  </w:style>
  <w:style w:type="paragraph" w:customStyle="1" w:styleId="NotesHeadinginTable">
    <w:name w:val="Notes Heading in Table"/>
    <w:next w:val="NotesTextinTable"/>
    <w:locked/>
    <w:rsid w:val="00461817"/>
    <w:pPr>
      <w:keepNext/>
      <w:adjustRightInd w:val="0"/>
      <w:snapToGrid w:val="0"/>
      <w:spacing w:before="80" w:after="40" w:line="240" w:lineRule="atLeast"/>
    </w:pPr>
    <w:rPr>
      <w:rFonts w:ascii="Huawei Sans" w:hAnsi="Huawei Sans"/>
      <w:bCs/>
      <w:kern w:val="2"/>
      <w:sz w:val="18"/>
      <w:szCs w:val="18"/>
    </w:rPr>
  </w:style>
  <w:style w:type="paragraph" w:customStyle="1" w:styleId="CAUTIONText">
    <w:name w:val="CAUTION Text"/>
    <w:basedOn w:val="a2"/>
    <w:locked/>
    <w:rsid w:val="00461817"/>
    <w:pPr>
      <w:keepLines/>
      <w:pBdr>
        <w:bottom w:val="single" w:sz="12" w:space="4" w:color="auto"/>
      </w:pBdr>
      <w:spacing w:before="80" w:after="80"/>
    </w:pPr>
    <w:rPr>
      <w:iCs/>
    </w:rPr>
  </w:style>
  <w:style w:type="paragraph" w:customStyle="1" w:styleId="NotesTextinTable">
    <w:name w:val="Notes Text in Table"/>
    <w:locked/>
    <w:rsid w:val="00461817"/>
    <w:pPr>
      <w:widowControl w:val="0"/>
      <w:adjustRightInd w:val="0"/>
      <w:snapToGrid w:val="0"/>
      <w:spacing w:before="40" w:after="80" w:line="240" w:lineRule="atLeast"/>
      <w:ind w:left="170"/>
    </w:pPr>
    <w:rPr>
      <w:rFonts w:ascii="Huawei Sans" w:hAnsi="Huawei Sans"/>
      <w:iCs/>
      <w:kern w:val="2"/>
      <w:sz w:val="18"/>
      <w:szCs w:val="18"/>
    </w:rPr>
  </w:style>
  <w:style w:type="paragraph" w:customStyle="1" w:styleId="CAUTIONTextList">
    <w:name w:val="CAUTION Text List"/>
    <w:basedOn w:val="CAUTIONText"/>
    <w:locked/>
    <w:rsid w:val="00461817"/>
    <w:pPr>
      <w:keepNext/>
      <w:numPr>
        <w:numId w:val="17"/>
      </w:numPr>
      <w:tabs>
        <w:tab w:val="left" w:pos="1985"/>
      </w:tabs>
    </w:pPr>
  </w:style>
  <w:style w:type="paragraph" w:customStyle="1" w:styleId="10">
    <w:name w:val="表格1"/>
    <w:basedOn w:val="TableHeading"/>
    <w:link w:val="11"/>
    <w:locked/>
    <w:rsid w:val="002C2323"/>
    <w:pPr>
      <w:jc w:val="center"/>
    </w:pPr>
    <w:rPr>
      <w:b w:val="0"/>
    </w:rPr>
  </w:style>
  <w:style w:type="table" w:styleId="a7">
    <w:name w:val="Table Grid"/>
    <w:basedOn w:val="a4"/>
    <w:locked/>
    <w:rsid w:val="00461817"/>
    <w:pPr>
      <w:widowControl w:val="0"/>
      <w:adjustRightInd w:val="0"/>
      <w:snapToGrid w:val="0"/>
      <w:jc w:val="both"/>
    </w:pPr>
    <w:rPr>
      <w:rFonts w:ascii="Huawei Sans" w:hAnsi="Huawei Sans" w:cs="Times New Roman"/>
      <w:sz w:val="20"/>
      <w:szCs w:val="20"/>
    </w:rPr>
    <w:tblPr>
      <w:tblInd w:w="113" w:type="dxa"/>
    </w:tblPr>
  </w:style>
  <w:style w:type="paragraph" w:customStyle="1" w:styleId="Step">
    <w:name w:val="Step"/>
    <w:basedOn w:val="a2"/>
    <w:link w:val="Step0"/>
    <w:locked/>
    <w:rsid w:val="00461817"/>
    <w:pPr>
      <w:numPr>
        <w:ilvl w:val="5"/>
        <w:numId w:val="18"/>
      </w:numPr>
      <w:outlineLvl w:val="5"/>
    </w:pPr>
    <w:rPr>
      <w:snapToGrid w:val="0"/>
    </w:rPr>
  </w:style>
  <w:style w:type="paragraph" w:customStyle="1" w:styleId="SubItemList">
    <w:name w:val="Sub Item List"/>
    <w:basedOn w:val="a2"/>
    <w:locked/>
    <w:rsid w:val="00461817"/>
    <w:pPr>
      <w:numPr>
        <w:numId w:val="7"/>
      </w:numPr>
      <w:spacing w:before="80" w:after="80"/>
    </w:pPr>
  </w:style>
  <w:style w:type="paragraph" w:customStyle="1" w:styleId="SubItemListText">
    <w:name w:val="Sub Item List Text"/>
    <w:locked/>
    <w:rsid w:val="00461817"/>
    <w:pPr>
      <w:adjustRightInd w:val="0"/>
      <w:snapToGrid w:val="0"/>
      <w:spacing w:before="80" w:after="80" w:line="240" w:lineRule="atLeast"/>
      <w:ind w:left="2410"/>
    </w:pPr>
    <w:rPr>
      <w:rFonts w:ascii="Huawei Sans" w:hAnsi="Huawei Sans" w:cs="Times New Roman"/>
      <w:kern w:val="2"/>
      <w:sz w:val="21"/>
      <w:szCs w:val="21"/>
    </w:rPr>
  </w:style>
  <w:style w:type="paragraph" w:styleId="a8">
    <w:name w:val="Title"/>
    <w:basedOn w:val="a2"/>
    <w:semiHidden/>
    <w:qFormat/>
    <w:locked/>
    <w:rsid w:val="00461817"/>
    <w:pPr>
      <w:spacing w:before="240" w:after="60"/>
      <w:jc w:val="center"/>
      <w:outlineLvl w:val="0"/>
    </w:pPr>
    <w:rPr>
      <w:b/>
      <w:bCs/>
      <w:sz w:val="32"/>
      <w:szCs w:val="32"/>
    </w:rPr>
  </w:style>
  <w:style w:type="table" w:styleId="a9">
    <w:name w:val="Table Professional"/>
    <w:basedOn w:val="a4"/>
    <w:semiHidden/>
    <w:locked/>
    <w:rsid w:val="00461817"/>
    <w:pPr>
      <w:widowControl w:val="0"/>
      <w:jc w:val="both"/>
    </w:pPr>
    <w:rPr>
      <w:rFonts w:ascii="Huawei Sans" w:hAnsi="Huawei Sans"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TableDescription">
    <w:name w:val="Table Description"/>
    <w:basedOn w:val="a2"/>
    <w:next w:val="a2"/>
    <w:link w:val="TableDescription0"/>
    <w:locked/>
    <w:rsid w:val="00461817"/>
    <w:pPr>
      <w:keepNext/>
      <w:numPr>
        <w:ilvl w:val="8"/>
        <w:numId w:val="18"/>
      </w:numPr>
      <w:topLinePunct w:val="0"/>
      <w:spacing w:before="320" w:after="80"/>
      <w:outlineLvl w:val="8"/>
    </w:pPr>
    <w:rPr>
      <w:spacing w:val="-4"/>
    </w:rPr>
  </w:style>
  <w:style w:type="paragraph" w:customStyle="1" w:styleId="TableNote">
    <w:name w:val="Table Note"/>
    <w:basedOn w:val="a2"/>
    <w:locked/>
    <w:rsid w:val="00461817"/>
    <w:pPr>
      <w:spacing w:before="80" w:after="80"/>
    </w:pPr>
    <w:rPr>
      <w:sz w:val="18"/>
      <w:szCs w:val="18"/>
    </w:rPr>
  </w:style>
  <w:style w:type="paragraph" w:customStyle="1" w:styleId="TerminalDisplay">
    <w:name w:val="Terminal Display"/>
    <w:qFormat/>
    <w:locked/>
    <w:rsid w:val="00461817"/>
    <w:pPr>
      <w:shd w:val="clear" w:color="auto" w:fill="F2F2F2" w:themeFill="background1" w:themeFillShade="F2"/>
      <w:snapToGrid w:val="0"/>
      <w:spacing w:line="240" w:lineRule="atLeast"/>
      <w:ind w:left="1701"/>
    </w:pPr>
    <w:rPr>
      <w:rFonts w:ascii="Huawei Sans" w:hAnsi="Huawei Sans" w:cs="Courier New"/>
      <w:snapToGrid w:val="0"/>
      <w:spacing w:val="-1"/>
      <w:sz w:val="16"/>
      <w:szCs w:val="16"/>
    </w:rPr>
  </w:style>
  <w:style w:type="paragraph" w:styleId="12">
    <w:name w:val="toc 1"/>
    <w:basedOn w:val="a2"/>
    <w:next w:val="a2"/>
    <w:uiPriority w:val="39"/>
    <w:locked/>
    <w:rsid w:val="00461817"/>
    <w:pPr>
      <w:spacing w:after="80"/>
      <w:ind w:left="0"/>
    </w:pPr>
    <w:rPr>
      <w:rFonts w:cs="Book Antiqua"/>
      <w:b/>
      <w:bCs/>
      <w:sz w:val="24"/>
      <w:szCs w:val="24"/>
    </w:rPr>
  </w:style>
  <w:style w:type="paragraph" w:styleId="20">
    <w:name w:val="toc 2"/>
    <w:basedOn w:val="a2"/>
    <w:next w:val="a2"/>
    <w:uiPriority w:val="39"/>
    <w:locked/>
    <w:rsid w:val="00461817"/>
    <w:pPr>
      <w:spacing w:before="80" w:after="80"/>
      <w:ind w:left="0"/>
    </w:pPr>
    <w:rPr>
      <w:noProof/>
    </w:rPr>
  </w:style>
  <w:style w:type="paragraph" w:styleId="30">
    <w:name w:val="toc 3"/>
    <w:basedOn w:val="a2"/>
    <w:next w:val="a2"/>
    <w:uiPriority w:val="39"/>
    <w:locked/>
    <w:rsid w:val="00461817"/>
    <w:pPr>
      <w:spacing w:before="80" w:after="80"/>
      <w:ind w:left="0"/>
    </w:pPr>
    <w:rPr>
      <w:noProof/>
    </w:rPr>
  </w:style>
  <w:style w:type="paragraph" w:styleId="41">
    <w:name w:val="toc 4"/>
    <w:basedOn w:val="a2"/>
    <w:next w:val="a2"/>
    <w:uiPriority w:val="39"/>
    <w:locked/>
    <w:rsid w:val="00461817"/>
    <w:pPr>
      <w:spacing w:before="80" w:after="80"/>
      <w:ind w:left="0"/>
    </w:pPr>
  </w:style>
  <w:style w:type="paragraph" w:styleId="51">
    <w:name w:val="toc 5"/>
    <w:basedOn w:val="a2"/>
    <w:next w:val="a2"/>
    <w:uiPriority w:val="39"/>
    <w:locked/>
    <w:rsid w:val="00461817"/>
    <w:pPr>
      <w:spacing w:before="80" w:after="80"/>
      <w:ind w:left="0"/>
    </w:pPr>
  </w:style>
  <w:style w:type="paragraph" w:styleId="60">
    <w:name w:val="toc 6"/>
    <w:basedOn w:val="a2"/>
    <w:next w:val="a2"/>
    <w:autoRedefine/>
    <w:uiPriority w:val="39"/>
    <w:locked/>
    <w:rsid w:val="00461817"/>
    <w:pPr>
      <w:ind w:left="2100"/>
    </w:pPr>
    <w:rPr>
      <w:sz w:val="24"/>
    </w:rPr>
  </w:style>
  <w:style w:type="paragraph" w:styleId="70">
    <w:name w:val="toc 7"/>
    <w:basedOn w:val="a2"/>
    <w:next w:val="a2"/>
    <w:autoRedefine/>
    <w:uiPriority w:val="39"/>
    <w:locked/>
    <w:rsid w:val="00461817"/>
    <w:pPr>
      <w:ind w:left="2520"/>
    </w:pPr>
    <w:rPr>
      <w:sz w:val="24"/>
    </w:rPr>
  </w:style>
  <w:style w:type="paragraph" w:styleId="80">
    <w:name w:val="toc 8"/>
    <w:basedOn w:val="a2"/>
    <w:next w:val="a2"/>
    <w:autoRedefine/>
    <w:uiPriority w:val="39"/>
    <w:locked/>
    <w:rsid w:val="00461817"/>
    <w:pPr>
      <w:ind w:left="2940"/>
    </w:pPr>
    <w:rPr>
      <w:sz w:val="24"/>
    </w:rPr>
  </w:style>
  <w:style w:type="paragraph" w:styleId="90">
    <w:name w:val="toc 9"/>
    <w:basedOn w:val="a2"/>
    <w:next w:val="a2"/>
    <w:autoRedefine/>
    <w:uiPriority w:val="39"/>
    <w:locked/>
    <w:rsid w:val="00461817"/>
    <w:pPr>
      <w:ind w:left="3360"/>
    </w:pPr>
    <w:rPr>
      <w:sz w:val="24"/>
    </w:rPr>
  </w:style>
  <w:style w:type="paragraph" w:styleId="13">
    <w:name w:val="index 1"/>
    <w:basedOn w:val="a2"/>
    <w:next w:val="a2"/>
    <w:autoRedefine/>
    <w:semiHidden/>
    <w:locked/>
    <w:rsid w:val="00461817"/>
    <w:rPr>
      <w:sz w:val="24"/>
    </w:rPr>
  </w:style>
  <w:style w:type="paragraph" w:styleId="21">
    <w:name w:val="index 2"/>
    <w:basedOn w:val="a2"/>
    <w:next w:val="a2"/>
    <w:autoRedefine/>
    <w:semiHidden/>
    <w:locked/>
    <w:rsid w:val="00461817"/>
    <w:pPr>
      <w:ind w:leftChars="200" w:left="200"/>
    </w:pPr>
    <w:rPr>
      <w:sz w:val="24"/>
    </w:rPr>
  </w:style>
  <w:style w:type="paragraph" w:styleId="31">
    <w:name w:val="index 3"/>
    <w:basedOn w:val="a2"/>
    <w:next w:val="a2"/>
    <w:autoRedefine/>
    <w:semiHidden/>
    <w:locked/>
    <w:rsid w:val="00461817"/>
    <w:pPr>
      <w:ind w:leftChars="400" w:left="400"/>
    </w:pPr>
    <w:rPr>
      <w:sz w:val="24"/>
    </w:rPr>
  </w:style>
  <w:style w:type="paragraph" w:styleId="52">
    <w:name w:val="index 5"/>
    <w:basedOn w:val="a2"/>
    <w:next w:val="a2"/>
    <w:autoRedefine/>
    <w:semiHidden/>
    <w:locked/>
    <w:rsid w:val="00461817"/>
    <w:pPr>
      <w:ind w:left="1050" w:hanging="210"/>
    </w:pPr>
  </w:style>
  <w:style w:type="paragraph" w:styleId="61">
    <w:name w:val="index 6"/>
    <w:basedOn w:val="a2"/>
    <w:next w:val="a2"/>
    <w:autoRedefine/>
    <w:semiHidden/>
    <w:locked/>
    <w:rsid w:val="00461817"/>
    <w:pPr>
      <w:ind w:left="1260" w:hanging="210"/>
    </w:pPr>
  </w:style>
  <w:style w:type="paragraph" w:styleId="71">
    <w:name w:val="index 7"/>
    <w:basedOn w:val="a2"/>
    <w:next w:val="a2"/>
    <w:autoRedefine/>
    <w:semiHidden/>
    <w:locked/>
    <w:rsid w:val="00461817"/>
    <w:pPr>
      <w:ind w:left="1470" w:hanging="210"/>
    </w:pPr>
  </w:style>
  <w:style w:type="paragraph" w:styleId="81">
    <w:name w:val="index 8"/>
    <w:basedOn w:val="a2"/>
    <w:next w:val="a2"/>
    <w:autoRedefine/>
    <w:semiHidden/>
    <w:locked/>
    <w:rsid w:val="00461817"/>
    <w:pPr>
      <w:ind w:left="1680" w:hanging="210"/>
    </w:pPr>
  </w:style>
  <w:style w:type="paragraph" w:styleId="91">
    <w:name w:val="index 9"/>
    <w:basedOn w:val="a2"/>
    <w:next w:val="a2"/>
    <w:autoRedefine/>
    <w:semiHidden/>
    <w:locked/>
    <w:rsid w:val="00461817"/>
    <w:pPr>
      <w:ind w:left="1890" w:hanging="210"/>
    </w:pPr>
  </w:style>
  <w:style w:type="paragraph" w:styleId="aa">
    <w:name w:val="table of figures"/>
    <w:basedOn w:val="a2"/>
    <w:next w:val="a2"/>
    <w:semiHidden/>
    <w:locked/>
    <w:rsid w:val="00461817"/>
    <w:pPr>
      <w:spacing w:afterLines="50"/>
      <w:ind w:leftChars="300" w:left="300"/>
    </w:pPr>
  </w:style>
  <w:style w:type="paragraph" w:styleId="ab">
    <w:name w:val="Document Map"/>
    <w:basedOn w:val="a2"/>
    <w:semiHidden/>
    <w:locked/>
    <w:rsid w:val="00461817"/>
    <w:pPr>
      <w:shd w:val="clear" w:color="auto" w:fill="000080"/>
    </w:pPr>
  </w:style>
  <w:style w:type="paragraph" w:styleId="ac">
    <w:name w:val="footer"/>
    <w:basedOn w:val="HeadingLeft"/>
    <w:link w:val="Char0"/>
    <w:uiPriority w:val="99"/>
    <w:locked/>
    <w:rsid w:val="00461817"/>
    <w:pPr>
      <w:spacing w:before="200" w:after="200" w:line="20" w:lineRule="atLeast"/>
      <w:jc w:val="center"/>
    </w:pPr>
    <w:rPr>
      <w:b/>
      <w:bCs/>
      <w:sz w:val="2"/>
      <w:szCs w:val="2"/>
    </w:rPr>
  </w:style>
  <w:style w:type="paragraph" w:customStyle="1" w:styleId="TerminalDisplayinTable">
    <w:name w:val="Terminal Display in Table"/>
    <w:locked/>
    <w:rsid w:val="00461817"/>
    <w:pPr>
      <w:widowControl w:val="0"/>
      <w:shd w:val="clear" w:color="auto" w:fill="F2F2F2" w:themeFill="background1" w:themeFillShade="F2"/>
      <w:adjustRightInd w:val="0"/>
      <w:snapToGrid w:val="0"/>
      <w:spacing w:before="80" w:after="80" w:line="240" w:lineRule="atLeast"/>
    </w:pPr>
    <w:rPr>
      <w:rFonts w:ascii="Huawei Sans" w:hAnsi="Huawei Sans" w:cs="Courier New"/>
      <w:snapToGrid w:val="0"/>
      <w:spacing w:val="-1"/>
      <w:sz w:val="16"/>
      <w:szCs w:val="16"/>
    </w:rPr>
  </w:style>
  <w:style w:type="paragraph" w:styleId="a6">
    <w:name w:val="header"/>
    <w:basedOn w:val="a2"/>
    <w:link w:val="Char"/>
    <w:semiHidden/>
    <w:locked/>
    <w:rsid w:val="00461817"/>
    <w:pPr>
      <w:tabs>
        <w:tab w:val="center" w:pos="4153"/>
        <w:tab w:val="right" w:pos="8306"/>
      </w:tabs>
      <w:spacing w:before="0" w:after="0" w:line="20" w:lineRule="atLeast"/>
      <w:ind w:left="0"/>
      <w:jc w:val="right"/>
    </w:pPr>
    <w:rPr>
      <w:sz w:val="2"/>
      <w:szCs w:val="2"/>
    </w:rPr>
  </w:style>
  <w:style w:type="character" w:styleId="ad">
    <w:name w:val="Hyperlink"/>
    <w:uiPriority w:val="99"/>
    <w:locked/>
    <w:rsid w:val="00461817"/>
    <w:rPr>
      <w:rFonts w:ascii="Huawei Sans" w:eastAsia="方正兰亭黑简体" w:hAnsi="Huawei Sans"/>
      <w:color w:val="0000FF"/>
      <w:u w:val="none"/>
    </w:rPr>
  </w:style>
  <w:style w:type="paragraph" w:customStyle="1" w:styleId="CopyrightDeclaration">
    <w:name w:val="Copyright Declaration"/>
    <w:semiHidden/>
    <w:locked/>
    <w:rsid w:val="00461817"/>
    <w:pPr>
      <w:spacing w:before="80" w:after="80"/>
    </w:pPr>
    <w:rPr>
      <w:rFonts w:ascii="Huawei Sans" w:eastAsia="黑体" w:hAnsi="Huawei Sans" w:cs="Times New Roman"/>
      <w:sz w:val="36"/>
      <w:szCs w:val="20"/>
    </w:rPr>
  </w:style>
  <w:style w:type="numbering" w:styleId="1111110">
    <w:name w:val="Outline List 1"/>
    <w:basedOn w:val="a5"/>
    <w:semiHidden/>
    <w:locked/>
    <w:rsid w:val="00461817"/>
    <w:pPr>
      <w:numPr>
        <w:numId w:val="14"/>
      </w:numPr>
    </w:pPr>
  </w:style>
  <w:style w:type="paragraph" w:customStyle="1" w:styleId="TableHeading">
    <w:name w:val="Table Heading"/>
    <w:basedOn w:val="a2"/>
    <w:link w:val="TableHeading0"/>
    <w:locked/>
    <w:rsid w:val="00461817"/>
    <w:pPr>
      <w:keepNext/>
      <w:widowControl w:val="0"/>
      <w:spacing w:before="80" w:after="80"/>
      <w:ind w:left="0"/>
    </w:pPr>
    <w:rPr>
      <w:rFonts w:cs="Book Antiqua"/>
      <w:b/>
      <w:bCs/>
      <w:snapToGrid w:val="0"/>
    </w:rPr>
  </w:style>
  <w:style w:type="paragraph" w:customStyle="1" w:styleId="TableText">
    <w:name w:val="Table Text"/>
    <w:basedOn w:val="a2"/>
    <w:link w:val="TableText0"/>
    <w:locked/>
    <w:rsid w:val="00461817"/>
    <w:pPr>
      <w:widowControl w:val="0"/>
      <w:spacing w:before="80" w:after="80"/>
      <w:ind w:left="0"/>
    </w:pPr>
    <w:rPr>
      <w:snapToGrid w:val="0"/>
    </w:rPr>
  </w:style>
  <w:style w:type="paragraph" w:customStyle="1" w:styleId="HeadingMiddle">
    <w:name w:val="Heading Middle"/>
    <w:locked/>
    <w:rsid w:val="00461817"/>
    <w:pPr>
      <w:adjustRightInd w:val="0"/>
      <w:snapToGrid w:val="0"/>
      <w:spacing w:line="240" w:lineRule="atLeast"/>
      <w:jc w:val="center"/>
    </w:pPr>
    <w:rPr>
      <w:rFonts w:ascii="Huawei Sans" w:hAnsi="Huawei Sans"/>
      <w:snapToGrid w:val="0"/>
      <w:sz w:val="20"/>
      <w:szCs w:val="20"/>
    </w:rPr>
  </w:style>
  <w:style w:type="paragraph" w:styleId="ae">
    <w:name w:val="macro"/>
    <w:semiHidden/>
    <w:locked/>
    <w:rsid w:val="00461817"/>
    <w:pPr>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adjustRightInd w:val="0"/>
      <w:snapToGrid w:val="0"/>
      <w:spacing w:before="160" w:after="160"/>
      <w:ind w:left="1701"/>
    </w:pPr>
    <w:rPr>
      <w:rFonts w:ascii="Courier New" w:hAnsi="Courier New" w:cs="Courier New"/>
      <w:kern w:val="2"/>
      <w:sz w:val="24"/>
      <w:szCs w:val="24"/>
    </w:rPr>
  </w:style>
  <w:style w:type="paragraph" w:styleId="af">
    <w:name w:val="footnote text"/>
    <w:basedOn w:val="a2"/>
    <w:link w:val="Char1"/>
    <w:uiPriority w:val="99"/>
    <w:locked/>
    <w:rsid w:val="00461817"/>
    <w:rPr>
      <w:sz w:val="18"/>
      <w:szCs w:val="18"/>
    </w:rPr>
  </w:style>
  <w:style w:type="character" w:styleId="af0">
    <w:name w:val="footnote reference"/>
    <w:basedOn w:val="a3"/>
    <w:semiHidden/>
    <w:locked/>
    <w:rsid w:val="00461817"/>
    <w:rPr>
      <w:vertAlign w:val="superscript"/>
    </w:rPr>
  </w:style>
  <w:style w:type="paragraph" w:styleId="af1">
    <w:name w:val="Balloon Text"/>
    <w:basedOn w:val="a2"/>
    <w:semiHidden/>
    <w:locked/>
    <w:rsid w:val="00461817"/>
    <w:rPr>
      <w:sz w:val="18"/>
      <w:szCs w:val="18"/>
    </w:rPr>
  </w:style>
  <w:style w:type="paragraph" w:styleId="af2">
    <w:name w:val="annotation text"/>
    <w:basedOn w:val="a2"/>
    <w:semiHidden/>
    <w:locked/>
    <w:rsid w:val="00461817"/>
  </w:style>
  <w:style w:type="character" w:styleId="af3">
    <w:name w:val="annotation reference"/>
    <w:basedOn w:val="a3"/>
    <w:semiHidden/>
    <w:locked/>
    <w:rsid w:val="00461817"/>
    <w:rPr>
      <w:sz w:val="21"/>
      <w:szCs w:val="21"/>
    </w:rPr>
  </w:style>
  <w:style w:type="paragraph" w:styleId="af4">
    <w:name w:val="annotation subject"/>
    <w:basedOn w:val="af2"/>
    <w:next w:val="af2"/>
    <w:semiHidden/>
    <w:locked/>
    <w:rsid w:val="00461817"/>
    <w:rPr>
      <w:b/>
      <w:bCs/>
    </w:rPr>
  </w:style>
  <w:style w:type="paragraph" w:styleId="42">
    <w:name w:val="index 4"/>
    <w:basedOn w:val="a2"/>
    <w:next w:val="a2"/>
    <w:autoRedefine/>
    <w:semiHidden/>
    <w:locked/>
    <w:rsid w:val="00461817"/>
    <w:pPr>
      <w:ind w:left="1260"/>
    </w:pPr>
  </w:style>
  <w:style w:type="paragraph" w:styleId="af5">
    <w:name w:val="index heading"/>
    <w:basedOn w:val="a2"/>
    <w:next w:val="13"/>
    <w:semiHidden/>
    <w:locked/>
    <w:rsid w:val="00461817"/>
    <w:rPr>
      <w:b/>
      <w:bCs/>
    </w:rPr>
  </w:style>
  <w:style w:type="paragraph" w:styleId="af6">
    <w:name w:val="caption"/>
    <w:basedOn w:val="a2"/>
    <w:next w:val="a2"/>
    <w:semiHidden/>
    <w:qFormat/>
    <w:locked/>
    <w:rsid w:val="00461817"/>
    <w:pPr>
      <w:spacing w:before="152"/>
    </w:pPr>
    <w:rPr>
      <w:rFonts w:eastAsia="黑体"/>
    </w:rPr>
  </w:style>
  <w:style w:type="paragraph" w:styleId="af7">
    <w:name w:val="endnote text"/>
    <w:basedOn w:val="a2"/>
    <w:semiHidden/>
    <w:locked/>
    <w:rsid w:val="00461817"/>
  </w:style>
  <w:style w:type="character" w:styleId="af8">
    <w:name w:val="endnote reference"/>
    <w:basedOn w:val="a3"/>
    <w:semiHidden/>
    <w:locked/>
    <w:rsid w:val="00461817"/>
    <w:rPr>
      <w:vertAlign w:val="superscript"/>
    </w:rPr>
  </w:style>
  <w:style w:type="paragraph" w:styleId="af9">
    <w:name w:val="table of authorities"/>
    <w:basedOn w:val="a2"/>
    <w:next w:val="a2"/>
    <w:semiHidden/>
    <w:locked/>
    <w:rsid w:val="00461817"/>
    <w:pPr>
      <w:ind w:left="420"/>
    </w:pPr>
  </w:style>
  <w:style w:type="paragraph" w:styleId="afa">
    <w:name w:val="toa heading"/>
    <w:basedOn w:val="a2"/>
    <w:next w:val="a2"/>
    <w:semiHidden/>
    <w:locked/>
    <w:rsid w:val="00461817"/>
    <w:pPr>
      <w:spacing w:before="120"/>
    </w:pPr>
  </w:style>
  <w:style w:type="paragraph" w:customStyle="1" w:styleId="Contents">
    <w:name w:val="Contents"/>
    <w:basedOn w:val="Heading1NoNumber"/>
    <w:locked/>
    <w:rsid w:val="00461817"/>
    <w:pPr>
      <w:outlineLvl w:val="9"/>
    </w:pPr>
  </w:style>
  <w:style w:type="character" w:styleId="HTML">
    <w:name w:val="HTML Variable"/>
    <w:basedOn w:val="a3"/>
    <w:semiHidden/>
    <w:locked/>
    <w:rsid w:val="00461817"/>
    <w:rPr>
      <w:i/>
      <w:iCs/>
    </w:rPr>
  </w:style>
  <w:style w:type="character" w:styleId="HTML0">
    <w:name w:val="HTML Typewriter"/>
    <w:basedOn w:val="a3"/>
    <w:semiHidden/>
    <w:locked/>
    <w:rsid w:val="00461817"/>
    <w:rPr>
      <w:rFonts w:ascii="Courier New" w:hAnsi="Courier New" w:cs="Courier New"/>
      <w:sz w:val="20"/>
      <w:szCs w:val="20"/>
    </w:rPr>
  </w:style>
  <w:style w:type="character" w:styleId="HTML1">
    <w:name w:val="HTML Code"/>
    <w:basedOn w:val="a3"/>
    <w:semiHidden/>
    <w:locked/>
    <w:rsid w:val="00461817"/>
    <w:rPr>
      <w:rFonts w:ascii="Courier New" w:hAnsi="Courier New" w:cs="Courier New"/>
      <w:sz w:val="20"/>
      <w:szCs w:val="20"/>
    </w:rPr>
  </w:style>
  <w:style w:type="paragraph" w:styleId="HTML2">
    <w:name w:val="HTML Address"/>
    <w:basedOn w:val="a2"/>
    <w:semiHidden/>
    <w:locked/>
    <w:rsid w:val="00461817"/>
    <w:rPr>
      <w:i/>
      <w:iCs/>
    </w:rPr>
  </w:style>
  <w:style w:type="character" w:styleId="HTML3">
    <w:name w:val="HTML Definition"/>
    <w:basedOn w:val="a3"/>
    <w:semiHidden/>
    <w:locked/>
    <w:rsid w:val="00461817"/>
    <w:rPr>
      <w:i/>
      <w:iCs/>
    </w:rPr>
  </w:style>
  <w:style w:type="character" w:styleId="HTML4">
    <w:name w:val="HTML Keyboard"/>
    <w:basedOn w:val="a3"/>
    <w:semiHidden/>
    <w:locked/>
    <w:rsid w:val="00461817"/>
    <w:rPr>
      <w:rFonts w:ascii="Courier New" w:hAnsi="Courier New" w:cs="Courier New"/>
      <w:sz w:val="20"/>
      <w:szCs w:val="20"/>
    </w:rPr>
  </w:style>
  <w:style w:type="character" w:styleId="HTML5">
    <w:name w:val="HTML Acronym"/>
    <w:basedOn w:val="a3"/>
    <w:semiHidden/>
    <w:locked/>
    <w:rsid w:val="00461817"/>
  </w:style>
  <w:style w:type="character" w:styleId="HTML6">
    <w:name w:val="HTML Sample"/>
    <w:basedOn w:val="a3"/>
    <w:semiHidden/>
    <w:locked/>
    <w:rsid w:val="00461817"/>
    <w:rPr>
      <w:rFonts w:ascii="Courier New" w:hAnsi="Courier New" w:cs="Courier New"/>
    </w:rPr>
  </w:style>
  <w:style w:type="character" w:styleId="HTML7">
    <w:name w:val="HTML Cite"/>
    <w:basedOn w:val="a3"/>
    <w:semiHidden/>
    <w:locked/>
    <w:rsid w:val="00461817"/>
    <w:rPr>
      <w:i/>
      <w:iCs/>
    </w:rPr>
  </w:style>
  <w:style w:type="paragraph" w:styleId="HTML8">
    <w:name w:val="HTML Preformatted"/>
    <w:basedOn w:val="a2"/>
    <w:link w:val="HTMLChar"/>
    <w:semiHidden/>
    <w:locked/>
    <w:rsid w:val="00461817"/>
    <w:rPr>
      <w:rFonts w:ascii="Courier New" w:hAnsi="Courier New" w:cs="Courier New"/>
    </w:rPr>
  </w:style>
  <w:style w:type="table" w:styleId="14">
    <w:name w:val="Table Web 1"/>
    <w:basedOn w:val="a4"/>
    <w:semiHidden/>
    <w:locked/>
    <w:rsid w:val="00461817"/>
    <w:pPr>
      <w:adjustRightInd w:val="0"/>
      <w:snapToGrid w:val="0"/>
      <w:spacing w:before="160" w:after="160" w:line="240" w:lineRule="atLeast"/>
      <w:ind w:left="1701"/>
    </w:pPr>
    <w:rPr>
      <w:rFonts w:ascii="Huawei Sans" w:hAnsi="Huawei Sans"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2">
    <w:name w:val="Table Web 2"/>
    <w:basedOn w:val="a4"/>
    <w:semiHidden/>
    <w:locked/>
    <w:rsid w:val="00461817"/>
    <w:pPr>
      <w:adjustRightInd w:val="0"/>
      <w:snapToGrid w:val="0"/>
      <w:spacing w:before="160" w:after="160" w:line="240" w:lineRule="atLeast"/>
      <w:ind w:left="1701"/>
    </w:pPr>
    <w:rPr>
      <w:rFonts w:ascii="Huawei Sans" w:hAnsi="Huawei Sans"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2">
    <w:name w:val="Table Web 3"/>
    <w:basedOn w:val="a4"/>
    <w:semiHidden/>
    <w:locked/>
    <w:rsid w:val="00461817"/>
    <w:pPr>
      <w:adjustRightInd w:val="0"/>
      <w:snapToGrid w:val="0"/>
      <w:spacing w:before="160" w:after="160" w:line="240" w:lineRule="atLeast"/>
      <w:ind w:left="1701"/>
    </w:pPr>
    <w:rPr>
      <w:rFonts w:ascii="Huawei Sans" w:hAnsi="Huawei Sans"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b">
    <w:name w:val="Table Theme"/>
    <w:basedOn w:val="a4"/>
    <w:semiHidden/>
    <w:locked/>
    <w:rsid w:val="00461817"/>
    <w:pPr>
      <w:adjustRightInd w:val="0"/>
      <w:snapToGrid w:val="0"/>
      <w:spacing w:before="160" w:after="160" w:line="240" w:lineRule="atLeast"/>
      <w:ind w:left="1701"/>
    </w:pPr>
    <w:rPr>
      <w:rFonts w:ascii="Huawei Sans" w:hAnsi="Huawei Sans"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5">
    <w:name w:val="Table Colorful 1"/>
    <w:basedOn w:val="a4"/>
    <w:semiHidden/>
    <w:locked/>
    <w:rsid w:val="00461817"/>
    <w:pPr>
      <w:adjustRightInd w:val="0"/>
      <w:snapToGrid w:val="0"/>
      <w:spacing w:before="160" w:after="160" w:line="240" w:lineRule="atLeast"/>
      <w:ind w:left="1701"/>
    </w:pPr>
    <w:rPr>
      <w:rFonts w:ascii="Huawei Sans" w:hAnsi="Huawei Sans" w:cs="Times New Roman"/>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3">
    <w:name w:val="Table Colorful 2"/>
    <w:basedOn w:val="a4"/>
    <w:semiHidden/>
    <w:locked/>
    <w:rsid w:val="00461817"/>
    <w:pPr>
      <w:adjustRightInd w:val="0"/>
      <w:snapToGrid w:val="0"/>
      <w:spacing w:before="160" w:after="160" w:line="240" w:lineRule="atLeast"/>
      <w:ind w:left="1701"/>
    </w:pPr>
    <w:rPr>
      <w:rFonts w:ascii="Huawei Sans" w:hAnsi="Huawei Sans" w:cs="Times New Roman"/>
      <w:sz w:val="20"/>
      <w:szCs w:val="20"/>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3">
    <w:name w:val="Table Colorful 3"/>
    <w:basedOn w:val="a4"/>
    <w:semiHidden/>
    <w:locked/>
    <w:rsid w:val="00461817"/>
    <w:pPr>
      <w:adjustRightInd w:val="0"/>
      <w:snapToGrid w:val="0"/>
      <w:spacing w:before="160" w:after="160" w:line="240" w:lineRule="atLeast"/>
      <w:ind w:left="1701"/>
    </w:pPr>
    <w:rPr>
      <w:rFonts w:ascii="Huawei Sans" w:hAnsi="Huawei Sans" w:cs="Times New Roman"/>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c">
    <w:name w:val="Salutation"/>
    <w:basedOn w:val="a2"/>
    <w:next w:val="a2"/>
    <w:semiHidden/>
    <w:locked/>
    <w:rsid w:val="00461817"/>
  </w:style>
  <w:style w:type="paragraph" w:styleId="afd">
    <w:name w:val="Plain Text"/>
    <w:basedOn w:val="a2"/>
    <w:semiHidden/>
    <w:locked/>
    <w:rsid w:val="00461817"/>
    <w:rPr>
      <w:rFonts w:ascii="宋体" w:hAnsi="Courier New" w:cs="Courier New"/>
    </w:rPr>
  </w:style>
  <w:style w:type="table" w:styleId="afe">
    <w:name w:val="Table Elegant"/>
    <w:basedOn w:val="a4"/>
    <w:semiHidden/>
    <w:locked/>
    <w:rsid w:val="00461817"/>
    <w:pPr>
      <w:adjustRightInd w:val="0"/>
      <w:snapToGrid w:val="0"/>
      <w:spacing w:before="160" w:after="160" w:line="240" w:lineRule="atLeast"/>
      <w:ind w:left="1701"/>
    </w:pPr>
    <w:rPr>
      <w:rFonts w:ascii="Huawei Sans" w:hAnsi="Huawei Sans"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aff">
    <w:name w:val="E-mail Signature"/>
    <w:basedOn w:val="a2"/>
    <w:semiHidden/>
    <w:locked/>
    <w:rsid w:val="00461817"/>
  </w:style>
  <w:style w:type="paragraph" w:styleId="aff0">
    <w:name w:val="Subtitle"/>
    <w:basedOn w:val="a2"/>
    <w:semiHidden/>
    <w:qFormat/>
    <w:locked/>
    <w:rsid w:val="00461817"/>
    <w:pPr>
      <w:spacing w:before="240" w:after="60" w:line="312" w:lineRule="atLeast"/>
      <w:jc w:val="center"/>
      <w:outlineLvl w:val="1"/>
    </w:pPr>
    <w:rPr>
      <w:b/>
      <w:bCs/>
      <w:kern w:val="28"/>
      <w:sz w:val="32"/>
      <w:szCs w:val="32"/>
    </w:rPr>
  </w:style>
  <w:style w:type="table" w:styleId="16">
    <w:name w:val="Table Classic 1"/>
    <w:basedOn w:val="a4"/>
    <w:semiHidden/>
    <w:locked/>
    <w:rsid w:val="00461817"/>
    <w:pPr>
      <w:adjustRightInd w:val="0"/>
      <w:snapToGrid w:val="0"/>
      <w:spacing w:before="160" w:after="160" w:line="240" w:lineRule="atLeast"/>
      <w:ind w:left="1701"/>
    </w:pPr>
    <w:rPr>
      <w:rFonts w:ascii="Huawei Sans" w:hAnsi="Huawei Sans" w:cs="Times New Roman"/>
      <w:sz w:val="20"/>
      <w:szCs w:val="20"/>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4">
    <w:name w:val="Table Classic 2"/>
    <w:basedOn w:val="a4"/>
    <w:semiHidden/>
    <w:locked/>
    <w:rsid w:val="00461817"/>
    <w:pPr>
      <w:adjustRightInd w:val="0"/>
      <w:snapToGrid w:val="0"/>
      <w:spacing w:before="160" w:after="160" w:line="240" w:lineRule="atLeast"/>
      <w:ind w:left="1701"/>
    </w:pPr>
    <w:rPr>
      <w:rFonts w:ascii="Huawei Sans" w:hAnsi="Huawei Sans" w:cs="Times New Roman"/>
      <w:sz w:val="20"/>
      <w:szCs w:val="20"/>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4">
    <w:name w:val="Table Classic 3"/>
    <w:basedOn w:val="a4"/>
    <w:semiHidden/>
    <w:locked/>
    <w:rsid w:val="00461817"/>
    <w:pPr>
      <w:adjustRightInd w:val="0"/>
      <w:snapToGrid w:val="0"/>
      <w:spacing w:before="160" w:after="160" w:line="240" w:lineRule="atLeast"/>
      <w:ind w:left="1701"/>
    </w:pPr>
    <w:rPr>
      <w:rFonts w:ascii="Huawei Sans" w:hAnsi="Huawei Sans" w:cs="Times New Roman"/>
      <w:color w:val="000080"/>
      <w:sz w:val="20"/>
      <w:szCs w:val="2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3">
    <w:name w:val="Table Classic 4"/>
    <w:basedOn w:val="a4"/>
    <w:semiHidden/>
    <w:locked/>
    <w:rsid w:val="00461817"/>
    <w:pPr>
      <w:adjustRightInd w:val="0"/>
      <w:snapToGrid w:val="0"/>
      <w:spacing w:before="160" w:after="160" w:line="240" w:lineRule="atLeast"/>
      <w:ind w:left="1701"/>
    </w:pPr>
    <w:rPr>
      <w:rFonts w:ascii="Huawei Sans" w:hAnsi="Huawei Sans" w:cs="Times New Roman"/>
      <w:sz w:val="20"/>
      <w:szCs w:val="20"/>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paragraph" w:styleId="aff1">
    <w:name w:val="envelope return"/>
    <w:basedOn w:val="a2"/>
    <w:semiHidden/>
    <w:locked/>
    <w:rsid w:val="00461817"/>
  </w:style>
  <w:style w:type="table" w:styleId="17">
    <w:name w:val="Table Simple 1"/>
    <w:basedOn w:val="a4"/>
    <w:semiHidden/>
    <w:locked/>
    <w:rsid w:val="00461817"/>
    <w:pPr>
      <w:adjustRightInd w:val="0"/>
      <w:snapToGrid w:val="0"/>
      <w:spacing w:before="160" w:after="160" w:line="240" w:lineRule="atLeast"/>
      <w:ind w:left="1701"/>
    </w:pPr>
    <w:rPr>
      <w:rFonts w:ascii="Huawei Sans" w:hAnsi="Huawei Sans" w:cs="Times New Roman"/>
      <w:sz w:val="20"/>
      <w:szCs w:val="20"/>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5">
    <w:name w:val="Table Simple 2"/>
    <w:basedOn w:val="a4"/>
    <w:semiHidden/>
    <w:locked/>
    <w:rsid w:val="00461817"/>
    <w:pPr>
      <w:adjustRightInd w:val="0"/>
      <w:snapToGrid w:val="0"/>
      <w:spacing w:before="160" w:after="160" w:line="240" w:lineRule="atLeast"/>
      <w:ind w:left="1701"/>
    </w:pPr>
    <w:rPr>
      <w:rFonts w:ascii="Huawei Sans" w:hAnsi="Huawei Sans"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5">
    <w:name w:val="Table Simple 3"/>
    <w:basedOn w:val="a4"/>
    <w:semiHidden/>
    <w:locked/>
    <w:rsid w:val="00461817"/>
    <w:pPr>
      <w:adjustRightInd w:val="0"/>
      <w:snapToGrid w:val="0"/>
      <w:spacing w:before="160" w:after="160" w:line="240" w:lineRule="atLeast"/>
      <w:ind w:left="1701"/>
    </w:pPr>
    <w:rPr>
      <w:rFonts w:ascii="Huawei Sans" w:hAnsi="Huawei Sans" w:cs="Times New Roman"/>
      <w:sz w:val="20"/>
      <w:szCs w:val="20"/>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paragraph" w:styleId="aff2">
    <w:name w:val="Closing"/>
    <w:basedOn w:val="a2"/>
    <w:semiHidden/>
    <w:locked/>
    <w:rsid w:val="00461817"/>
    <w:pPr>
      <w:ind w:leftChars="2100" w:left="100"/>
    </w:pPr>
  </w:style>
  <w:style w:type="table" w:styleId="18">
    <w:name w:val="Table Subtle 1"/>
    <w:basedOn w:val="a4"/>
    <w:semiHidden/>
    <w:locked/>
    <w:rsid w:val="00461817"/>
    <w:pPr>
      <w:adjustRightInd w:val="0"/>
      <w:snapToGrid w:val="0"/>
      <w:spacing w:before="160" w:after="160" w:line="240" w:lineRule="atLeast"/>
      <w:ind w:left="1701"/>
    </w:pPr>
    <w:rPr>
      <w:rFonts w:ascii="Huawei Sans" w:hAnsi="Huawei Sans"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6">
    <w:name w:val="Table Subtle 2"/>
    <w:basedOn w:val="a4"/>
    <w:semiHidden/>
    <w:locked/>
    <w:rsid w:val="00461817"/>
    <w:pPr>
      <w:adjustRightInd w:val="0"/>
      <w:snapToGrid w:val="0"/>
      <w:spacing w:before="160" w:after="160" w:line="240" w:lineRule="atLeast"/>
      <w:ind w:left="1701"/>
    </w:pPr>
    <w:rPr>
      <w:rFonts w:ascii="Huawei Sans" w:hAnsi="Huawei Sans"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9">
    <w:name w:val="Table 3D effects 1"/>
    <w:basedOn w:val="a4"/>
    <w:semiHidden/>
    <w:locked/>
    <w:rsid w:val="00461817"/>
    <w:pPr>
      <w:adjustRightInd w:val="0"/>
      <w:snapToGrid w:val="0"/>
      <w:spacing w:before="160" w:after="160" w:line="240" w:lineRule="atLeast"/>
      <w:ind w:left="1701"/>
    </w:pPr>
    <w:rPr>
      <w:rFonts w:ascii="Huawei Sans" w:hAnsi="Huawei Sans" w:cs="Times New Roman"/>
      <w:sz w:val="20"/>
      <w:szCs w:val="20"/>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7">
    <w:name w:val="Table 3D effects 2"/>
    <w:basedOn w:val="a4"/>
    <w:semiHidden/>
    <w:locked/>
    <w:rsid w:val="00461817"/>
    <w:pPr>
      <w:adjustRightInd w:val="0"/>
      <w:snapToGrid w:val="0"/>
      <w:spacing w:before="160" w:after="160" w:line="240" w:lineRule="atLeast"/>
      <w:ind w:left="1701"/>
    </w:pPr>
    <w:rPr>
      <w:rFonts w:ascii="Huawei Sans" w:hAnsi="Huawei Sans" w:cs="Times New Roman"/>
      <w:sz w:val="20"/>
      <w:szCs w:val="20"/>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6">
    <w:name w:val="Table 3D effects 3"/>
    <w:basedOn w:val="a4"/>
    <w:semiHidden/>
    <w:locked/>
    <w:rsid w:val="00461817"/>
    <w:pPr>
      <w:adjustRightInd w:val="0"/>
      <w:snapToGrid w:val="0"/>
      <w:spacing w:before="160" w:after="160" w:line="240" w:lineRule="atLeast"/>
      <w:ind w:left="1701"/>
    </w:pPr>
    <w:rPr>
      <w:rFonts w:ascii="Huawei Sans" w:hAnsi="Huawei Sans" w:cs="Times New Roman"/>
      <w:sz w:val="20"/>
      <w:szCs w:val="20"/>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3">
    <w:name w:val="List"/>
    <w:basedOn w:val="a2"/>
    <w:semiHidden/>
    <w:locked/>
    <w:rsid w:val="00461817"/>
    <w:pPr>
      <w:ind w:left="200" w:hangingChars="200" w:hanging="200"/>
    </w:pPr>
  </w:style>
  <w:style w:type="paragraph" w:styleId="28">
    <w:name w:val="List 2"/>
    <w:basedOn w:val="a2"/>
    <w:semiHidden/>
    <w:locked/>
    <w:rsid w:val="00461817"/>
    <w:pPr>
      <w:ind w:leftChars="200" w:left="100" w:hangingChars="200" w:hanging="200"/>
    </w:pPr>
  </w:style>
  <w:style w:type="paragraph" w:styleId="37">
    <w:name w:val="List 3"/>
    <w:basedOn w:val="a2"/>
    <w:semiHidden/>
    <w:locked/>
    <w:rsid w:val="00461817"/>
    <w:pPr>
      <w:ind w:leftChars="400" w:left="100" w:hangingChars="200" w:hanging="200"/>
    </w:pPr>
  </w:style>
  <w:style w:type="paragraph" w:styleId="44">
    <w:name w:val="List 4"/>
    <w:basedOn w:val="a2"/>
    <w:semiHidden/>
    <w:locked/>
    <w:rsid w:val="00461817"/>
    <w:pPr>
      <w:ind w:leftChars="600" w:left="100" w:hangingChars="200" w:hanging="200"/>
    </w:pPr>
  </w:style>
  <w:style w:type="paragraph" w:styleId="53">
    <w:name w:val="List 5"/>
    <w:basedOn w:val="a2"/>
    <w:semiHidden/>
    <w:locked/>
    <w:rsid w:val="00461817"/>
    <w:pPr>
      <w:ind w:leftChars="800" w:left="100" w:hangingChars="200" w:hanging="200"/>
    </w:pPr>
  </w:style>
  <w:style w:type="paragraph" w:styleId="a1">
    <w:name w:val="List Number"/>
    <w:basedOn w:val="a2"/>
    <w:semiHidden/>
    <w:locked/>
    <w:rsid w:val="00461817"/>
    <w:pPr>
      <w:numPr>
        <w:numId w:val="1"/>
      </w:numPr>
    </w:pPr>
  </w:style>
  <w:style w:type="paragraph" w:styleId="29">
    <w:name w:val="List Number 2"/>
    <w:basedOn w:val="a2"/>
    <w:semiHidden/>
    <w:locked/>
    <w:rsid w:val="00461817"/>
    <w:pPr>
      <w:tabs>
        <w:tab w:val="num" w:pos="432"/>
      </w:tabs>
      <w:ind w:left="432" w:hanging="432"/>
    </w:pPr>
  </w:style>
  <w:style w:type="paragraph" w:styleId="38">
    <w:name w:val="List Number 3"/>
    <w:basedOn w:val="a2"/>
    <w:semiHidden/>
    <w:locked/>
    <w:rsid w:val="00461817"/>
    <w:pPr>
      <w:tabs>
        <w:tab w:val="num" w:pos="432"/>
      </w:tabs>
      <w:ind w:left="432" w:hanging="432"/>
    </w:pPr>
  </w:style>
  <w:style w:type="paragraph" w:styleId="4">
    <w:name w:val="List Number 4"/>
    <w:basedOn w:val="a2"/>
    <w:semiHidden/>
    <w:locked/>
    <w:rsid w:val="00461817"/>
    <w:pPr>
      <w:numPr>
        <w:numId w:val="2"/>
      </w:numPr>
    </w:pPr>
  </w:style>
  <w:style w:type="paragraph" w:styleId="54">
    <w:name w:val="List Number 5"/>
    <w:basedOn w:val="a2"/>
    <w:semiHidden/>
    <w:locked/>
    <w:rsid w:val="00461817"/>
    <w:pPr>
      <w:ind w:left="0"/>
    </w:pPr>
  </w:style>
  <w:style w:type="paragraph" w:styleId="aff4">
    <w:name w:val="List Continue"/>
    <w:basedOn w:val="a2"/>
    <w:semiHidden/>
    <w:locked/>
    <w:rsid w:val="00461817"/>
    <w:pPr>
      <w:spacing w:after="120"/>
      <w:ind w:leftChars="200" w:left="420"/>
    </w:pPr>
  </w:style>
  <w:style w:type="paragraph" w:styleId="2a">
    <w:name w:val="List Continue 2"/>
    <w:basedOn w:val="a2"/>
    <w:semiHidden/>
    <w:locked/>
    <w:rsid w:val="00461817"/>
    <w:pPr>
      <w:spacing w:after="120"/>
      <w:ind w:leftChars="400" w:left="840"/>
    </w:pPr>
  </w:style>
  <w:style w:type="paragraph" w:styleId="39">
    <w:name w:val="List Continue 3"/>
    <w:basedOn w:val="a2"/>
    <w:semiHidden/>
    <w:locked/>
    <w:rsid w:val="00461817"/>
    <w:pPr>
      <w:spacing w:after="120"/>
      <w:ind w:leftChars="600" w:left="1260"/>
    </w:pPr>
  </w:style>
  <w:style w:type="paragraph" w:styleId="45">
    <w:name w:val="List Continue 4"/>
    <w:basedOn w:val="a2"/>
    <w:semiHidden/>
    <w:locked/>
    <w:rsid w:val="00461817"/>
    <w:pPr>
      <w:spacing w:after="120"/>
      <w:ind w:leftChars="800" w:left="1680"/>
    </w:pPr>
  </w:style>
  <w:style w:type="paragraph" w:styleId="55">
    <w:name w:val="List Continue 5"/>
    <w:basedOn w:val="a2"/>
    <w:semiHidden/>
    <w:locked/>
    <w:rsid w:val="00461817"/>
    <w:pPr>
      <w:spacing w:after="120"/>
      <w:ind w:leftChars="1000" w:left="2100"/>
    </w:pPr>
  </w:style>
  <w:style w:type="paragraph" w:styleId="aff5">
    <w:name w:val="List Bullet"/>
    <w:basedOn w:val="a2"/>
    <w:autoRedefine/>
    <w:semiHidden/>
    <w:locked/>
    <w:rsid w:val="00461817"/>
    <w:pPr>
      <w:tabs>
        <w:tab w:val="num" w:pos="432"/>
      </w:tabs>
      <w:ind w:left="432" w:hanging="432"/>
    </w:pPr>
  </w:style>
  <w:style w:type="paragraph" w:styleId="2b">
    <w:name w:val="List Bullet 2"/>
    <w:basedOn w:val="a2"/>
    <w:autoRedefine/>
    <w:semiHidden/>
    <w:locked/>
    <w:rsid w:val="00461817"/>
    <w:pPr>
      <w:tabs>
        <w:tab w:val="num" w:pos="432"/>
      </w:tabs>
      <w:ind w:left="432" w:hanging="432"/>
    </w:pPr>
  </w:style>
  <w:style w:type="paragraph" w:styleId="3a">
    <w:name w:val="List Bullet 3"/>
    <w:basedOn w:val="a2"/>
    <w:autoRedefine/>
    <w:semiHidden/>
    <w:locked/>
    <w:rsid w:val="00461817"/>
    <w:pPr>
      <w:tabs>
        <w:tab w:val="num" w:pos="432"/>
      </w:tabs>
      <w:ind w:left="432" w:hanging="432"/>
    </w:pPr>
  </w:style>
  <w:style w:type="paragraph" w:styleId="46">
    <w:name w:val="List Bullet 4"/>
    <w:basedOn w:val="a2"/>
    <w:autoRedefine/>
    <w:semiHidden/>
    <w:locked/>
    <w:rsid w:val="00461817"/>
    <w:pPr>
      <w:tabs>
        <w:tab w:val="num" w:pos="432"/>
      </w:tabs>
      <w:ind w:left="432" w:hanging="432"/>
    </w:pPr>
  </w:style>
  <w:style w:type="paragraph" w:styleId="5">
    <w:name w:val="List Bullet 5"/>
    <w:basedOn w:val="a2"/>
    <w:autoRedefine/>
    <w:semiHidden/>
    <w:locked/>
    <w:rsid w:val="00461817"/>
    <w:pPr>
      <w:numPr>
        <w:numId w:val="3"/>
      </w:numPr>
    </w:pPr>
  </w:style>
  <w:style w:type="table" w:styleId="1a">
    <w:name w:val="Table List 1"/>
    <w:basedOn w:val="a4"/>
    <w:semiHidden/>
    <w:locked/>
    <w:rsid w:val="00461817"/>
    <w:pPr>
      <w:adjustRightInd w:val="0"/>
      <w:snapToGrid w:val="0"/>
      <w:spacing w:before="160" w:after="160" w:line="240" w:lineRule="atLeast"/>
      <w:ind w:left="1701"/>
    </w:pPr>
    <w:rPr>
      <w:rFonts w:ascii="Huawei Sans" w:hAnsi="Huawei Sans"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c">
    <w:name w:val="Table List 2"/>
    <w:basedOn w:val="a4"/>
    <w:semiHidden/>
    <w:locked/>
    <w:rsid w:val="00461817"/>
    <w:pPr>
      <w:adjustRightInd w:val="0"/>
      <w:snapToGrid w:val="0"/>
      <w:spacing w:before="160" w:after="160" w:line="240" w:lineRule="atLeast"/>
      <w:ind w:left="1701"/>
    </w:pPr>
    <w:rPr>
      <w:rFonts w:ascii="Huawei Sans" w:hAnsi="Huawei Sans"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b">
    <w:name w:val="Table List 3"/>
    <w:basedOn w:val="a4"/>
    <w:semiHidden/>
    <w:locked/>
    <w:rsid w:val="00461817"/>
    <w:pPr>
      <w:adjustRightInd w:val="0"/>
      <w:snapToGrid w:val="0"/>
      <w:spacing w:before="160" w:after="160" w:line="240" w:lineRule="atLeast"/>
      <w:ind w:left="1701"/>
    </w:pPr>
    <w:rPr>
      <w:rFonts w:ascii="Huawei Sans" w:hAnsi="Huawei Sans" w:cs="Times New Roman"/>
      <w:sz w:val="20"/>
      <w:szCs w:val="20"/>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7">
    <w:name w:val="Table List 4"/>
    <w:basedOn w:val="a4"/>
    <w:semiHidden/>
    <w:locked/>
    <w:rsid w:val="00461817"/>
    <w:pPr>
      <w:adjustRightInd w:val="0"/>
      <w:snapToGrid w:val="0"/>
      <w:spacing w:before="160" w:after="160" w:line="240" w:lineRule="atLeast"/>
      <w:ind w:left="1701"/>
    </w:pPr>
    <w:rPr>
      <w:rFonts w:ascii="Huawei Sans" w:hAnsi="Huawei Sans"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6">
    <w:name w:val="Table List 5"/>
    <w:basedOn w:val="a4"/>
    <w:semiHidden/>
    <w:locked/>
    <w:rsid w:val="00461817"/>
    <w:pPr>
      <w:adjustRightInd w:val="0"/>
      <w:snapToGrid w:val="0"/>
      <w:spacing w:before="160" w:after="160" w:line="240" w:lineRule="atLeast"/>
      <w:ind w:left="1701"/>
    </w:pPr>
    <w:rPr>
      <w:rFonts w:ascii="Huawei Sans" w:hAnsi="Huawei Sans"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2">
    <w:name w:val="Table List 6"/>
    <w:basedOn w:val="a4"/>
    <w:semiHidden/>
    <w:locked/>
    <w:rsid w:val="00461817"/>
    <w:pPr>
      <w:adjustRightInd w:val="0"/>
      <w:snapToGrid w:val="0"/>
      <w:spacing w:before="160" w:after="160" w:line="240" w:lineRule="atLeast"/>
      <w:ind w:left="1701"/>
    </w:pPr>
    <w:rPr>
      <w:rFonts w:ascii="Huawei Sans" w:hAnsi="Huawei Sans" w:cs="Times New Roman"/>
      <w:sz w:val="20"/>
      <w:szCs w:val="20"/>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styleId="72">
    <w:name w:val="Table List 7"/>
    <w:basedOn w:val="a4"/>
    <w:semiHidden/>
    <w:locked/>
    <w:rsid w:val="00461817"/>
    <w:pPr>
      <w:adjustRightInd w:val="0"/>
      <w:snapToGrid w:val="0"/>
      <w:spacing w:before="160" w:after="160" w:line="240" w:lineRule="atLeast"/>
      <w:ind w:left="1701"/>
    </w:pPr>
    <w:rPr>
      <w:rFonts w:ascii="Huawei Sans" w:hAnsi="Huawei Sans" w:cs="Times New Roman"/>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2">
    <w:name w:val="Table List 8"/>
    <w:basedOn w:val="a4"/>
    <w:semiHidden/>
    <w:locked/>
    <w:rsid w:val="00461817"/>
    <w:pPr>
      <w:adjustRightInd w:val="0"/>
      <w:snapToGrid w:val="0"/>
      <w:spacing w:before="160" w:after="160" w:line="240" w:lineRule="atLeast"/>
      <w:ind w:left="1701"/>
    </w:pPr>
    <w:rPr>
      <w:rFonts w:ascii="Huawei Sans" w:hAnsi="Huawei Sans" w:cs="Times New Roman"/>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tblStylePr w:type="nwCell">
      <w:tblPr/>
      <w:tcPr>
        <w:tcBorders>
          <w:tl2br w:val="single" w:sz="6" w:space="0" w:color="auto"/>
          <w:tr2bl w:val="none" w:sz="0" w:space="0" w:color="auto"/>
        </w:tcBorders>
      </w:tcPr>
    </w:tblStylePr>
  </w:style>
  <w:style w:type="table" w:styleId="aff6">
    <w:name w:val="Table Contemporary"/>
    <w:basedOn w:val="a4"/>
    <w:semiHidden/>
    <w:locked/>
    <w:rsid w:val="00461817"/>
    <w:pPr>
      <w:adjustRightInd w:val="0"/>
      <w:snapToGrid w:val="0"/>
      <w:spacing w:before="160" w:after="160" w:line="240" w:lineRule="atLeast"/>
      <w:ind w:left="1701"/>
    </w:pPr>
    <w:rPr>
      <w:rFonts w:ascii="Huawei Sans" w:hAnsi="Huawei Sans"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aff7">
    <w:name w:val="Normal (Web)"/>
    <w:basedOn w:val="a2"/>
    <w:uiPriority w:val="99"/>
    <w:semiHidden/>
    <w:locked/>
    <w:rsid w:val="00461817"/>
  </w:style>
  <w:style w:type="paragraph" w:styleId="aff8">
    <w:name w:val="Signature"/>
    <w:basedOn w:val="a2"/>
    <w:semiHidden/>
    <w:locked/>
    <w:rsid w:val="00461817"/>
    <w:pPr>
      <w:ind w:leftChars="2100" w:left="100"/>
    </w:pPr>
  </w:style>
  <w:style w:type="paragraph" w:styleId="aff9">
    <w:name w:val="Date"/>
    <w:basedOn w:val="a2"/>
    <w:next w:val="a2"/>
    <w:semiHidden/>
    <w:locked/>
    <w:rsid w:val="00461817"/>
    <w:pPr>
      <w:ind w:leftChars="2500" w:left="100"/>
    </w:pPr>
  </w:style>
  <w:style w:type="table" w:styleId="1b">
    <w:name w:val="Table Columns 1"/>
    <w:basedOn w:val="a4"/>
    <w:semiHidden/>
    <w:locked/>
    <w:rsid w:val="00461817"/>
    <w:pPr>
      <w:adjustRightInd w:val="0"/>
      <w:snapToGrid w:val="0"/>
      <w:spacing w:before="160" w:after="160" w:line="240" w:lineRule="atLeast"/>
      <w:ind w:left="1701"/>
    </w:pPr>
    <w:rPr>
      <w:rFonts w:ascii="Huawei Sans" w:hAnsi="Huawei Sans" w:cs="Times New Roman"/>
      <w:b/>
      <w:bCs/>
      <w:sz w:val="20"/>
      <w:szCs w:val="20"/>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d">
    <w:name w:val="Table Columns 2"/>
    <w:basedOn w:val="a4"/>
    <w:semiHidden/>
    <w:locked/>
    <w:rsid w:val="00461817"/>
    <w:pPr>
      <w:adjustRightInd w:val="0"/>
      <w:snapToGrid w:val="0"/>
      <w:spacing w:before="160" w:after="160" w:line="240" w:lineRule="atLeast"/>
      <w:ind w:left="1701"/>
    </w:pPr>
    <w:rPr>
      <w:rFonts w:ascii="Huawei Sans" w:hAnsi="Huawei Sans"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c">
    <w:name w:val="Table Columns 3"/>
    <w:basedOn w:val="a4"/>
    <w:semiHidden/>
    <w:locked/>
    <w:rsid w:val="00461817"/>
    <w:pPr>
      <w:adjustRightInd w:val="0"/>
      <w:snapToGrid w:val="0"/>
      <w:spacing w:before="160" w:after="160" w:line="240" w:lineRule="atLeast"/>
      <w:ind w:left="1701"/>
    </w:pPr>
    <w:rPr>
      <w:rFonts w:ascii="Huawei Sans" w:hAnsi="Huawei Sans"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4"/>
    <w:semiHidden/>
    <w:locked/>
    <w:rsid w:val="00461817"/>
    <w:pPr>
      <w:adjustRightInd w:val="0"/>
      <w:snapToGrid w:val="0"/>
      <w:spacing w:before="160" w:after="160" w:line="240" w:lineRule="atLeast"/>
      <w:ind w:left="1701"/>
    </w:pPr>
    <w:rPr>
      <w:rFonts w:ascii="Huawei Sans" w:hAnsi="Huawei Sans"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4"/>
    <w:semiHidden/>
    <w:locked/>
    <w:rsid w:val="00461817"/>
    <w:pPr>
      <w:adjustRightInd w:val="0"/>
      <w:snapToGrid w:val="0"/>
      <w:spacing w:before="160" w:after="160" w:line="240" w:lineRule="atLeast"/>
      <w:ind w:left="1701"/>
    </w:pPr>
    <w:rPr>
      <w:rFonts w:ascii="Huawei Sans" w:hAnsi="Huawei Sans"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c">
    <w:name w:val="Table Grid 1"/>
    <w:basedOn w:val="a4"/>
    <w:semiHidden/>
    <w:locked/>
    <w:rsid w:val="00461817"/>
    <w:pPr>
      <w:adjustRightInd w:val="0"/>
      <w:snapToGrid w:val="0"/>
      <w:spacing w:before="160" w:after="160" w:line="240" w:lineRule="atLeast"/>
      <w:ind w:left="1701"/>
    </w:pPr>
    <w:rPr>
      <w:rFonts w:ascii="Huawei Sans" w:hAnsi="Huawei Sans"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2e">
    <w:name w:val="Table Grid 2"/>
    <w:basedOn w:val="a4"/>
    <w:semiHidden/>
    <w:locked/>
    <w:rsid w:val="00461817"/>
    <w:pPr>
      <w:adjustRightInd w:val="0"/>
      <w:snapToGrid w:val="0"/>
      <w:spacing w:before="160" w:after="160" w:line="240" w:lineRule="atLeast"/>
      <w:ind w:left="1701"/>
    </w:pPr>
    <w:rPr>
      <w:rFonts w:ascii="Huawei Sans" w:hAnsi="Huawei Sans" w:cs="Times New Roman"/>
      <w:sz w:val="20"/>
      <w:szCs w:val="20"/>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d">
    <w:name w:val="Table Grid 3"/>
    <w:basedOn w:val="a4"/>
    <w:semiHidden/>
    <w:locked/>
    <w:rsid w:val="00461817"/>
    <w:pPr>
      <w:adjustRightInd w:val="0"/>
      <w:snapToGrid w:val="0"/>
      <w:spacing w:before="160" w:after="160" w:line="240" w:lineRule="atLeast"/>
      <w:ind w:left="1701"/>
    </w:pPr>
    <w:rPr>
      <w:rFonts w:ascii="Huawei Sans" w:hAnsi="Huawei Sans" w:cs="Times New Roman"/>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49">
    <w:name w:val="Table Grid 4"/>
    <w:basedOn w:val="a4"/>
    <w:semiHidden/>
    <w:locked/>
    <w:rsid w:val="00461817"/>
    <w:pPr>
      <w:adjustRightInd w:val="0"/>
      <w:snapToGrid w:val="0"/>
      <w:spacing w:before="160" w:after="160" w:line="240" w:lineRule="atLeast"/>
      <w:ind w:left="1701"/>
    </w:pPr>
    <w:rPr>
      <w:rFonts w:ascii="Huawei Sans" w:hAnsi="Huawei Sans" w:cs="Times New Roman"/>
      <w:sz w:val="20"/>
      <w:szCs w:val="20"/>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8">
    <w:name w:val="Table Grid 5"/>
    <w:basedOn w:val="a4"/>
    <w:semiHidden/>
    <w:locked/>
    <w:rsid w:val="00461817"/>
    <w:pPr>
      <w:adjustRightInd w:val="0"/>
      <w:snapToGrid w:val="0"/>
      <w:spacing w:before="160" w:after="160" w:line="240" w:lineRule="atLeast"/>
      <w:ind w:left="1701"/>
    </w:pPr>
    <w:rPr>
      <w:rFonts w:ascii="Huawei Sans" w:hAnsi="Huawei Sans"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3">
    <w:name w:val="Table Grid 6"/>
    <w:basedOn w:val="a4"/>
    <w:semiHidden/>
    <w:locked/>
    <w:rsid w:val="00461817"/>
    <w:pPr>
      <w:adjustRightInd w:val="0"/>
      <w:snapToGrid w:val="0"/>
      <w:spacing w:before="160" w:after="160" w:line="240" w:lineRule="atLeast"/>
      <w:ind w:left="1701"/>
    </w:pPr>
    <w:rPr>
      <w:rFonts w:ascii="Huawei Sans" w:hAnsi="Huawei Sans" w:cs="Times New Roman"/>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3">
    <w:name w:val="Table Grid 7"/>
    <w:basedOn w:val="a4"/>
    <w:semiHidden/>
    <w:locked/>
    <w:rsid w:val="00461817"/>
    <w:pPr>
      <w:adjustRightInd w:val="0"/>
      <w:snapToGrid w:val="0"/>
      <w:spacing w:before="160" w:after="160" w:line="240" w:lineRule="atLeast"/>
      <w:ind w:left="1701"/>
    </w:pPr>
    <w:rPr>
      <w:rFonts w:ascii="Huawei Sans" w:hAnsi="Huawei Sans" w:cs="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3">
    <w:name w:val="Table Grid 8"/>
    <w:basedOn w:val="a4"/>
    <w:semiHidden/>
    <w:locked/>
    <w:rsid w:val="00461817"/>
    <w:pPr>
      <w:adjustRightInd w:val="0"/>
      <w:snapToGrid w:val="0"/>
      <w:spacing w:before="160" w:after="160" w:line="240" w:lineRule="atLeast"/>
      <w:ind w:left="1701"/>
    </w:pPr>
    <w:rPr>
      <w:rFonts w:ascii="Huawei Sans" w:hAnsi="Huawei Sans"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styleId="affa">
    <w:name w:val="Block Text"/>
    <w:basedOn w:val="a2"/>
    <w:semiHidden/>
    <w:locked/>
    <w:rsid w:val="00461817"/>
    <w:pPr>
      <w:spacing w:after="120"/>
      <w:ind w:leftChars="700" w:left="1440" w:rightChars="700" w:right="1440"/>
    </w:pPr>
  </w:style>
  <w:style w:type="numbering" w:styleId="a0">
    <w:name w:val="Outline List 3"/>
    <w:basedOn w:val="a5"/>
    <w:semiHidden/>
    <w:locked/>
    <w:rsid w:val="00461817"/>
    <w:pPr>
      <w:numPr>
        <w:numId w:val="8"/>
      </w:numPr>
    </w:pPr>
  </w:style>
  <w:style w:type="paragraph" w:styleId="affb">
    <w:name w:val="envelope address"/>
    <w:basedOn w:val="a2"/>
    <w:semiHidden/>
    <w:locked/>
    <w:rsid w:val="00461817"/>
    <w:pPr>
      <w:framePr w:w="7920" w:h="1980" w:hRule="exact" w:hSpace="180" w:wrap="auto" w:hAnchor="page" w:xAlign="center" w:yAlign="bottom"/>
      <w:ind w:leftChars="1400" w:left="100"/>
    </w:pPr>
  </w:style>
  <w:style w:type="paragraph" w:styleId="affc">
    <w:name w:val="Message Header"/>
    <w:basedOn w:val="a2"/>
    <w:semiHidden/>
    <w:locked/>
    <w:rsid w:val="00461817"/>
    <w:pPr>
      <w:pBdr>
        <w:top w:val="single" w:sz="6" w:space="1" w:color="auto"/>
        <w:left w:val="single" w:sz="6" w:space="1" w:color="auto"/>
        <w:bottom w:val="single" w:sz="6" w:space="1" w:color="auto"/>
        <w:right w:val="single" w:sz="6" w:space="1" w:color="auto"/>
      </w:pBdr>
      <w:shd w:val="pct20" w:color="auto" w:fill="auto"/>
      <w:ind w:leftChars="500" w:left="1080" w:hangingChars="500" w:hanging="1080"/>
    </w:pPr>
  </w:style>
  <w:style w:type="character" w:styleId="affd">
    <w:name w:val="line number"/>
    <w:basedOn w:val="a3"/>
    <w:semiHidden/>
    <w:locked/>
    <w:rsid w:val="00461817"/>
  </w:style>
  <w:style w:type="character" w:styleId="affe">
    <w:name w:val="Strong"/>
    <w:basedOn w:val="a3"/>
    <w:uiPriority w:val="22"/>
    <w:qFormat/>
    <w:locked/>
    <w:rsid w:val="00461817"/>
    <w:rPr>
      <w:b/>
      <w:bCs/>
    </w:rPr>
  </w:style>
  <w:style w:type="character" w:styleId="afff">
    <w:name w:val="page number"/>
    <w:basedOn w:val="a3"/>
    <w:semiHidden/>
    <w:locked/>
    <w:rsid w:val="00461817"/>
  </w:style>
  <w:style w:type="character" w:styleId="afff0">
    <w:name w:val="FollowedHyperlink"/>
    <w:semiHidden/>
    <w:locked/>
    <w:rsid w:val="00461817"/>
    <w:rPr>
      <w:color w:val="800080"/>
      <w:u w:val="none"/>
    </w:rPr>
  </w:style>
  <w:style w:type="paragraph" w:styleId="afff1">
    <w:name w:val="Body Text"/>
    <w:basedOn w:val="a2"/>
    <w:semiHidden/>
    <w:locked/>
    <w:rsid w:val="00461817"/>
    <w:pPr>
      <w:spacing w:after="120"/>
    </w:pPr>
  </w:style>
  <w:style w:type="paragraph" w:styleId="afff2">
    <w:name w:val="Body Text First Indent"/>
    <w:basedOn w:val="afff1"/>
    <w:semiHidden/>
    <w:locked/>
    <w:rsid w:val="00461817"/>
    <w:pPr>
      <w:ind w:firstLineChars="100" w:firstLine="420"/>
    </w:pPr>
  </w:style>
  <w:style w:type="paragraph" w:styleId="afff3">
    <w:name w:val="Body Text Indent"/>
    <w:basedOn w:val="a2"/>
    <w:semiHidden/>
    <w:locked/>
    <w:rsid w:val="00461817"/>
    <w:pPr>
      <w:spacing w:after="120"/>
      <w:ind w:leftChars="200" w:left="420"/>
    </w:pPr>
  </w:style>
  <w:style w:type="paragraph" w:styleId="2f">
    <w:name w:val="Body Text First Indent 2"/>
    <w:basedOn w:val="afff3"/>
    <w:semiHidden/>
    <w:locked/>
    <w:rsid w:val="00461817"/>
    <w:pPr>
      <w:ind w:firstLineChars="200" w:firstLine="420"/>
    </w:pPr>
  </w:style>
  <w:style w:type="paragraph" w:styleId="afff4">
    <w:name w:val="Normal Indent"/>
    <w:basedOn w:val="a2"/>
    <w:semiHidden/>
    <w:locked/>
    <w:rsid w:val="00461817"/>
    <w:pPr>
      <w:ind w:firstLineChars="200" w:firstLine="420"/>
    </w:pPr>
  </w:style>
  <w:style w:type="paragraph" w:styleId="2f0">
    <w:name w:val="Body Text 2"/>
    <w:basedOn w:val="a2"/>
    <w:semiHidden/>
    <w:locked/>
    <w:rsid w:val="00461817"/>
    <w:pPr>
      <w:spacing w:after="120" w:line="480" w:lineRule="auto"/>
    </w:pPr>
  </w:style>
  <w:style w:type="paragraph" w:styleId="3e">
    <w:name w:val="Body Text 3"/>
    <w:basedOn w:val="a2"/>
    <w:semiHidden/>
    <w:locked/>
    <w:rsid w:val="00461817"/>
    <w:pPr>
      <w:spacing w:after="120"/>
    </w:pPr>
    <w:rPr>
      <w:sz w:val="16"/>
      <w:szCs w:val="16"/>
    </w:rPr>
  </w:style>
  <w:style w:type="paragraph" w:styleId="2f1">
    <w:name w:val="Body Text Indent 2"/>
    <w:basedOn w:val="a2"/>
    <w:semiHidden/>
    <w:locked/>
    <w:rsid w:val="00461817"/>
    <w:pPr>
      <w:spacing w:after="120" w:line="480" w:lineRule="auto"/>
      <w:ind w:leftChars="200" w:left="420"/>
    </w:pPr>
  </w:style>
  <w:style w:type="paragraph" w:styleId="3f">
    <w:name w:val="Body Text Indent 3"/>
    <w:basedOn w:val="a2"/>
    <w:semiHidden/>
    <w:locked/>
    <w:rsid w:val="00461817"/>
    <w:pPr>
      <w:spacing w:after="120"/>
      <w:ind w:leftChars="200" w:left="420"/>
    </w:pPr>
    <w:rPr>
      <w:sz w:val="16"/>
      <w:szCs w:val="16"/>
    </w:rPr>
  </w:style>
  <w:style w:type="paragraph" w:styleId="afff5">
    <w:name w:val="Note Heading"/>
    <w:basedOn w:val="a2"/>
    <w:next w:val="a2"/>
    <w:semiHidden/>
    <w:locked/>
    <w:rsid w:val="00461817"/>
    <w:pPr>
      <w:jc w:val="center"/>
    </w:pPr>
  </w:style>
  <w:style w:type="paragraph" w:customStyle="1" w:styleId="ItemStepinTable">
    <w:name w:val="Item Step in Table"/>
    <w:locked/>
    <w:rsid w:val="00461817"/>
    <w:pPr>
      <w:numPr>
        <w:numId w:val="9"/>
      </w:numPr>
      <w:topLinePunct/>
      <w:spacing w:before="80" w:after="80" w:line="240" w:lineRule="atLeast"/>
    </w:pPr>
    <w:rPr>
      <w:rFonts w:ascii="Huawei Sans" w:hAnsi="Huawei Sans"/>
      <w:sz w:val="21"/>
      <w:szCs w:val="22"/>
    </w:rPr>
  </w:style>
  <w:style w:type="paragraph" w:customStyle="1" w:styleId="End">
    <w:name w:val="End"/>
    <w:basedOn w:val="a2"/>
    <w:locked/>
    <w:rsid w:val="00461817"/>
    <w:pPr>
      <w:spacing w:after="400"/>
    </w:pPr>
    <w:rPr>
      <w:b/>
    </w:rPr>
  </w:style>
  <w:style w:type="paragraph" w:customStyle="1" w:styleId="1d">
    <w:name w:val="样式1"/>
    <w:basedOn w:val="End"/>
    <w:semiHidden/>
    <w:locked/>
    <w:rsid w:val="00461817"/>
    <w:rPr>
      <w:b w:val="0"/>
    </w:rPr>
  </w:style>
  <w:style w:type="paragraph" w:customStyle="1" w:styleId="NotesTextListinTable">
    <w:name w:val="Notes Text List in Table"/>
    <w:locked/>
    <w:rsid w:val="00461817"/>
    <w:pPr>
      <w:numPr>
        <w:numId w:val="19"/>
      </w:numPr>
      <w:spacing w:before="40" w:after="80" w:line="200" w:lineRule="atLeast"/>
      <w:jc w:val="both"/>
    </w:pPr>
    <w:rPr>
      <w:rFonts w:ascii="Huawei Sans" w:hAnsi="Huawei Sans" w:cs="楷体_GB2312"/>
      <w:noProof/>
      <w:sz w:val="18"/>
      <w:szCs w:val="18"/>
    </w:rPr>
  </w:style>
  <w:style w:type="paragraph" w:customStyle="1" w:styleId="NotesHeading">
    <w:name w:val="Notes Heading"/>
    <w:basedOn w:val="CAUTIONHeading"/>
    <w:locked/>
    <w:rsid w:val="00461817"/>
    <w:pPr>
      <w:pBdr>
        <w:top w:val="none" w:sz="0" w:space="0" w:color="auto"/>
      </w:pBdr>
      <w:spacing w:after="40"/>
    </w:pPr>
    <w:rPr>
      <w:position w:val="-6"/>
      <w:sz w:val="18"/>
      <w:szCs w:val="18"/>
    </w:rPr>
  </w:style>
  <w:style w:type="paragraph" w:customStyle="1" w:styleId="NotesText">
    <w:name w:val="Notes Text"/>
    <w:basedOn w:val="CAUTIONText"/>
    <w:locked/>
    <w:rsid w:val="00461817"/>
    <w:pPr>
      <w:pBdr>
        <w:bottom w:val="none" w:sz="0" w:space="0" w:color="auto"/>
      </w:pBdr>
      <w:spacing w:before="40" w:line="200" w:lineRule="atLeast"/>
      <w:ind w:left="2075"/>
    </w:pPr>
    <w:rPr>
      <w:sz w:val="18"/>
      <w:szCs w:val="18"/>
    </w:rPr>
  </w:style>
  <w:style w:type="paragraph" w:customStyle="1" w:styleId="NotesTextList">
    <w:name w:val="Notes Text List"/>
    <w:basedOn w:val="CAUTIONTextList"/>
    <w:locked/>
    <w:rsid w:val="00461817"/>
    <w:pPr>
      <w:numPr>
        <w:numId w:val="10"/>
      </w:numPr>
      <w:pBdr>
        <w:bottom w:val="none" w:sz="0" w:space="0" w:color="auto"/>
      </w:pBdr>
      <w:spacing w:before="40" w:line="200" w:lineRule="atLeast"/>
    </w:pPr>
    <w:rPr>
      <w:sz w:val="18"/>
      <w:szCs w:val="18"/>
    </w:rPr>
  </w:style>
  <w:style w:type="paragraph" w:customStyle="1" w:styleId="FigureDescriptioninAppendix">
    <w:name w:val="Figure Description in Appendix"/>
    <w:basedOn w:val="Figure"/>
    <w:next w:val="Figure"/>
    <w:locked/>
    <w:rsid w:val="00461817"/>
    <w:pPr>
      <w:keepNext/>
      <w:numPr>
        <w:ilvl w:val="7"/>
        <w:numId w:val="5"/>
      </w:numPr>
      <w:topLinePunct w:val="0"/>
      <w:spacing w:before="320" w:after="80"/>
      <w:outlineLvl w:val="7"/>
    </w:pPr>
  </w:style>
  <w:style w:type="paragraph" w:customStyle="1" w:styleId="Cover2">
    <w:name w:val="Cover 2"/>
    <w:locked/>
    <w:rsid w:val="00461817"/>
    <w:pPr>
      <w:adjustRightInd w:val="0"/>
      <w:snapToGrid w:val="0"/>
    </w:pPr>
    <w:rPr>
      <w:rFonts w:ascii="Huawei Sans" w:hAnsi="Huawei Sans"/>
      <w:noProof/>
      <w:lang w:eastAsia="en-US"/>
    </w:rPr>
  </w:style>
  <w:style w:type="paragraph" w:customStyle="1" w:styleId="CoverText">
    <w:name w:val="Cover Text"/>
    <w:locked/>
    <w:rsid w:val="00461817"/>
    <w:pPr>
      <w:adjustRightInd w:val="0"/>
      <w:snapToGrid w:val="0"/>
      <w:spacing w:before="80" w:after="80" w:line="240" w:lineRule="atLeast"/>
      <w:jc w:val="both"/>
    </w:pPr>
    <w:rPr>
      <w:rFonts w:ascii="Huawei Sans" w:hAnsi="Huawei Sans"/>
      <w:snapToGrid w:val="0"/>
      <w:sz w:val="20"/>
      <w:szCs w:val="20"/>
    </w:rPr>
  </w:style>
  <w:style w:type="paragraph" w:customStyle="1" w:styleId="Cover3">
    <w:name w:val="Cover 3"/>
    <w:basedOn w:val="a2"/>
    <w:locked/>
    <w:rsid w:val="00461817"/>
    <w:pPr>
      <w:widowControl w:val="0"/>
      <w:topLinePunct w:val="0"/>
      <w:spacing w:before="80" w:after="80"/>
      <w:ind w:left="0"/>
    </w:pPr>
    <w:rPr>
      <w:b/>
      <w:bCs/>
      <w:spacing w:val="-4"/>
      <w:sz w:val="22"/>
      <w:szCs w:val="22"/>
    </w:rPr>
  </w:style>
  <w:style w:type="paragraph" w:customStyle="1" w:styleId="TOC1">
    <w:name w:val="TOC 标题1"/>
    <w:next w:val="12"/>
    <w:semiHidden/>
    <w:locked/>
    <w:rsid w:val="00461817"/>
    <w:pPr>
      <w:keepNext/>
      <w:snapToGrid w:val="0"/>
      <w:spacing w:before="480" w:after="360"/>
      <w:jc w:val="center"/>
    </w:pPr>
    <w:rPr>
      <w:rFonts w:ascii="Huawei Sans" w:eastAsia="黑体" w:hAnsi="Huawei Sans"/>
      <w:noProof/>
      <w:sz w:val="36"/>
      <w:szCs w:val="36"/>
    </w:rPr>
  </w:style>
  <w:style w:type="paragraph" w:customStyle="1" w:styleId="Command">
    <w:name w:val="Command"/>
    <w:locked/>
    <w:rsid w:val="00461817"/>
    <w:pPr>
      <w:spacing w:before="160" w:after="160"/>
    </w:pPr>
    <w:rPr>
      <w:rFonts w:ascii="Huawei Sans" w:eastAsia="黑体" w:hAnsi="Huawei Sans"/>
      <w:sz w:val="21"/>
      <w:szCs w:val="21"/>
    </w:rPr>
  </w:style>
  <w:style w:type="character" w:customStyle="1" w:styleId="commandparameter">
    <w:name w:val="command parameter"/>
    <w:locked/>
    <w:rsid w:val="00461817"/>
    <w:rPr>
      <w:rFonts w:ascii="Arial" w:eastAsia="宋体" w:hAnsi="Arial"/>
      <w:i/>
      <w:color w:val="auto"/>
      <w:sz w:val="21"/>
      <w:szCs w:val="21"/>
    </w:rPr>
  </w:style>
  <w:style w:type="character" w:customStyle="1" w:styleId="commandkeywords">
    <w:name w:val="command keywords"/>
    <w:locked/>
    <w:rsid w:val="00461817"/>
    <w:rPr>
      <w:rFonts w:ascii="Arial" w:eastAsia="宋体" w:hAnsi="Arial"/>
      <w:b/>
      <w:color w:val="auto"/>
      <w:sz w:val="21"/>
      <w:szCs w:val="21"/>
    </w:rPr>
  </w:style>
  <w:style w:type="character" w:customStyle="1" w:styleId="TableHeading0">
    <w:name w:val="Table Heading 字符"/>
    <w:basedOn w:val="a3"/>
    <w:link w:val="TableHeading"/>
    <w:rsid w:val="002C2323"/>
    <w:rPr>
      <w:rFonts w:ascii="Huawei Sans" w:hAnsi="Huawei Sans" w:cs="Book Antiqua"/>
      <w:b/>
      <w:bCs/>
      <w:snapToGrid w:val="0"/>
      <w:sz w:val="21"/>
      <w:szCs w:val="20"/>
    </w:rPr>
  </w:style>
  <w:style w:type="paragraph" w:customStyle="1" w:styleId="Outline">
    <w:name w:val="Outline"/>
    <w:basedOn w:val="a2"/>
    <w:locked/>
    <w:rsid w:val="00461817"/>
    <w:pPr>
      <w:topLinePunct w:val="0"/>
      <w:spacing w:before="80" w:after="80" w:line="200" w:lineRule="atLeast"/>
      <w:ind w:left="709"/>
      <w:jc w:val="both"/>
    </w:pPr>
    <w:rPr>
      <w:i/>
      <w:color w:val="0000FF"/>
      <w:sz w:val="18"/>
      <w:szCs w:val="18"/>
    </w:rPr>
  </w:style>
  <w:style w:type="paragraph" w:customStyle="1" w:styleId="TableDescriptioninAppendix">
    <w:name w:val="Table Description in Appendix"/>
    <w:basedOn w:val="TableDescription"/>
    <w:next w:val="a2"/>
    <w:locked/>
    <w:rsid w:val="00461817"/>
    <w:pPr>
      <w:numPr>
        <w:numId w:val="5"/>
      </w:numPr>
    </w:pPr>
  </w:style>
  <w:style w:type="paragraph" w:customStyle="1" w:styleId="Code">
    <w:name w:val="Code"/>
    <w:basedOn w:val="a2"/>
    <w:locked/>
    <w:rsid w:val="00461817"/>
    <w:pPr>
      <w:widowControl w:val="0"/>
      <w:shd w:val="clear" w:color="auto" w:fill="F2F2F2" w:themeFill="background1" w:themeFillShade="F2"/>
      <w:autoSpaceDE w:val="0"/>
      <w:autoSpaceDN w:val="0"/>
      <w:spacing w:before="0" w:after="0" w:line="360" w:lineRule="auto"/>
    </w:pPr>
    <w:rPr>
      <w:sz w:val="18"/>
    </w:rPr>
  </w:style>
  <w:style w:type="paragraph" w:customStyle="1" w:styleId="CopyrightDeclaration1">
    <w:name w:val="Copyright Declaration1"/>
    <w:locked/>
    <w:rsid w:val="00461817"/>
    <w:pPr>
      <w:spacing w:before="80" w:after="80"/>
    </w:pPr>
    <w:rPr>
      <w:rFonts w:ascii="Huawei Sans" w:hAnsi="Huawei Sans" w:cs="Times New Roman"/>
      <w:sz w:val="36"/>
      <w:szCs w:val="20"/>
    </w:rPr>
  </w:style>
  <w:style w:type="paragraph" w:customStyle="1" w:styleId="Cover30">
    <w:name w:val="Cover3"/>
    <w:semiHidden/>
    <w:locked/>
    <w:rsid w:val="00461817"/>
    <w:pPr>
      <w:adjustRightInd w:val="0"/>
      <w:snapToGrid w:val="0"/>
      <w:spacing w:before="80" w:after="80" w:line="240" w:lineRule="atLeast"/>
    </w:pPr>
    <w:rPr>
      <w:rFonts w:ascii="Huawei Sans" w:eastAsia="黑体" w:hAnsi="Huawei Sans"/>
      <w:noProof/>
      <w:lang w:eastAsia="en-US"/>
    </w:rPr>
  </w:style>
  <w:style w:type="paragraph" w:customStyle="1" w:styleId="Cover40">
    <w:name w:val="Cover4"/>
    <w:basedOn w:val="a2"/>
    <w:semiHidden/>
    <w:locked/>
    <w:rsid w:val="00461817"/>
    <w:pPr>
      <w:topLinePunct w:val="0"/>
      <w:ind w:left="0"/>
    </w:pPr>
    <w:rPr>
      <w:rFonts w:eastAsia="Arial"/>
      <w:b/>
      <w:bCs/>
      <w:sz w:val="24"/>
      <w:szCs w:val="24"/>
    </w:rPr>
  </w:style>
  <w:style w:type="paragraph" w:customStyle="1" w:styleId="SubItemListTextTD">
    <w:name w:val="Sub Item List Text TD"/>
    <w:basedOn w:val="TerminalDisplay"/>
    <w:locked/>
    <w:rsid w:val="00461817"/>
    <w:pPr>
      <w:adjustRightInd w:val="0"/>
      <w:ind w:left="2410"/>
    </w:pPr>
  </w:style>
  <w:style w:type="paragraph" w:customStyle="1" w:styleId="ItemlistTextTD">
    <w:name w:val="Item list Text TD"/>
    <w:basedOn w:val="TerminalDisplay"/>
    <w:locked/>
    <w:rsid w:val="00461817"/>
    <w:pPr>
      <w:adjustRightInd w:val="0"/>
      <w:ind w:left="2126"/>
    </w:pPr>
  </w:style>
  <w:style w:type="paragraph" w:customStyle="1" w:styleId="ItemListTextinTable">
    <w:name w:val="Item List Text in Table"/>
    <w:basedOn w:val="TableText"/>
    <w:qFormat/>
    <w:locked/>
    <w:rsid w:val="00461817"/>
    <w:pPr>
      <w:ind w:left="284"/>
    </w:pPr>
  </w:style>
  <w:style w:type="paragraph" w:customStyle="1" w:styleId="Appendixheading1">
    <w:name w:val="Appendix heading 1"/>
    <w:basedOn w:val="1"/>
    <w:next w:val="2"/>
    <w:locked/>
    <w:rsid w:val="00461817"/>
    <w:pPr>
      <w:keepLines/>
      <w:numPr>
        <w:numId w:val="5"/>
      </w:numPr>
      <w:topLinePunct w:val="0"/>
    </w:pPr>
    <w:rPr>
      <w:rFonts w:hint="eastAsia"/>
      <w:bCs w:val="0"/>
    </w:rPr>
  </w:style>
  <w:style w:type="paragraph" w:customStyle="1" w:styleId="Appendixheading2">
    <w:name w:val="Appendix heading 2"/>
    <w:basedOn w:val="2"/>
    <w:next w:val="Appendixheading3"/>
    <w:locked/>
    <w:rsid w:val="00461817"/>
    <w:pPr>
      <w:numPr>
        <w:numId w:val="5"/>
      </w:numPr>
      <w:topLinePunct w:val="0"/>
      <w:spacing w:before="200"/>
    </w:pPr>
    <w:rPr>
      <w:rFonts w:cs="Times New Roman" w:hint="eastAsia"/>
    </w:rPr>
  </w:style>
  <w:style w:type="paragraph" w:customStyle="1" w:styleId="Appendixheading3">
    <w:name w:val="Appendix heading 3"/>
    <w:basedOn w:val="3"/>
    <w:next w:val="Appendixheading4"/>
    <w:locked/>
    <w:rsid w:val="00461817"/>
    <w:pPr>
      <w:numPr>
        <w:numId w:val="5"/>
      </w:numPr>
      <w:topLinePunct w:val="0"/>
    </w:pPr>
    <w:rPr>
      <w:rFonts w:cs="Times New Roman" w:hint="eastAsia"/>
    </w:rPr>
  </w:style>
  <w:style w:type="paragraph" w:customStyle="1" w:styleId="Appendixheading4">
    <w:name w:val="Appendix heading 4"/>
    <w:basedOn w:val="40"/>
    <w:next w:val="Appendixheading5"/>
    <w:locked/>
    <w:rsid w:val="00461817"/>
    <w:pPr>
      <w:numPr>
        <w:numId w:val="5"/>
      </w:numPr>
      <w:topLinePunct w:val="0"/>
    </w:pPr>
    <w:rPr>
      <w:bCs/>
    </w:rPr>
  </w:style>
  <w:style w:type="paragraph" w:customStyle="1" w:styleId="Appendixheading5">
    <w:name w:val="Appendix heading 5"/>
    <w:basedOn w:val="50"/>
    <w:next w:val="BlockLabel"/>
    <w:locked/>
    <w:rsid w:val="00461817"/>
    <w:pPr>
      <w:numPr>
        <w:numId w:val="5"/>
      </w:numPr>
      <w:topLinePunct w:val="0"/>
    </w:pPr>
    <w:rPr>
      <w:rFonts w:cs="Times New Roman"/>
      <w:bCs/>
    </w:rPr>
  </w:style>
  <w:style w:type="character" w:styleId="afff6">
    <w:name w:val="Placeholder Text"/>
    <w:basedOn w:val="a3"/>
    <w:uiPriority w:val="99"/>
    <w:semiHidden/>
    <w:locked/>
    <w:rsid w:val="00461817"/>
    <w:rPr>
      <w:color w:val="808080"/>
    </w:rPr>
  </w:style>
  <w:style w:type="paragraph" w:customStyle="1" w:styleId="DecimalAligned">
    <w:name w:val="Decimal Aligned"/>
    <w:basedOn w:val="a2"/>
    <w:uiPriority w:val="40"/>
    <w:qFormat/>
    <w:locked/>
    <w:rsid w:val="00461817"/>
    <w:pPr>
      <w:tabs>
        <w:tab w:val="decimal" w:pos="360"/>
      </w:tabs>
      <w:topLinePunct w:val="0"/>
      <w:adjustRightInd/>
      <w:snapToGrid/>
      <w:spacing w:before="0" w:after="200" w:line="276" w:lineRule="auto"/>
      <w:ind w:left="0"/>
    </w:pPr>
    <w:rPr>
      <w:rFonts w:cstheme="minorBidi"/>
      <w:sz w:val="22"/>
      <w:szCs w:val="22"/>
    </w:rPr>
  </w:style>
  <w:style w:type="character" w:customStyle="1" w:styleId="Char1">
    <w:name w:val="脚注文本 Char"/>
    <w:basedOn w:val="a3"/>
    <w:link w:val="af"/>
    <w:uiPriority w:val="99"/>
    <w:rsid w:val="00461817"/>
    <w:rPr>
      <w:rFonts w:ascii="Huawei Sans" w:hAnsi="Huawei Sans" w:cs="Times New Roman"/>
      <w:sz w:val="18"/>
      <w:szCs w:val="18"/>
    </w:rPr>
  </w:style>
  <w:style w:type="character" w:styleId="afff7">
    <w:name w:val="Subtle Emphasis"/>
    <w:basedOn w:val="a3"/>
    <w:uiPriority w:val="19"/>
    <w:qFormat/>
    <w:locked/>
    <w:rsid w:val="00461817"/>
    <w:rPr>
      <w:rFonts w:ascii="Huawei Sans" w:eastAsia="方正兰亭黑简体" w:hAnsi="Huawei Sans" w:cstheme="minorBidi"/>
      <w:bCs w:val="0"/>
      <w:i/>
      <w:iCs/>
      <w:color w:val="808080" w:themeColor="text1" w:themeTint="7F"/>
      <w:szCs w:val="22"/>
      <w:lang w:eastAsia="zh-CN"/>
    </w:rPr>
  </w:style>
  <w:style w:type="table" w:styleId="2-5">
    <w:name w:val="Medium Shading 2 Accent 5"/>
    <w:basedOn w:val="a4"/>
    <w:uiPriority w:val="64"/>
    <w:locked/>
    <w:rsid w:val="0046181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customStyle="1" w:styleId="cover--">
    <w:name w:val="cover--"/>
    <w:basedOn w:val="a2"/>
    <w:locked/>
    <w:rsid w:val="00F739A7"/>
    <w:pPr>
      <w:widowControl w:val="0"/>
      <w:tabs>
        <w:tab w:val="left" w:pos="1644"/>
      </w:tabs>
      <w:autoSpaceDE w:val="0"/>
      <w:autoSpaceDN w:val="0"/>
      <w:snapToGrid/>
      <w:spacing w:before="120" w:after="120" w:line="360" w:lineRule="auto"/>
      <w:ind w:left="0"/>
      <w:jc w:val="center"/>
    </w:pPr>
    <w:rPr>
      <w:rFonts w:ascii="Arial" w:eastAsia="黑体" w:hAnsi="Arial"/>
      <w:sz w:val="72"/>
    </w:rPr>
  </w:style>
  <w:style w:type="character" w:customStyle="1" w:styleId="afff8">
    <w:name w:val="样式 蓝色"/>
    <w:basedOn w:val="a3"/>
    <w:semiHidden/>
    <w:locked/>
    <w:rsid w:val="00D9006B"/>
    <w:rPr>
      <w:color w:val="0000FF"/>
    </w:rPr>
  </w:style>
  <w:style w:type="character" w:customStyle="1" w:styleId="11">
    <w:name w:val="表格1 字符"/>
    <w:basedOn w:val="TableHeading0"/>
    <w:link w:val="10"/>
    <w:rsid w:val="002C2323"/>
    <w:rPr>
      <w:rFonts w:ascii="Book Antiqua" w:eastAsia="黑体" w:hAnsi="Book Antiqua" w:cs="Book Antiqua"/>
      <w:b w:val="0"/>
      <w:bCs/>
      <w:snapToGrid w:val="0"/>
      <w:sz w:val="21"/>
      <w:szCs w:val="21"/>
    </w:rPr>
  </w:style>
  <w:style w:type="paragraph" w:customStyle="1" w:styleId="afff9">
    <w:name w:val="命令行"/>
    <w:basedOn w:val="a2"/>
    <w:locked/>
    <w:rsid w:val="00C330D6"/>
    <w:pPr>
      <w:topLinePunct w:val="0"/>
      <w:adjustRightInd/>
      <w:spacing w:beforeLines="100" w:before="0" w:afterLines="100" w:after="0" w:line="240" w:lineRule="auto"/>
      <w:ind w:leftChars="500" w:left="500" w:rightChars="100" w:right="100" w:firstLineChars="200" w:firstLine="200"/>
      <w:contextualSpacing/>
    </w:pPr>
    <w:rPr>
      <w:rFonts w:ascii="Courier New" w:hAnsi="Courier New"/>
      <w:sz w:val="16"/>
    </w:rPr>
  </w:style>
  <w:style w:type="paragraph" w:customStyle="1" w:styleId="Command11">
    <w:name w:val="样式 Command + 左侧:  1 字符 右侧:  1 字符"/>
    <w:basedOn w:val="Command"/>
    <w:semiHidden/>
    <w:locked/>
    <w:rsid w:val="00024836"/>
    <w:pPr>
      <w:ind w:left="2940"/>
    </w:pPr>
  </w:style>
  <w:style w:type="table" w:customStyle="1" w:styleId="V30">
    <w:name w:val="实验手册V3.0专用"/>
    <w:basedOn w:val="a4"/>
    <w:uiPriority w:val="99"/>
    <w:locked/>
    <w:rsid w:val="009B014A"/>
    <w:rPr>
      <w:sz w:val="21"/>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character" w:customStyle="1" w:styleId="1Char">
    <w:name w:val="标题 1 Char"/>
    <w:aliases w:val="heading 1 Char"/>
    <w:basedOn w:val="a3"/>
    <w:link w:val="1"/>
    <w:rsid w:val="00590BF4"/>
    <w:rPr>
      <w:rFonts w:ascii="Huawei Sans" w:hAnsi="Huawei Sans" w:cs="Book Antiqua"/>
      <w:b/>
      <w:bCs/>
      <w:sz w:val="44"/>
      <w:szCs w:val="44"/>
    </w:rPr>
  </w:style>
  <w:style w:type="paragraph" w:styleId="a">
    <w:name w:val="List Paragraph"/>
    <w:basedOn w:val="a2"/>
    <w:link w:val="Char2"/>
    <w:autoRedefine/>
    <w:uiPriority w:val="34"/>
    <w:locked/>
    <w:rsid w:val="00AB2A86"/>
    <w:pPr>
      <w:widowControl w:val="0"/>
      <w:numPr>
        <w:numId w:val="42"/>
      </w:numPr>
      <w:topLinePunct w:val="0"/>
      <w:autoSpaceDE w:val="0"/>
      <w:autoSpaceDN w:val="0"/>
      <w:snapToGrid/>
      <w:spacing w:beforeLines="50" w:before="120" w:afterLines="50" w:after="120" w:line="240" w:lineRule="auto"/>
      <w:contextualSpacing/>
    </w:pPr>
    <w:rPr>
      <w:snapToGrid w:val="0"/>
      <w:sz w:val="22"/>
    </w:rPr>
  </w:style>
  <w:style w:type="character" w:customStyle="1" w:styleId="Char2">
    <w:name w:val="列出段落 Char"/>
    <w:basedOn w:val="a3"/>
    <w:link w:val="a"/>
    <w:uiPriority w:val="34"/>
    <w:rsid w:val="00AB2A86"/>
    <w:rPr>
      <w:rFonts w:ascii="Huawei Sans" w:hAnsi="Huawei Sans" w:cs="Times New Roman"/>
      <w:snapToGrid w:val="0"/>
      <w:sz w:val="22"/>
      <w:szCs w:val="20"/>
    </w:rPr>
  </w:style>
  <w:style w:type="paragraph" w:customStyle="1" w:styleId="afffa">
    <w:name w:val="表格题注"/>
    <w:next w:val="a2"/>
    <w:locked/>
    <w:rsid w:val="0020153C"/>
    <w:pPr>
      <w:keepLines/>
      <w:spacing w:beforeLines="100"/>
      <w:ind w:left="1089" w:hanging="369"/>
      <w:jc w:val="center"/>
    </w:pPr>
    <w:rPr>
      <w:rFonts w:ascii="Arial" w:hAnsi="Arial"/>
      <w:sz w:val="18"/>
      <w:szCs w:val="18"/>
    </w:rPr>
  </w:style>
  <w:style w:type="paragraph" w:customStyle="1" w:styleId="afffb">
    <w:name w:val="插图题注"/>
    <w:next w:val="a2"/>
    <w:locked/>
    <w:rsid w:val="0020153C"/>
    <w:pPr>
      <w:spacing w:afterLines="100"/>
      <w:ind w:left="1089" w:hanging="369"/>
      <w:jc w:val="center"/>
    </w:pPr>
    <w:rPr>
      <w:rFonts w:ascii="Arial" w:hAnsi="Arial"/>
      <w:sz w:val="18"/>
      <w:szCs w:val="18"/>
    </w:rPr>
  </w:style>
  <w:style w:type="character" w:customStyle="1" w:styleId="Char0">
    <w:name w:val="页脚 Char"/>
    <w:basedOn w:val="a3"/>
    <w:link w:val="ac"/>
    <w:uiPriority w:val="99"/>
    <w:rsid w:val="0020153C"/>
    <w:rPr>
      <w:rFonts w:ascii="Huawei Sans" w:hAnsi="Huawei Sans" w:cs="Times New Roman"/>
      <w:b/>
      <w:bCs/>
      <w:sz w:val="2"/>
      <w:szCs w:val="2"/>
    </w:rPr>
  </w:style>
  <w:style w:type="character" w:customStyle="1" w:styleId="Step0">
    <w:name w:val="Step 字符"/>
    <w:basedOn w:val="a3"/>
    <w:link w:val="Step"/>
    <w:rsid w:val="004F1A3D"/>
    <w:rPr>
      <w:rFonts w:ascii="Huawei Sans" w:hAnsi="Huawei Sans" w:cs="Times New Roman"/>
      <w:snapToGrid w:val="0"/>
      <w:sz w:val="21"/>
      <w:szCs w:val="20"/>
    </w:rPr>
  </w:style>
  <w:style w:type="character" w:customStyle="1" w:styleId="ItemList0">
    <w:name w:val="Item List 字符"/>
    <w:basedOn w:val="a3"/>
    <w:link w:val="ItemList"/>
    <w:rsid w:val="00FA0954"/>
    <w:rPr>
      <w:rFonts w:ascii="Huawei Sans" w:hAnsi="Huawei Sans"/>
      <w:kern w:val="2"/>
      <w:sz w:val="21"/>
      <w:szCs w:val="21"/>
    </w:rPr>
  </w:style>
  <w:style w:type="character" w:customStyle="1" w:styleId="TableText0">
    <w:name w:val="Table Text 字符"/>
    <w:basedOn w:val="a3"/>
    <w:link w:val="TableText"/>
    <w:rsid w:val="00FA0954"/>
    <w:rPr>
      <w:rFonts w:ascii="Huawei Sans" w:hAnsi="Huawei Sans" w:cs="Times New Roman"/>
      <w:snapToGrid w:val="0"/>
      <w:sz w:val="21"/>
      <w:szCs w:val="20"/>
    </w:rPr>
  </w:style>
  <w:style w:type="character" w:customStyle="1" w:styleId="Heading1NoNumber0">
    <w:name w:val="Heading1 No Number 字符"/>
    <w:basedOn w:val="1Char"/>
    <w:link w:val="Heading1NoNumber"/>
    <w:rsid w:val="00EA31D3"/>
    <w:rPr>
      <w:rFonts w:ascii="Huawei Sans" w:hAnsi="Huawei Sans" w:cs="Book Antiqua"/>
      <w:b/>
      <w:bCs/>
      <w:sz w:val="44"/>
      <w:szCs w:val="44"/>
    </w:rPr>
  </w:style>
  <w:style w:type="character" w:customStyle="1" w:styleId="2Char">
    <w:name w:val="标题 2 Char"/>
    <w:aliases w:val="heading 2 Char"/>
    <w:basedOn w:val="a3"/>
    <w:link w:val="2"/>
    <w:rsid w:val="00A10887"/>
    <w:rPr>
      <w:rFonts w:ascii="Huawei Sans" w:hAnsi="Huawei Sans" w:cs="Book Antiqua"/>
      <w:b/>
      <w:bCs/>
      <w:noProof/>
      <w:sz w:val="36"/>
      <w:szCs w:val="36"/>
      <w:lang w:eastAsia="en-US"/>
    </w:rPr>
  </w:style>
  <w:style w:type="character" w:customStyle="1" w:styleId="Heading2NoNumber0">
    <w:name w:val="Heading2 No Number 字符"/>
    <w:basedOn w:val="2Char"/>
    <w:link w:val="Heading2NoNumber"/>
    <w:rsid w:val="00EA31D3"/>
    <w:rPr>
      <w:rFonts w:ascii="Huawei Sans" w:hAnsi="Huawei Sans" w:cs="Book Antiqua"/>
      <w:b/>
      <w:bCs/>
      <w:noProof/>
      <w:sz w:val="36"/>
      <w:szCs w:val="36"/>
      <w:lang w:eastAsia="en-US"/>
    </w:rPr>
  </w:style>
  <w:style w:type="character" w:customStyle="1" w:styleId="3Char">
    <w:name w:val="标题 3 Char"/>
    <w:aliases w:val="heading 3 Char"/>
    <w:basedOn w:val="a3"/>
    <w:link w:val="3"/>
    <w:rsid w:val="006D22A7"/>
    <w:rPr>
      <w:rFonts w:ascii="Huawei Sans" w:hAnsi="Huawei Sans" w:cs="宋体"/>
      <w:b/>
      <w:noProof/>
    </w:rPr>
  </w:style>
  <w:style w:type="character" w:customStyle="1" w:styleId="Heading3NoNumber0">
    <w:name w:val="Heading3 No Number 字符"/>
    <w:basedOn w:val="3Char"/>
    <w:link w:val="Heading3NoNumber"/>
    <w:rsid w:val="00EA31D3"/>
    <w:rPr>
      <w:rFonts w:ascii="Huawei Sans" w:hAnsi="Huawei Sans" w:cs="Book Antiqua"/>
      <w:b/>
      <w:noProof/>
      <w:sz w:val="26"/>
    </w:rPr>
  </w:style>
  <w:style w:type="character" w:customStyle="1" w:styleId="FigureDescription0">
    <w:name w:val="Figure Description 字符"/>
    <w:basedOn w:val="a3"/>
    <w:link w:val="FigureDescription"/>
    <w:rsid w:val="008516FE"/>
    <w:rPr>
      <w:rFonts w:ascii="Huawei Sans" w:hAnsi="Huawei Sans"/>
      <w:spacing w:val="-4"/>
      <w:kern w:val="2"/>
      <w:sz w:val="21"/>
      <w:szCs w:val="21"/>
    </w:rPr>
  </w:style>
  <w:style w:type="character" w:customStyle="1" w:styleId="TableDescription0">
    <w:name w:val="Table Description 字符"/>
    <w:basedOn w:val="a3"/>
    <w:link w:val="TableDescription"/>
    <w:rsid w:val="00D43185"/>
    <w:rPr>
      <w:rFonts w:ascii="Huawei Sans" w:hAnsi="Huawei Sans" w:cs="Times New Roman"/>
      <w:spacing w:val="-4"/>
      <w:sz w:val="21"/>
      <w:szCs w:val="20"/>
    </w:rPr>
  </w:style>
  <w:style w:type="character" w:styleId="afffc">
    <w:name w:val="Intense Emphasis"/>
    <w:basedOn w:val="a3"/>
    <w:uiPriority w:val="21"/>
    <w:locked/>
    <w:rsid w:val="00DF7033"/>
    <w:rPr>
      <w:rFonts w:ascii="微软雅黑" w:eastAsia="微软雅黑" w:hAnsi="微软雅黑" w:cs="微软雅黑"/>
      <w:i/>
      <w:iCs/>
      <w:color w:val="4F81BD" w:themeColor="accent1"/>
    </w:rPr>
  </w:style>
  <w:style w:type="character" w:styleId="afffd">
    <w:name w:val="Subtle Reference"/>
    <w:basedOn w:val="a3"/>
    <w:uiPriority w:val="31"/>
    <w:locked/>
    <w:rsid w:val="00DF7033"/>
    <w:rPr>
      <w:rFonts w:ascii="微软雅黑" w:eastAsia="微软雅黑" w:hAnsi="微软雅黑" w:cs="微软雅黑"/>
      <w:smallCaps/>
      <w:color w:val="5A5A5A" w:themeColor="text1" w:themeTint="A5"/>
    </w:rPr>
  </w:style>
  <w:style w:type="character" w:styleId="afffe">
    <w:name w:val="Intense Reference"/>
    <w:basedOn w:val="a3"/>
    <w:uiPriority w:val="32"/>
    <w:locked/>
    <w:rsid w:val="00DF7033"/>
    <w:rPr>
      <w:rFonts w:ascii="微软雅黑" w:eastAsia="微软雅黑" w:hAnsi="微软雅黑" w:cs="微软雅黑"/>
      <w:b/>
      <w:bCs/>
      <w:smallCaps/>
      <w:color w:val="4F81BD" w:themeColor="accent1"/>
      <w:spacing w:val="5"/>
    </w:rPr>
  </w:style>
  <w:style w:type="paragraph" w:customStyle="1" w:styleId="100">
    <w:name w:val="10.代码"/>
    <w:basedOn w:val="a2"/>
    <w:link w:val="10Char"/>
    <w:locked/>
    <w:rsid w:val="00CF4AEA"/>
    <w:pPr>
      <w:pBdr>
        <w:top w:val="dashed" w:sz="4" w:space="1" w:color="auto"/>
        <w:left w:val="dashed" w:sz="4" w:space="4" w:color="auto"/>
        <w:bottom w:val="dashed" w:sz="4" w:space="1" w:color="auto"/>
        <w:right w:val="dashed" w:sz="4" w:space="4" w:color="auto"/>
      </w:pBdr>
      <w:shd w:val="clear" w:color="auto" w:fill="F2F2F2" w:themeFill="background1" w:themeFillShade="F2"/>
      <w:spacing w:before="40" w:after="40"/>
      <w:ind w:left="1021"/>
      <w:contextualSpacing/>
    </w:pPr>
    <w:rPr>
      <w:rFonts w:cs="Courier New"/>
      <w:sz w:val="18"/>
      <w:szCs w:val="18"/>
    </w:rPr>
  </w:style>
  <w:style w:type="character" w:customStyle="1" w:styleId="10Char">
    <w:name w:val="10.代码 Char"/>
    <w:basedOn w:val="a3"/>
    <w:link w:val="100"/>
    <w:rsid w:val="00CF4AEA"/>
    <w:rPr>
      <w:rFonts w:cs="Courier New"/>
      <w:sz w:val="18"/>
      <w:szCs w:val="18"/>
      <w:shd w:val="clear" w:color="auto" w:fill="F2F2F2" w:themeFill="background1" w:themeFillShade="F2"/>
      <w:lang w:eastAsia="en-US"/>
    </w:rPr>
  </w:style>
  <w:style w:type="paragraph" w:customStyle="1" w:styleId="affff">
    <w:name w:val="关于当前状态的解释"/>
    <w:basedOn w:val="a2"/>
    <w:qFormat/>
    <w:locked/>
    <w:rsid w:val="00CF4AEA"/>
    <w:pPr>
      <w:spacing w:before="40" w:after="40"/>
      <w:ind w:left="1021"/>
      <w:contextualSpacing/>
    </w:pPr>
    <w:rPr>
      <w:rFonts w:cs="Courier New"/>
      <w:i/>
      <w:sz w:val="18"/>
      <w:szCs w:val="18"/>
    </w:rPr>
  </w:style>
  <w:style w:type="character" w:customStyle="1" w:styleId="4Char">
    <w:name w:val="标题 4 Char"/>
    <w:aliases w:val="heading 4 Char"/>
    <w:basedOn w:val="a3"/>
    <w:link w:val="40"/>
    <w:rsid w:val="003F0EB1"/>
    <w:rPr>
      <w:rFonts w:ascii="Huawei Sans" w:hAnsi="Huawei Sans" w:cs="宋体"/>
      <w:b/>
      <w:noProof/>
      <w:sz w:val="28"/>
      <w:szCs w:val="28"/>
    </w:rPr>
  </w:style>
  <w:style w:type="paragraph" w:customStyle="1" w:styleId="101">
    <w:name w:val="10 代码"/>
    <w:basedOn w:val="a2"/>
    <w:qFormat/>
    <w:locked/>
    <w:rsid w:val="00CF4AEA"/>
    <w:pPr>
      <w:pBdr>
        <w:top w:val="dashed" w:sz="4" w:space="1" w:color="auto"/>
        <w:left w:val="dashed" w:sz="4" w:space="4" w:color="auto"/>
        <w:bottom w:val="dashed" w:sz="4" w:space="1" w:color="auto"/>
        <w:right w:val="dashed" w:sz="4" w:space="4" w:color="auto"/>
      </w:pBdr>
      <w:shd w:val="clear" w:color="auto" w:fill="F2F2F2" w:themeFill="background1" w:themeFillShade="F2"/>
      <w:spacing w:before="40" w:after="40"/>
      <w:ind w:left="1021"/>
      <w:contextualSpacing/>
    </w:pPr>
    <w:rPr>
      <w:rFonts w:cs="Courier New"/>
      <w:kern w:val="2"/>
      <w:sz w:val="18"/>
      <w:szCs w:val="18"/>
    </w:rPr>
  </w:style>
  <w:style w:type="character" w:customStyle="1" w:styleId="1e">
    <w:name w:val="未处理的提及1"/>
    <w:basedOn w:val="a3"/>
    <w:uiPriority w:val="99"/>
    <w:semiHidden/>
    <w:unhideWhenUsed/>
    <w:rsid w:val="005A09F1"/>
    <w:rPr>
      <w:color w:val="605E5C"/>
      <w:shd w:val="clear" w:color="auto" w:fill="E1DFDD"/>
    </w:rPr>
  </w:style>
  <w:style w:type="character" w:customStyle="1" w:styleId="HTMLChar">
    <w:name w:val="HTML 预设格式 Char"/>
    <w:basedOn w:val="a3"/>
    <w:link w:val="HTML8"/>
    <w:semiHidden/>
    <w:rsid w:val="008A4745"/>
    <w:rPr>
      <w:rFonts w:ascii="Courier New" w:hAnsi="Courier New" w:cs="Courier New"/>
      <w:sz w:val="21"/>
      <w:szCs w:val="20"/>
    </w:rPr>
  </w:style>
  <w:style w:type="paragraph" w:customStyle="1" w:styleId="affff0">
    <w:name w:val="代码"/>
    <w:basedOn w:val="a2"/>
    <w:qFormat/>
    <w:rsid w:val="00CF4AEA"/>
    <w:pPr>
      <w:pBdr>
        <w:top w:val="dashed" w:sz="4" w:space="1" w:color="auto"/>
        <w:left w:val="dashed" w:sz="4" w:space="4" w:color="auto"/>
        <w:bottom w:val="dashed" w:sz="4" w:space="1" w:color="auto"/>
        <w:right w:val="dashed" w:sz="4" w:space="4" w:color="auto"/>
      </w:pBdr>
      <w:shd w:val="clear" w:color="auto" w:fill="F2F2F2" w:themeFill="background1" w:themeFillShade="F2"/>
      <w:spacing w:before="40" w:after="40"/>
      <w:ind w:left="1021"/>
    </w:pPr>
    <w:rPr>
      <w:rFonts w:cs="Courier New"/>
      <w:kern w:val="2"/>
      <w:sz w:val="18"/>
      <w:szCs w:val="18"/>
    </w:rPr>
  </w:style>
  <w:style w:type="paragraph" w:customStyle="1" w:styleId="Cover5">
    <w:name w:val="Cover 5"/>
    <w:basedOn w:val="a2"/>
    <w:rsid w:val="00461817"/>
    <w:pPr>
      <w:widowControl w:val="0"/>
      <w:spacing w:before="0" w:after="0" w:line="240" w:lineRule="auto"/>
      <w:ind w:left="0"/>
    </w:pPr>
    <w:rPr>
      <w:sz w:val="18"/>
      <w:szCs w:val="18"/>
    </w:rPr>
  </w:style>
  <w:style w:type="table" w:customStyle="1" w:styleId="Table">
    <w:name w:val="Table"/>
    <w:basedOn w:val="a9"/>
    <w:rsid w:val="00461817"/>
    <w:pPr>
      <w:jc w:val="left"/>
    </w:pPr>
    <w:rPr>
      <w:rFonts w:cs="Arial"/>
    </w:rPr>
    <w:tblPr>
      <w:tblInd w:w="1814" w:type="dxa"/>
    </w:tblPr>
    <w:trPr>
      <w:cantSplit/>
    </w:trPr>
    <w:tcPr>
      <w:shd w:val="clear" w:color="auto" w:fill="auto"/>
    </w:tcPr>
    <w:tblStylePr w:type="firstRow">
      <w:rPr>
        <w:b w:val="0"/>
        <w:bCs w:val="0"/>
        <w:i w:val="0"/>
        <w:iCs w:val="0"/>
        <w:color w:val="auto"/>
        <w:sz w:val="20"/>
        <w:szCs w:val="20"/>
      </w:rPr>
      <w:tblPr/>
      <w:tcPr>
        <w:tcBorders>
          <w:top w:val="single" w:sz="6" w:space="0" w:color="auto"/>
          <w:left w:val="single" w:sz="6" w:space="0" w:color="auto"/>
          <w:bottom w:val="single" w:sz="6" w:space="0" w:color="auto"/>
          <w:right w:val="single" w:sz="6" w:space="0" w:color="auto"/>
          <w:insideH w:val="single" w:sz="6" w:space="0" w:color="auto"/>
          <w:insideV w:val="single" w:sz="6" w:space="0" w:color="auto"/>
          <w:tl2br w:val="nil"/>
          <w:tr2bl w:val="nil"/>
        </w:tcBorders>
        <w:shd w:val="clear" w:color="auto" w:fill="D9D9D9"/>
      </w:tcPr>
    </w:tblStylePr>
  </w:style>
  <w:style w:type="table" w:customStyle="1" w:styleId="RemarksTable">
    <w:name w:val="Remarks Table"/>
    <w:basedOn w:val="a7"/>
    <w:rsid w:val="00461817"/>
    <w:pPr>
      <w:jc w:val="left"/>
    </w:pPr>
    <w:rPr>
      <w:rFonts w:cs="Arial"/>
      <w:sz w:val="21"/>
      <w:szCs w:val="21"/>
    </w:rPr>
    <w:tblPr>
      <w:tblInd w:w="1814" w:type="dxa"/>
    </w:tblPr>
    <w:trPr>
      <w:cantSplit/>
    </w:trPr>
  </w:style>
  <w:style w:type="table" w:customStyle="1" w:styleId="table0">
    <w:name w:val="table"/>
    <w:basedOn w:val="a9"/>
    <w:rsid w:val="00461817"/>
    <w:rPr>
      <w:rFonts w:eastAsia="Times New Roman" w:cs="Arial"/>
    </w:rPr>
    <w:tblPr>
      <w:tblInd w:w="1814" w:type="dxa"/>
    </w:tblPr>
    <w:trPr>
      <w:cantSplit/>
    </w:trPr>
    <w:tcPr>
      <w:shd w:val="clear" w:color="auto" w:fill="auto"/>
    </w:tcPr>
    <w:tblStylePr w:type="firstRow">
      <w:rPr>
        <w:b w:val="0"/>
        <w:bCs w:val="0"/>
        <w:i w:val="0"/>
        <w:iCs w:val="0"/>
        <w:color w:val="auto"/>
        <w:sz w:val="20"/>
        <w:szCs w:val="20"/>
      </w:rPr>
      <w:tblPr/>
      <w:trPr>
        <w:tblHeader/>
      </w:trPr>
      <w:tcPr>
        <w:tcBorders>
          <w:top w:val="single" w:sz="6" w:space="0" w:color="auto"/>
          <w:left w:val="single" w:sz="6" w:space="0" w:color="auto"/>
          <w:bottom w:val="single" w:sz="6" w:space="0" w:color="auto"/>
          <w:right w:val="single" w:sz="6" w:space="0" w:color="auto"/>
          <w:insideH w:val="single" w:sz="6" w:space="0" w:color="auto"/>
          <w:insideV w:val="single" w:sz="6" w:space="0" w:color="auto"/>
          <w:tl2br w:val="nil"/>
          <w:tr2bl w:val="nil"/>
        </w:tcBorders>
        <w:shd w:val="clear" w:color="auto" w:fill="D9D9D9"/>
      </w:tcPr>
    </w:tblStylePr>
  </w:style>
  <w:style w:type="paragraph" w:customStyle="1" w:styleId="Cover20">
    <w:name w:val="Cover2"/>
    <w:semiHidden/>
    <w:rsid w:val="00461817"/>
    <w:pPr>
      <w:widowControl w:val="0"/>
      <w:adjustRightInd w:val="0"/>
      <w:snapToGrid w:val="0"/>
      <w:spacing w:before="800" w:after="1200"/>
    </w:pPr>
    <w:rPr>
      <w:rFonts w:ascii="Huawei Sans" w:eastAsia="黑体" w:hAnsi="Huawei Sans"/>
      <w:b/>
      <w:bCs/>
      <w:noProof/>
      <w:sz w:val="36"/>
      <w:szCs w:val="36"/>
      <w:lang w:eastAsia="en-US"/>
    </w:rPr>
  </w:style>
  <w:style w:type="paragraph" w:customStyle="1" w:styleId="ItemListinTableText">
    <w:name w:val="Item List in Table Text"/>
    <w:basedOn w:val="a2"/>
    <w:qFormat/>
    <w:rsid w:val="00461817"/>
    <w:pPr>
      <w:widowControl w:val="0"/>
      <w:spacing w:before="80" w:after="80"/>
      <w:ind w:left="284"/>
    </w:pPr>
    <w:rPr>
      <w:snapToGrid w:val="0"/>
      <w:color w:val="000000"/>
    </w:rPr>
  </w:style>
  <w:style w:type="paragraph" w:customStyle="1" w:styleId="BlockLabelinAppendix">
    <w:name w:val="Block Label in Appendix"/>
    <w:basedOn w:val="BlockLabel"/>
    <w:next w:val="a2"/>
    <w:rsid w:val="00B07C76"/>
    <w:pPr>
      <w:topLinePunct w:val="0"/>
      <w:outlineLvl w:val="3"/>
    </w:pPr>
    <w:rPr>
      <w:rFonts w:ascii="Book Antiqua" w:eastAsia="Arial" w:hAnsi="Book Antiqua"/>
    </w:rPr>
  </w:style>
  <w:style w:type="paragraph" w:customStyle="1" w:styleId="ItemStepinAppendix">
    <w:name w:val="Item Step in Appendix"/>
    <w:basedOn w:val="ItemStep"/>
    <w:rsid w:val="00B07C76"/>
    <w:pPr>
      <w:numPr>
        <w:ilvl w:val="0"/>
        <w:numId w:val="0"/>
      </w:numPr>
      <w:tabs>
        <w:tab w:val="num" w:pos="2126"/>
      </w:tabs>
      <w:ind w:left="2126" w:hanging="425"/>
      <w:outlineLvl w:val="5"/>
    </w:pPr>
    <w:rPr>
      <w:rFonts w:ascii="Times New Roman" w:eastAsia="宋体" w:hAnsi="Times New Roman"/>
    </w:rPr>
  </w:style>
  <w:style w:type="paragraph" w:customStyle="1" w:styleId="StepinAppendix">
    <w:name w:val="Step in Appendix"/>
    <w:basedOn w:val="Step"/>
    <w:rsid w:val="00B07C76"/>
    <w:pPr>
      <w:numPr>
        <w:ilvl w:val="0"/>
        <w:numId w:val="0"/>
      </w:numPr>
      <w:tabs>
        <w:tab w:val="num" w:pos="1701"/>
      </w:tabs>
      <w:topLinePunct w:val="0"/>
      <w:ind w:left="1701" w:hanging="159"/>
      <w:outlineLvl w:val="4"/>
    </w:pPr>
    <w:rPr>
      <w:rFonts w:ascii="Times New Roman" w:eastAsia="宋体" w:hAnsi="Times New Roman" w:cs="Arial"/>
      <w:szCs w:val="21"/>
    </w:rPr>
  </w:style>
  <w:style w:type="paragraph" w:customStyle="1" w:styleId="CodeinTable">
    <w:name w:val="Code in Table"/>
    <w:basedOn w:val="Code"/>
    <w:qFormat/>
    <w:rsid w:val="00461817"/>
    <w:pPr>
      <w:spacing w:before="80" w:after="80" w:line="240" w:lineRule="atLeast"/>
      <w:ind w:left="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2416473">
      <w:bodyDiv w:val="1"/>
      <w:marLeft w:val="0"/>
      <w:marRight w:val="0"/>
      <w:marTop w:val="0"/>
      <w:marBottom w:val="0"/>
      <w:divBdr>
        <w:top w:val="none" w:sz="0" w:space="0" w:color="auto"/>
        <w:left w:val="none" w:sz="0" w:space="0" w:color="auto"/>
        <w:bottom w:val="none" w:sz="0" w:space="0" w:color="auto"/>
        <w:right w:val="none" w:sz="0" w:space="0" w:color="auto"/>
      </w:divBdr>
    </w:div>
    <w:div w:id="189999096">
      <w:bodyDiv w:val="1"/>
      <w:marLeft w:val="360"/>
      <w:marRight w:val="360"/>
      <w:marTop w:val="360"/>
      <w:marBottom w:val="360"/>
      <w:divBdr>
        <w:top w:val="none" w:sz="0" w:space="0" w:color="auto"/>
        <w:left w:val="none" w:sz="0" w:space="0" w:color="auto"/>
        <w:bottom w:val="none" w:sz="0" w:space="0" w:color="auto"/>
        <w:right w:val="none" w:sz="0" w:space="0" w:color="auto"/>
      </w:divBdr>
      <w:divsChild>
        <w:div w:id="587661816">
          <w:marLeft w:val="0"/>
          <w:marRight w:val="0"/>
          <w:marTop w:val="0"/>
          <w:marBottom w:val="0"/>
          <w:divBdr>
            <w:top w:val="none" w:sz="0" w:space="0" w:color="auto"/>
            <w:left w:val="none" w:sz="0" w:space="0" w:color="auto"/>
            <w:bottom w:val="none" w:sz="0" w:space="0" w:color="auto"/>
            <w:right w:val="none" w:sz="0" w:space="0" w:color="auto"/>
          </w:divBdr>
          <w:divsChild>
            <w:div w:id="143275152">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 w:id="235171256">
      <w:bodyDiv w:val="1"/>
      <w:marLeft w:val="0"/>
      <w:marRight w:val="0"/>
      <w:marTop w:val="0"/>
      <w:marBottom w:val="0"/>
      <w:divBdr>
        <w:top w:val="none" w:sz="0" w:space="0" w:color="auto"/>
        <w:left w:val="none" w:sz="0" w:space="0" w:color="auto"/>
        <w:bottom w:val="none" w:sz="0" w:space="0" w:color="auto"/>
        <w:right w:val="none" w:sz="0" w:space="0" w:color="auto"/>
      </w:divBdr>
    </w:div>
    <w:div w:id="281426990">
      <w:bodyDiv w:val="1"/>
      <w:marLeft w:val="0"/>
      <w:marRight w:val="0"/>
      <w:marTop w:val="0"/>
      <w:marBottom w:val="0"/>
      <w:divBdr>
        <w:top w:val="none" w:sz="0" w:space="0" w:color="auto"/>
        <w:left w:val="none" w:sz="0" w:space="0" w:color="auto"/>
        <w:bottom w:val="none" w:sz="0" w:space="0" w:color="auto"/>
        <w:right w:val="none" w:sz="0" w:space="0" w:color="auto"/>
      </w:divBdr>
    </w:div>
    <w:div w:id="296108454">
      <w:bodyDiv w:val="1"/>
      <w:marLeft w:val="0"/>
      <w:marRight w:val="0"/>
      <w:marTop w:val="0"/>
      <w:marBottom w:val="0"/>
      <w:divBdr>
        <w:top w:val="none" w:sz="0" w:space="0" w:color="auto"/>
        <w:left w:val="none" w:sz="0" w:space="0" w:color="auto"/>
        <w:bottom w:val="none" w:sz="0" w:space="0" w:color="auto"/>
        <w:right w:val="none" w:sz="0" w:space="0" w:color="auto"/>
      </w:divBdr>
      <w:divsChild>
        <w:div w:id="818886192">
          <w:marLeft w:val="475"/>
          <w:marRight w:val="0"/>
          <w:marTop w:val="158"/>
          <w:marBottom w:val="0"/>
          <w:divBdr>
            <w:top w:val="none" w:sz="0" w:space="0" w:color="auto"/>
            <w:left w:val="none" w:sz="0" w:space="0" w:color="auto"/>
            <w:bottom w:val="none" w:sz="0" w:space="0" w:color="auto"/>
            <w:right w:val="none" w:sz="0" w:space="0" w:color="auto"/>
          </w:divBdr>
        </w:div>
        <w:div w:id="2435042">
          <w:marLeft w:val="475"/>
          <w:marRight w:val="0"/>
          <w:marTop w:val="158"/>
          <w:marBottom w:val="0"/>
          <w:divBdr>
            <w:top w:val="none" w:sz="0" w:space="0" w:color="auto"/>
            <w:left w:val="none" w:sz="0" w:space="0" w:color="auto"/>
            <w:bottom w:val="none" w:sz="0" w:space="0" w:color="auto"/>
            <w:right w:val="none" w:sz="0" w:space="0" w:color="auto"/>
          </w:divBdr>
        </w:div>
        <w:div w:id="1193495523">
          <w:marLeft w:val="475"/>
          <w:marRight w:val="0"/>
          <w:marTop w:val="158"/>
          <w:marBottom w:val="0"/>
          <w:divBdr>
            <w:top w:val="none" w:sz="0" w:space="0" w:color="auto"/>
            <w:left w:val="none" w:sz="0" w:space="0" w:color="auto"/>
            <w:bottom w:val="none" w:sz="0" w:space="0" w:color="auto"/>
            <w:right w:val="none" w:sz="0" w:space="0" w:color="auto"/>
          </w:divBdr>
        </w:div>
        <w:div w:id="729573854">
          <w:marLeft w:val="475"/>
          <w:marRight w:val="0"/>
          <w:marTop w:val="158"/>
          <w:marBottom w:val="0"/>
          <w:divBdr>
            <w:top w:val="none" w:sz="0" w:space="0" w:color="auto"/>
            <w:left w:val="none" w:sz="0" w:space="0" w:color="auto"/>
            <w:bottom w:val="none" w:sz="0" w:space="0" w:color="auto"/>
            <w:right w:val="none" w:sz="0" w:space="0" w:color="auto"/>
          </w:divBdr>
        </w:div>
      </w:divsChild>
    </w:div>
    <w:div w:id="296450601">
      <w:bodyDiv w:val="1"/>
      <w:marLeft w:val="0"/>
      <w:marRight w:val="0"/>
      <w:marTop w:val="0"/>
      <w:marBottom w:val="0"/>
      <w:divBdr>
        <w:top w:val="none" w:sz="0" w:space="0" w:color="auto"/>
        <w:left w:val="none" w:sz="0" w:space="0" w:color="auto"/>
        <w:bottom w:val="none" w:sz="0" w:space="0" w:color="auto"/>
        <w:right w:val="none" w:sz="0" w:space="0" w:color="auto"/>
      </w:divBdr>
    </w:div>
    <w:div w:id="301694121">
      <w:bodyDiv w:val="1"/>
      <w:marLeft w:val="0"/>
      <w:marRight w:val="0"/>
      <w:marTop w:val="0"/>
      <w:marBottom w:val="0"/>
      <w:divBdr>
        <w:top w:val="none" w:sz="0" w:space="0" w:color="auto"/>
        <w:left w:val="none" w:sz="0" w:space="0" w:color="auto"/>
        <w:bottom w:val="none" w:sz="0" w:space="0" w:color="auto"/>
        <w:right w:val="none" w:sz="0" w:space="0" w:color="auto"/>
      </w:divBdr>
      <w:divsChild>
        <w:div w:id="2135513331">
          <w:marLeft w:val="0"/>
          <w:marRight w:val="0"/>
          <w:marTop w:val="600"/>
          <w:marBottom w:val="0"/>
          <w:divBdr>
            <w:top w:val="none" w:sz="0" w:space="0" w:color="auto"/>
            <w:left w:val="none" w:sz="0" w:space="0" w:color="auto"/>
            <w:bottom w:val="none" w:sz="0" w:space="0" w:color="auto"/>
            <w:right w:val="none" w:sz="0" w:space="0" w:color="auto"/>
          </w:divBdr>
          <w:divsChild>
            <w:div w:id="632907960">
              <w:marLeft w:val="0"/>
              <w:marRight w:val="0"/>
              <w:marTop w:val="0"/>
              <w:marBottom w:val="0"/>
              <w:divBdr>
                <w:top w:val="none" w:sz="0" w:space="0" w:color="auto"/>
                <w:left w:val="none" w:sz="0" w:space="0" w:color="auto"/>
                <w:bottom w:val="none" w:sz="0" w:space="0" w:color="auto"/>
                <w:right w:val="none" w:sz="0" w:space="0" w:color="auto"/>
              </w:divBdr>
              <w:divsChild>
                <w:div w:id="5422513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6561717">
      <w:bodyDiv w:val="1"/>
      <w:marLeft w:val="0"/>
      <w:marRight w:val="0"/>
      <w:marTop w:val="0"/>
      <w:marBottom w:val="0"/>
      <w:divBdr>
        <w:top w:val="none" w:sz="0" w:space="0" w:color="auto"/>
        <w:left w:val="none" w:sz="0" w:space="0" w:color="auto"/>
        <w:bottom w:val="none" w:sz="0" w:space="0" w:color="auto"/>
        <w:right w:val="none" w:sz="0" w:space="0" w:color="auto"/>
      </w:divBdr>
    </w:div>
    <w:div w:id="411708620">
      <w:bodyDiv w:val="1"/>
      <w:marLeft w:val="0"/>
      <w:marRight w:val="0"/>
      <w:marTop w:val="0"/>
      <w:marBottom w:val="0"/>
      <w:divBdr>
        <w:top w:val="none" w:sz="0" w:space="0" w:color="auto"/>
        <w:left w:val="none" w:sz="0" w:space="0" w:color="auto"/>
        <w:bottom w:val="none" w:sz="0" w:space="0" w:color="auto"/>
        <w:right w:val="none" w:sz="0" w:space="0" w:color="auto"/>
      </w:divBdr>
      <w:divsChild>
        <w:div w:id="1437171575">
          <w:marLeft w:val="475"/>
          <w:marRight w:val="0"/>
          <w:marTop w:val="158"/>
          <w:marBottom w:val="0"/>
          <w:divBdr>
            <w:top w:val="none" w:sz="0" w:space="0" w:color="auto"/>
            <w:left w:val="none" w:sz="0" w:space="0" w:color="auto"/>
            <w:bottom w:val="none" w:sz="0" w:space="0" w:color="auto"/>
            <w:right w:val="none" w:sz="0" w:space="0" w:color="auto"/>
          </w:divBdr>
        </w:div>
        <w:div w:id="786432495">
          <w:marLeft w:val="475"/>
          <w:marRight w:val="0"/>
          <w:marTop w:val="158"/>
          <w:marBottom w:val="0"/>
          <w:divBdr>
            <w:top w:val="none" w:sz="0" w:space="0" w:color="auto"/>
            <w:left w:val="none" w:sz="0" w:space="0" w:color="auto"/>
            <w:bottom w:val="none" w:sz="0" w:space="0" w:color="auto"/>
            <w:right w:val="none" w:sz="0" w:space="0" w:color="auto"/>
          </w:divBdr>
        </w:div>
        <w:div w:id="1698458742">
          <w:marLeft w:val="475"/>
          <w:marRight w:val="0"/>
          <w:marTop w:val="158"/>
          <w:marBottom w:val="0"/>
          <w:divBdr>
            <w:top w:val="none" w:sz="0" w:space="0" w:color="auto"/>
            <w:left w:val="none" w:sz="0" w:space="0" w:color="auto"/>
            <w:bottom w:val="none" w:sz="0" w:space="0" w:color="auto"/>
            <w:right w:val="none" w:sz="0" w:space="0" w:color="auto"/>
          </w:divBdr>
        </w:div>
        <w:div w:id="9650331">
          <w:marLeft w:val="475"/>
          <w:marRight w:val="0"/>
          <w:marTop w:val="158"/>
          <w:marBottom w:val="0"/>
          <w:divBdr>
            <w:top w:val="none" w:sz="0" w:space="0" w:color="auto"/>
            <w:left w:val="none" w:sz="0" w:space="0" w:color="auto"/>
            <w:bottom w:val="none" w:sz="0" w:space="0" w:color="auto"/>
            <w:right w:val="none" w:sz="0" w:space="0" w:color="auto"/>
          </w:divBdr>
        </w:div>
      </w:divsChild>
    </w:div>
    <w:div w:id="413861248">
      <w:bodyDiv w:val="1"/>
      <w:marLeft w:val="0"/>
      <w:marRight w:val="0"/>
      <w:marTop w:val="0"/>
      <w:marBottom w:val="0"/>
      <w:divBdr>
        <w:top w:val="none" w:sz="0" w:space="0" w:color="auto"/>
        <w:left w:val="none" w:sz="0" w:space="0" w:color="auto"/>
        <w:bottom w:val="none" w:sz="0" w:space="0" w:color="auto"/>
        <w:right w:val="none" w:sz="0" w:space="0" w:color="auto"/>
      </w:divBdr>
    </w:div>
    <w:div w:id="415399117">
      <w:bodyDiv w:val="1"/>
      <w:marLeft w:val="0"/>
      <w:marRight w:val="0"/>
      <w:marTop w:val="0"/>
      <w:marBottom w:val="0"/>
      <w:divBdr>
        <w:top w:val="none" w:sz="0" w:space="0" w:color="auto"/>
        <w:left w:val="none" w:sz="0" w:space="0" w:color="auto"/>
        <w:bottom w:val="none" w:sz="0" w:space="0" w:color="auto"/>
        <w:right w:val="none" w:sz="0" w:space="0" w:color="auto"/>
      </w:divBdr>
    </w:div>
    <w:div w:id="430244691">
      <w:bodyDiv w:val="1"/>
      <w:marLeft w:val="0"/>
      <w:marRight w:val="0"/>
      <w:marTop w:val="0"/>
      <w:marBottom w:val="0"/>
      <w:divBdr>
        <w:top w:val="none" w:sz="0" w:space="0" w:color="auto"/>
        <w:left w:val="none" w:sz="0" w:space="0" w:color="auto"/>
        <w:bottom w:val="none" w:sz="0" w:space="0" w:color="auto"/>
        <w:right w:val="none" w:sz="0" w:space="0" w:color="auto"/>
      </w:divBdr>
    </w:div>
    <w:div w:id="460465932">
      <w:bodyDiv w:val="1"/>
      <w:marLeft w:val="0"/>
      <w:marRight w:val="0"/>
      <w:marTop w:val="0"/>
      <w:marBottom w:val="0"/>
      <w:divBdr>
        <w:top w:val="none" w:sz="0" w:space="0" w:color="auto"/>
        <w:left w:val="none" w:sz="0" w:space="0" w:color="auto"/>
        <w:bottom w:val="none" w:sz="0" w:space="0" w:color="auto"/>
        <w:right w:val="none" w:sz="0" w:space="0" w:color="auto"/>
      </w:divBdr>
    </w:div>
    <w:div w:id="476263552">
      <w:bodyDiv w:val="1"/>
      <w:marLeft w:val="0"/>
      <w:marRight w:val="0"/>
      <w:marTop w:val="0"/>
      <w:marBottom w:val="0"/>
      <w:divBdr>
        <w:top w:val="none" w:sz="0" w:space="0" w:color="auto"/>
        <w:left w:val="none" w:sz="0" w:space="0" w:color="auto"/>
        <w:bottom w:val="none" w:sz="0" w:space="0" w:color="auto"/>
        <w:right w:val="none" w:sz="0" w:space="0" w:color="auto"/>
      </w:divBdr>
    </w:div>
    <w:div w:id="482166834">
      <w:bodyDiv w:val="1"/>
      <w:marLeft w:val="0"/>
      <w:marRight w:val="0"/>
      <w:marTop w:val="0"/>
      <w:marBottom w:val="0"/>
      <w:divBdr>
        <w:top w:val="none" w:sz="0" w:space="0" w:color="auto"/>
        <w:left w:val="none" w:sz="0" w:space="0" w:color="auto"/>
        <w:bottom w:val="none" w:sz="0" w:space="0" w:color="auto"/>
        <w:right w:val="none" w:sz="0" w:space="0" w:color="auto"/>
      </w:divBdr>
    </w:div>
    <w:div w:id="489754685">
      <w:bodyDiv w:val="1"/>
      <w:marLeft w:val="0"/>
      <w:marRight w:val="0"/>
      <w:marTop w:val="0"/>
      <w:marBottom w:val="0"/>
      <w:divBdr>
        <w:top w:val="none" w:sz="0" w:space="0" w:color="auto"/>
        <w:left w:val="none" w:sz="0" w:space="0" w:color="auto"/>
        <w:bottom w:val="none" w:sz="0" w:space="0" w:color="auto"/>
        <w:right w:val="none" w:sz="0" w:space="0" w:color="auto"/>
      </w:divBdr>
    </w:div>
    <w:div w:id="608392577">
      <w:bodyDiv w:val="1"/>
      <w:marLeft w:val="0"/>
      <w:marRight w:val="0"/>
      <w:marTop w:val="0"/>
      <w:marBottom w:val="0"/>
      <w:divBdr>
        <w:top w:val="none" w:sz="0" w:space="0" w:color="auto"/>
        <w:left w:val="none" w:sz="0" w:space="0" w:color="auto"/>
        <w:bottom w:val="none" w:sz="0" w:space="0" w:color="auto"/>
        <w:right w:val="none" w:sz="0" w:space="0" w:color="auto"/>
      </w:divBdr>
    </w:div>
    <w:div w:id="640230365">
      <w:bodyDiv w:val="1"/>
      <w:marLeft w:val="0"/>
      <w:marRight w:val="0"/>
      <w:marTop w:val="0"/>
      <w:marBottom w:val="0"/>
      <w:divBdr>
        <w:top w:val="none" w:sz="0" w:space="0" w:color="auto"/>
        <w:left w:val="none" w:sz="0" w:space="0" w:color="auto"/>
        <w:bottom w:val="none" w:sz="0" w:space="0" w:color="auto"/>
        <w:right w:val="none" w:sz="0" w:space="0" w:color="auto"/>
      </w:divBdr>
    </w:div>
    <w:div w:id="794635747">
      <w:bodyDiv w:val="1"/>
      <w:marLeft w:val="0"/>
      <w:marRight w:val="0"/>
      <w:marTop w:val="0"/>
      <w:marBottom w:val="0"/>
      <w:divBdr>
        <w:top w:val="none" w:sz="0" w:space="0" w:color="auto"/>
        <w:left w:val="none" w:sz="0" w:space="0" w:color="auto"/>
        <w:bottom w:val="none" w:sz="0" w:space="0" w:color="auto"/>
        <w:right w:val="none" w:sz="0" w:space="0" w:color="auto"/>
      </w:divBdr>
    </w:div>
    <w:div w:id="796408853">
      <w:bodyDiv w:val="1"/>
      <w:marLeft w:val="0"/>
      <w:marRight w:val="0"/>
      <w:marTop w:val="0"/>
      <w:marBottom w:val="0"/>
      <w:divBdr>
        <w:top w:val="none" w:sz="0" w:space="0" w:color="auto"/>
        <w:left w:val="none" w:sz="0" w:space="0" w:color="auto"/>
        <w:bottom w:val="none" w:sz="0" w:space="0" w:color="auto"/>
        <w:right w:val="none" w:sz="0" w:space="0" w:color="auto"/>
      </w:divBdr>
    </w:div>
    <w:div w:id="809903459">
      <w:bodyDiv w:val="1"/>
      <w:marLeft w:val="0"/>
      <w:marRight w:val="0"/>
      <w:marTop w:val="0"/>
      <w:marBottom w:val="0"/>
      <w:divBdr>
        <w:top w:val="none" w:sz="0" w:space="0" w:color="auto"/>
        <w:left w:val="none" w:sz="0" w:space="0" w:color="auto"/>
        <w:bottom w:val="none" w:sz="0" w:space="0" w:color="auto"/>
        <w:right w:val="none" w:sz="0" w:space="0" w:color="auto"/>
      </w:divBdr>
    </w:div>
    <w:div w:id="908273670">
      <w:bodyDiv w:val="1"/>
      <w:marLeft w:val="0"/>
      <w:marRight w:val="0"/>
      <w:marTop w:val="0"/>
      <w:marBottom w:val="0"/>
      <w:divBdr>
        <w:top w:val="none" w:sz="0" w:space="0" w:color="auto"/>
        <w:left w:val="none" w:sz="0" w:space="0" w:color="auto"/>
        <w:bottom w:val="none" w:sz="0" w:space="0" w:color="auto"/>
        <w:right w:val="none" w:sz="0" w:space="0" w:color="auto"/>
      </w:divBdr>
    </w:div>
    <w:div w:id="953176663">
      <w:bodyDiv w:val="1"/>
      <w:marLeft w:val="0"/>
      <w:marRight w:val="0"/>
      <w:marTop w:val="0"/>
      <w:marBottom w:val="0"/>
      <w:divBdr>
        <w:top w:val="none" w:sz="0" w:space="0" w:color="auto"/>
        <w:left w:val="none" w:sz="0" w:space="0" w:color="auto"/>
        <w:bottom w:val="none" w:sz="0" w:space="0" w:color="auto"/>
        <w:right w:val="none" w:sz="0" w:space="0" w:color="auto"/>
      </w:divBdr>
    </w:div>
    <w:div w:id="977607634">
      <w:bodyDiv w:val="1"/>
      <w:marLeft w:val="360"/>
      <w:marRight w:val="360"/>
      <w:marTop w:val="360"/>
      <w:marBottom w:val="360"/>
      <w:divBdr>
        <w:top w:val="none" w:sz="0" w:space="0" w:color="auto"/>
        <w:left w:val="none" w:sz="0" w:space="0" w:color="auto"/>
        <w:bottom w:val="none" w:sz="0" w:space="0" w:color="auto"/>
        <w:right w:val="none" w:sz="0" w:space="0" w:color="auto"/>
      </w:divBdr>
      <w:divsChild>
        <w:div w:id="555317161">
          <w:marLeft w:val="0"/>
          <w:marRight w:val="0"/>
          <w:marTop w:val="0"/>
          <w:marBottom w:val="0"/>
          <w:divBdr>
            <w:top w:val="none" w:sz="0" w:space="0" w:color="auto"/>
            <w:left w:val="none" w:sz="0" w:space="0" w:color="auto"/>
            <w:bottom w:val="none" w:sz="0" w:space="0" w:color="auto"/>
            <w:right w:val="none" w:sz="0" w:space="0" w:color="auto"/>
          </w:divBdr>
          <w:divsChild>
            <w:div w:id="1253852439">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 w:id="1066103001">
      <w:bodyDiv w:val="1"/>
      <w:marLeft w:val="0"/>
      <w:marRight w:val="0"/>
      <w:marTop w:val="0"/>
      <w:marBottom w:val="0"/>
      <w:divBdr>
        <w:top w:val="none" w:sz="0" w:space="0" w:color="auto"/>
        <w:left w:val="none" w:sz="0" w:space="0" w:color="auto"/>
        <w:bottom w:val="none" w:sz="0" w:space="0" w:color="auto"/>
        <w:right w:val="none" w:sz="0" w:space="0" w:color="auto"/>
      </w:divBdr>
    </w:div>
    <w:div w:id="1094597678">
      <w:bodyDiv w:val="1"/>
      <w:marLeft w:val="0"/>
      <w:marRight w:val="0"/>
      <w:marTop w:val="0"/>
      <w:marBottom w:val="0"/>
      <w:divBdr>
        <w:top w:val="none" w:sz="0" w:space="0" w:color="auto"/>
        <w:left w:val="none" w:sz="0" w:space="0" w:color="auto"/>
        <w:bottom w:val="none" w:sz="0" w:space="0" w:color="auto"/>
        <w:right w:val="none" w:sz="0" w:space="0" w:color="auto"/>
      </w:divBdr>
    </w:div>
    <w:div w:id="1111782513">
      <w:bodyDiv w:val="1"/>
      <w:marLeft w:val="0"/>
      <w:marRight w:val="0"/>
      <w:marTop w:val="0"/>
      <w:marBottom w:val="0"/>
      <w:divBdr>
        <w:top w:val="none" w:sz="0" w:space="0" w:color="auto"/>
        <w:left w:val="none" w:sz="0" w:space="0" w:color="auto"/>
        <w:bottom w:val="none" w:sz="0" w:space="0" w:color="auto"/>
        <w:right w:val="none" w:sz="0" w:space="0" w:color="auto"/>
      </w:divBdr>
      <w:divsChild>
        <w:div w:id="374741161">
          <w:marLeft w:val="475"/>
          <w:marRight w:val="0"/>
          <w:marTop w:val="158"/>
          <w:marBottom w:val="0"/>
          <w:divBdr>
            <w:top w:val="none" w:sz="0" w:space="0" w:color="auto"/>
            <w:left w:val="none" w:sz="0" w:space="0" w:color="auto"/>
            <w:bottom w:val="none" w:sz="0" w:space="0" w:color="auto"/>
            <w:right w:val="none" w:sz="0" w:space="0" w:color="auto"/>
          </w:divBdr>
        </w:div>
        <w:div w:id="1147018202">
          <w:marLeft w:val="1037"/>
          <w:marRight w:val="0"/>
          <w:marTop w:val="144"/>
          <w:marBottom w:val="0"/>
          <w:divBdr>
            <w:top w:val="none" w:sz="0" w:space="0" w:color="auto"/>
            <w:left w:val="none" w:sz="0" w:space="0" w:color="auto"/>
            <w:bottom w:val="none" w:sz="0" w:space="0" w:color="auto"/>
            <w:right w:val="none" w:sz="0" w:space="0" w:color="auto"/>
          </w:divBdr>
        </w:div>
        <w:div w:id="1956709487">
          <w:marLeft w:val="1037"/>
          <w:marRight w:val="0"/>
          <w:marTop w:val="144"/>
          <w:marBottom w:val="0"/>
          <w:divBdr>
            <w:top w:val="none" w:sz="0" w:space="0" w:color="auto"/>
            <w:left w:val="none" w:sz="0" w:space="0" w:color="auto"/>
            <w:bottom w:val="none" w:sz="0" w:space="0" w:color="auto"/>
            <w:right w:val="none" w:sz="0" w:space="0" w:color="auto"/>
          </w:divBdr>
        </w:div>
        <w:div w:id="1778058114">
          <w:marLeft w:val="475"/>
          <w:marRight w:val="0"/>
          <w:marTop w:val="158"/>
          <w:marBottom w:val="0"/>
          <w:divBdr>
            <w:top w:val="none" w:sz="0" w:space="0" w:color="auto"/>
            <w:left w:val="none" w:sz="0" w:space="0" w:color="auto"/>
            <w:bottom w:val="none" w:sz="0" w:space="0" w:color="auto"/>
            <w:right w:val="none" w:sz="0" w:space="0" w:color="auto"/>
          </w:divBdr>
        </w:div>
        <w:div w:id="262497855">
          <w:marLeft w:val="1195"/>
          <w:marRight w:val="0"/>
          <w:marTop w:val="158"/>
          <w:marBottom w:val="0"/>
          <w:divBdr>
            <w:top w:val="none" w:sz="0" w:space="0" w:color="auto"/>
            <w:left w:val="none" w:sz="0" w:space="0" w:color="auto"/>
            <w:bottom w:val="none" w:sz="0" w:space="0" w:color="auto"/>
            <w:right w:val="none" w:sz="0" w:space="0" w:color="auto"/>
          </w:divBdr>
        </w:div>
        <w:div w:id="1751737356">
          <w:marLeft w:val="1195"/>
          <w:marRight w:val="0"/>
          <w:marTop w:val="158"/>
          <w:marBottom w:val="0"/>
          <w:divBdr>
            <w:top w:val="none" w:sz="0" w:space="0" w:color="auto"/>
            <w:left w:val="none" w:sz="0" w:space="0" w:color="auto"/>
            <w:bottom w:val="none" w:sz="0" w:space="0" w:color="auto"/>
            <w:right w:val="none" w:sz="0" w:space="0" w:color="auto"/>
          </w:divBdr>
        </w:div>
      </w:divsChild>
    </w:div>
    <w:div w:id="1194417413">
      <w:bodyDiv w:val="1"/>
      <w:marLeft w:val="0"/>
      <w:marRight w:val="0"/>
      <w:marTop w:val="0"/>
      <w:marBottom w:val="0"/>
      <w:divBdr>
        <w:top w:val="none" w:sz="0" w:space="0" w:color="auto"/>
        <w:left w:val="none" w:sz="0" w:space="0" w:color="auto"/>
        <w:bottom w:val="none" w:sz="0" w:space="0" w:color="auto"/>
        <w:right w:val="none" w:sz="0" w:space="0" w:color="auto"/>
      </w:divBdr>
    </w:div>
    <w:div w:id="1195312605">
      <w:bodyDiv w:val="1"/>
      <w:marLeft w:val="0"/>
      <w:marRight w:val="0"/>
      <w:marTop w:val="0"/>
      <w:marBottom w:val="0"/>
      <w:divBdr>
        <w:top w:val="none" w:sz="0" w:space="0" w:color="auto"/>
        <w:left w:val="none" w:sz="0" w:space="0" w:color="auto"/>
        <w:bottom w:val="none" w:sz="0" w:space="0" w:color="auto"/>
        <w:right w:val="none" w:sz="0" w:space="0" w:color="auto"/>
      </w:divBdr>
    </w:div>
    <w:div w:id="1211723567">
      <w:bodyDiv w:val="1"/>
      <w:marLeft w:val="0"/>
      <w:marRight w:val="0"/>
      <w:marTop w:val="0"/>
      <w:marBottom w:val="0"/>
      <w:divBdr>
        <w:top w:val="none" w:sz="0" w:space="0" w:color="auto"/>
        <w:left w:val="none" w:sz="0" w:space="0" w:color="auto"/>
        <w:bottom w:val="none" w:sz="0" w:space="0" w:color="auto"/>
        <w:right w:val="none" w:sz="0" w:space="0" w:color="auto"/>
      </w:divBdr>
      <w:divsChild>
        <w:div w:id="1702241375">
          <w:marLeft w:val="475"/>
          <w:marRight w:val="0"/>
          <w:marTop w:val="158"/>
          <w:marBottom w:val="0"/>
          <w:divBdr>
            <w:top w:val="none" w:sz="0" w:space="0" w:color="auto"/>
            <w:left w:val="none" w:sz="0" w:space="0" w:color="auto"/>
            <w:bottom w:val="none" w:sz="0" w:space="0" w:color="auto"/>
            <w:right w:val="none" w:sz="0" w:space="0" w:color="auto"/>
          </w:divBdr>
        </w:div>
        <w:div w:id="1815297310">
          <w:marLeft w:val="1037"/>
          <w:marRight w:val="0"/>
          <w:marTop w:val="144"/>
          <w:marBottom w:val="0"/>
          <w:divBdr>
            <w:top w:val="none" w:sz="0" w:space="0" w:color="auto"/>
            <w:left w:val="none" w:sz="0" w:space="0" w:color="auto"/>
            <w:bottom w:val="none" w:sz="0" w:space="0" w:color="auto"/>
            <w:right w:val="none" w:sz="0" w:space="0" w:color="auto"/>
          </w:divBdr>
        </w:div>
        <w:div w:id="578366906">
          <w:marLeft w:val="1037"/>
          <w:marRight w:val="0"/>
          <w:marTop w:val="144"/>
          <w:marBottom w:val="0"/>
          <w:divBdr>
            <w:top w:val="none" w:sz="0" w:space="0" w:color="auto"/>
            <w:left w:val="none" w:sz="0" w:space="0" w:color="auto"/>
            <w:bottom w:val="none" w:sz="0" w:space="0" w:color="auto"/>
            <w:right w:val="none" w:sz="0" w:space="0" w:color="auto"/>
          </w:divBdr>
        </w:div>
        <w:div w:id="1040059022">
          <w:marLeft w:val="1037"/>
          <w:marRight w:val="0"/>
          <w:marTop w:val="144"/>
          <w:marBottom w:val="0"/>
          <w:divBdr>
            <w:top w:val="none" w:sz="0" w:space="0" w:color="auto"/>
            <w:left w:val="none" w:sz="0" w:space="0" w:color="auto"/>
            <w:bottom w:val="none" w:sz="0" w:space="0" w:color="auto"/>
            <w:right w:val="none" w:sz="0" w:space="0" w:color="auto"/>
          </w:divBdr>
        </w:div>
        <w:div w:id="236869784">
          <w:marLeft w:val="1037"/>
          <w:marRight w:val="0"/>
          <w:marTop w:val="144"/>
          <w:marBottom w:val="0"/>
          <w:divBdr>
            <w:top w:val="none" w:sz="0" w:space="0" w:color="auto"/>
            <w:left w:val="none" w:sz="0" w:space="0" w:color="auto"/>
            <w:bottom w:val="none" w:sz="0" w:space="0" w:color="auto"/>
            <w:right w:val="none" w:sz="0" w:space="0" w:color="auto"/>
          </w:divBdr>
        </w:div>
        <w:div w:id="1364867869">
          <w:marLeft w:val="475"/>
          <w:marRight w:val="0"/>
          <w:marTop w:val="158"/>
          <w:marBottom w:val="0"/>
          <w:divBdr>
            <w:top w:val="none" w:sz="0" w:space="0" w:color="auto"/>
            <w:left w:val="none" w:sz="0" w:space="0" w:color="auto"/>
            <w:bottom w:val="none" w:sz="0" w:space="0" w:color="auto"/>
            <w:right w:val="none" w:sz="0" w:space="0" w:color="auto"/>
          </w:divBdr>
        </w:div>
        <w:div w:id="907806068">
          <w:marLeft w:val="1037"/>
          <w:marRight w:val="0"/>
          <w:marTop w:val="144"/>
          <w:marBottom w:val="0"/>
          <w:divBdr>
            <w:top w:val="none" w:sz="0" w:space="0" w:color="auto"/>
            <w:left w:val="none" w:sz="0" w:space="0" w:color="auto"/>
            <w:bottom w:val="none" w:sz="0" w:space="0" w:color="auto"/>
            <w:right w:val="none" w:sz="0" w:space="0" w:color="auto"/>
          </w:divBdr>
        </w:div>
        <w:div w:id="44065444">
          <w:marLeft w:val="1037"/>
          <w:marRight w:val="0"/>
          <w:marTop w:val="144"/>
          <w:marBottom w:val="0"/>
          <w:divBdr>
            <w:top w:val="none" w:sz="0" w:space="0" w:color="auto"/>
            <w:left w:val="none" w:sz="0" w:space="0" w:color="auto"/>
            <w:bottom w:val="none" w:sz="0" w:space="0" w:color="auto"/>
            <w:right w:val="none" w:sz="0" w:space="0" w:color="auto"/>
          </w:divBdr>
        </w:div>
      </w:divsChild>
    </w:div>
    <w:div w:id="1247959890">
      <w:bodyDiv w:val="1"/>
      <w:marLeft w:val="0"/>
      <w:marRight w:val="0"/>
      <w:marTop w:val="0"/>
      <w:marBottom w:val="0"/>
      <w:divBdr>
        <w:top w:val="none" w:sz="0" w:space="0" w:color="auto"/>
        <w:left w:val="none" w:sz="0" w:space="0" w:color="auto"/>
        <w:bottom w:val="none" w:sz="0" w:space="0" w:color="auto"/>
        <w:right w:val="none" w:sz="0" w:space="0" w:color="auto"/>
      </w:divBdr>
      <w:divsChild>
        <w:div w:id="1141849384">
          <w:marLeft w:val="360"/>
          <w:marRight w:val="0"/>
          <w:marTop w:val="200"/>
          <w:marBottom w:val="0"/>
          <w:divBdr>
            <w:top w:val="none" w:sz="0" w:space="0" w:color="auto"/>
            <w:left w:val="none" w:sz="0" w:space="0" w:color="auto"/>
            <w:bottom w:val="none" w:sz="0" w:space="0" w:color="auto"/>
            <w:right w:val="none" w:sz="0" w:space="0" w:color="auto"/>
          </w:divBdr>
        </w:div>
        <w:div w:id="1940914685">
          <w:marLeft w:val="360"/>
          <w:marRight w:val="0"/>
          <w:marTop w:val="200"/>
          <w:marBottom w:val="0"/>
          <w:divBdr>
            <w:top w:val="none" w:sz="0" w:space="0" w:color="auto"/>
            <w:left w:val="none" w:sz="0" w:space="0" w:color="auto"/>
            <w:bottom w:val="none" w:sz="0" w:space="0" w:color="auto"/>
            <w:right w:val="none" w:sz="0" w:space="0" w:color="auto"/>
          </w:divBdr>
        </w:div>
      </w:divsChild>
    </w:div>
    <w:div w:id="1286352497">
      <w:bodyDiv w:val="1"/>
      <w:marLeft w:val="0"/>
      <w:marRight w:val="0"/>
      <w:marTop w:val="0"/>
      <w:marBottom w:val="0"/>
      <w:divBdr>
        <w:top w:val="none" w:sz="0" w:space="0" w:color="auto"/>
        <w:left w:val="none" w:sz="0" w:space="0" w:color="auto"/>
        <w:bottom w:val="none" w:sz="0" w:space="0" w:color="auto"/>
        <w:right w:val="none" w:sz="0" w:space="0" w:color="auto"/>
      </w:divBdr>
      <w:divsChild>
        <w:div w:id="722564573">
          <w:marLeft w:val="0"/>
          <w:marRight w:val="0"/>
          <w:marTop w:val="600"/>
          <w:marBottom w:val="0"/>
          <w:divBdr>
            <w:top w:val="none" w:sz="0" w:space="0" w:color="auto"/>
            <w:left w:val="none" w:sz="0" w:space="0" w:color="auto"/>
            <w:bottom w:val="none" w:sz="0" w:space="0" w:color="auto"/>
            <w:right w:val="none" w:sz="0" w:space="0" w:color="auto"/>
          </w:divBdr>
          <w:divsChild>
            <w:div w:id="305939348">
              <w:marLeft w:val="0"/>
              <w:marRight w:val="0"/>
              <w:marTop w:val="0"/>
              <w:marBottom w:val="0"/>
              <w:divBdr>
                <w:top w:val="none" w:sz="0" w:space="0" w:color="auto"/>
                <w:left w:val="none" w:sz="0" w:space="0" w:color="auto"/>
                <w:bottom w:val="none" w:sz="0" w:space="0" w:color="auto"/>
                <w:right w:val="none" w:sz="0" w:space="0" w:color="auto"/>
              </w:divBdr>
              <w:divsChild>
                <w:div w:id="276836689">
                  <w:marLeft w:val="0"/>
                  <w:marRight w:val="0"/>
                  <w:marTop w:val="0"/>
                  <w:marBottom w:val="0"/>
                  <w:divBdr>
                    <w:top w:val="none" w:sz="0" w:space="0" w:color="auto"/>
                    <w:left w:val="none" w:sz="0" w:space="0" w:color="auto"/>
                    <w:bottom w:val="none" w:sz="0" w:space="0" w:color="auto"/>
                    <w:right w:val="none" w:sz="0" w:space="0" w:color="auto"/>
                  </w:divBdr>
                  <w:divsChild>
                    <w:div w:id="2071230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99647669">
      <w:bodyDiv w:val="1"/>
      <w:marLeft w:val="0"/>
      <w:marRight w:val="0"/>
      <w:marTop w:val="0"/>
      <w:marBottom w:val="0"/>
      <w:divBdr>
        <w:top w:val="none" w:sz="0" w:space="0" w:color="auto"/>
        <w:left w:val="none" w:sz="0" w:space="0" w:color="auto"/>
        <w:bottom w:val="none" w:sz="0" w:space="0" w:color="auto"/>
        <w:right w:val="none" w:sz="0" w:space="0" w:color="auto"/>
      </w:divBdr>
    </w:div>
    <w:div w:id="1318414813">
      <w:bodyDiv w:val="1"/>
      <w:marLeft w:val="360"/>
      <w:marRight w:val="360"/>
      <w:marTop w:val="360"/>
      <w:marBottom w:val="360"/>
      <w:divBdr>
        <w:top w:val="none" w:sz="0" w:space="0" w:color="auto"/>
        <w:left w:val="none" w:sz="0" w:space="0" w:color="auto"/>
        <w:bottom w:val="none" w:sz="0" w:space="0" w:color="auto"/>
        <w:right w:val="none" w:sz="0" w:space="0" w:color="auto"/>
      </w:divBdr>
      <w:divsChild>
        <w:div w:id="253901343">
          <w:marLeft w:val="0"/>
          <w:marRight w:val="0"/>
          <w:marTop w:val="0"/>
          <w:marBottom w:val="0"/>
          <w:divBdr>
            <w:top w:val="none" w:sz="0" w:space="0" w:color="auto"/>
            <w:left w:val="none" w:sz="0" w:space="0" w:color="auto"/>
            <w:bottom w:val="none" w:sz="0" w:space="0" w:color="auto"/>
            <w:right w:val="none" w:sz="0" w:space="0" w:color="auto"/>
          </w:divBdr>
          <w:divsChild>
            <w:div w:id="998075263">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 w:id="1322386373">
      <w:bodyDiv w:val="1"/>
      <w:marLeft w:val="0"/>
      <w:marRight w:val="0"/>
      <w:marTop w:val="0"/>
      <w:marBottom w:val="0"/>
      <w:divBdr>
        <w:top w:val="none" w:sz="0" w:space="0" w:color="auto"/>
        <w:left w:val="none" w:sz="0" w:space="0" w:color="auto"/>
        <w:bottom w:val="none" w:sz="0" w:space="0" w:color="auto"/>
        <w:right w:val="none" w:sz="0" w:space="0" w:color="auto"/>
      </w:divBdr>
    </w:div>
    <w:div w:id="1350373057">
      <w:bodyDiv w:val="1"/>
      <w:marLeft w:val="0"/>
      <w:marRight w:val="0"/>
      <w:marTop w:val="0"/>
      <w:marBottom w:val="0"/>
      <w:divBdr>
        <w:top w:val="none" w:sz="0" w:space="0" w:color="auto"/>
        <w:left w:val="none" w:sz="0" w:space="0" w:color="auto"/>
        <w:bottom w:val="none" w:sz="0" w:space="0" w:color="auto"/>
        <w:right w:val="none" w:sz="0" w:space="0" w:color="auto"/>
      </w:divBdr>
    </w:div>
    <w:div w:id="1392582890">
      <w:bodyDiv w:val="1"/>
      <w:marLeft w:val="0"/>
      <w:marRight w:val="0"/>
      <w:marTop w:val="0"/>
      <w:marBottom w:val="0"/>
      <w:divBdr>
        <w:top w:val="none" w:sz="0" w:space="0" w:color="auto"/>
        <w:left w:val="none" w:sz="0" w:space="0" w:color="auto"/>
        <w:bottom w:val="none" w:sz="0" w:space="0" w:color="auto"/>
        <w:right w:val="none" w:sz="0" w:space="0" w:color="auto"/>
      </w:divBdr>
      <w:divsChild>
        <w:div w:id="1847284700">
          <w:marLeft w:val="446"/>
          <w:marRight w:val="0"/>
          <w:marTop w:val="0"/>
          <w:marBottom w:val="120"/>
          <w:divBdr>
            <w:top w:val="none" w:sz="0" w:space="0" w:color="auto"/>
            <w:left w:val="none" w:sz="0" w:space="0" w:color="auto"/>
            <w:bottom w:val="none" w:sz="0" w:space="0" w:color="auto"/>
            <w:right w:val="none" w:sz="0" w:space="0" w:color="auto"/>
          </w:divBdr>
        </w:div>
      </w:divsChild>
    </w:div>
    <w:div w:id="1393655187">
      <w:bodyDiv w:val="1"/>
      <w:marLeft w:val="0"/>
      <w:marRight w:val="0"/>
      <w:marTop w:val="0"/>
      <w:marBottom w:val="0"/>
      <w:divBdr>
        <w:top w:val="none" w:sz="0" w:space="0" w:color="auto"/>
        <w:left w:val="none" w:sz="0" w:space="0" w:color="auto"/>
        <w:bottom w:val="none" w:sz="0" w:space="0" w:color="auto"/>
        <w:right w:val="none" w:sz="0" w:space="0" w:color="auto"/>
      </w:divBdr>
      <w:divsChild>
        <w:div w:id="2133665570">
          <w:marLeft w:val="0"/>
          <w:marRight w:val="0"/>
          <w:marTop w:val="600"/>
          <w:marBottom w:val="0"/>
          <w:divBdr>
            <w:top w:val="none" w:sz="0" w:space="0" w:color="auto"/>
            <w:left w:val="none" w:sz="0" w:space="0" w:color="auto"/>
            <w:bottom w:val="none" w:sz="0" w:space="0" w:color="auto"/>
            <w:right w:val="none" w:sz="0" w:space="0" w:color="auto"/>
          </w:divBdr>
          <w:divsChild>
            <w:div w:id="1986690907">
              <w:marLeft w:val="0"/>
              <w:marRight w:val="0"/>
              <w:marTop w:val="0"/>
              <w:marBottom w:val="0"/>
              <w:divBdr>
                <w:top w:val="none" w:sz="0" w:space="0" w:color="auto"/>
                <w:left w:val="none" w:sz="0" w:space="0" w:color="auto"/>
                <w:bottom w:val="none" w:sz="0" w:space="0" w:color="auto"/>
                <w:right w:val="none" w:sz="0" w:space="0" w:color="auto"/>
              </w:divBdr>
              <w:divsChild>
                <w:div w:id="183523084">
                  <w:marLeft w:val="0"/>
                  <w:marRight w:val="0"/>
                  <w:marTop w:val="0"/>
                  <w:marBottom w:val="0"/>
                  <w:divBdr>
                    <w:top w:val="none" w:sz="0" w:space="0" w:color="auto"/>
                    <w:left w:val="none" w:sz="0" w:space="0" w:color="auto"/>
                    <w:bottom w:val="none" w:sz="0" w:space="0" w:color="auto"/>
                    <w:right w:val="none" w:sz="0" w:space="0" w:color="auto"/>
                  </w:divBdr>
                  <w:divsChild>
                    <w:div w:id="1409498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05686485">
      <w:bodyDiv w:val="1"/>
      <w:marLeft w:val="0"/>
      <w:marRight w:val="0"/>
      <w:marTop w:val="0"/>
      <w:marBottom w:val="0"/>
      <w:divBdr>
        <w:top w:val="none" w:sz="0" w:space="0" w:color="auto"/>
        <w:left w:val="none" w:sz="0" w:space="0" w:color="auto"/>
        <w:bottom w:val="none" w:sz="0" w:space="0" w:color="auto"/>
        <w:right w:val="none" w:sz="0" w:space="0" w:color="auto"/>
      </w:divBdr>
      <w:divsChild>
        <w:div w:id="1082802743">
          <w:marLeft w:val="446"/>
          <w:marRight w:val="0"/>
          <w:marTop w:val="0"/>
          <w:marBottom w:val="120"/>
          <w:divBdr>
            <w:top w:val="none" w:sz="0" w:space="0" w:color="auto"/>
            <w:left w:val="none" w:sz="0" w:space="0" w:color="auto"/>
            <w:bottom w:val="none" w:sz="0" w:space="0" w:color="auto"/>
            <w:right w:val="none" w:sz="0" w:space="0" w:color="auto"/>
          </w:divBdr>
        </w:div>
      </w:divsChild>
    </w:div>
    <w:div w:id="1408696767">
      <w:bodyDiv w:val="1"/>
      <w:marLeft w:val="0"/>
      <w:marRight w:val="0"/>
      <w:marTop w:val="0"/>
      <w:marBottom w:val="0"/>
      <w:divBdr>
        <w:top w:val="none" w:sz="0" w:space="0" w:color="auto"/>
        <w:left w:val="none" w:sz="0" w:space="0" w:color="auto"/>
        <w:bottom w:val="none" w:sz="0" w:space="0" w:color="auto"/>
        <w:right w:val="none" w:sz="0" w:space="0" w:color="auto"/>
      </w:divBdr>
    </w:div>
    <w:div w:id="1461220594">
      <w:bodyDiv w:val="1"/>
      <w:marLeft w:val="0"/>
      <w:marRight w:val="0"/>
      <w:marTop w:val="0"/>
      <w:marBottom w:val="0"/>
      <w:divBdr>
        <w:top w:val="none" w:sz="0" w:space="0" w:color="auto"/>
        <w:left w:val="none" w:sz="0" w:space="0" w:color="auto"/>
        <w:bottom w:val="none" w:sz="0" w:space="0" w:color="auto"/>
        <w:right w:val="none" w:sz="0" w:space="0" w:color="auto"/>
      </w:divBdr>
      <w:divsChild>
        <w:div w:id="651376552">
          <w:marLeft w:val="475"/>
          <w:marRight w:val="0"/>
          <w:marTop w:val="158"/>
          <w:marBottom w:val="0"/>
          <w:divBdr>
            <w:top w:val="none" w:sz="0" w:space="0" w:color="auto"/>
            <w:left w:val="none" w:sz="0" w:space="0" w:color="auto"/>
            <w:bottom w:val="none" w:sz="0" w:space="0" w:color="auto"/>
            <w:right w:val="none" w:sz="0" w:space="0" w:color="auto"/>
          </w:divBdr>
        </w:div>
        <w:div w:id="1666277380">
          <w:marLeft w:val="475"/>
          <w:marRight w:val="0"/>
          <w:marTop w:val="158"/>
          <w:marBottom w:val="0"/>
          <w:divBdr>
            <w:top w:val="none" w:sz="0" w:space="0" w:color="auto"/>
            <w:left w:val="none" w:sz="0" w:space="0" w:color="auto"/>
            <w:bottom w:val="none" w:sz="0" w:space="0" w:color="auto"/>
            <w:right w:val="none" w:sz="0" w:space="0" w:color="auto"/>
          </w:divBdr>
        </w:div>
        <w:div w:id="1075318426">
          <w:marLeft w:val="475"/>
          <w:marRight w:val="0"/>
          <w:marTop w:val="158"/>
          <w:marBottom w:val="0"/>
          <w:divBdr>
            <w:top w:val="none" w:sz="0" w:space="0" w:color="auto"/>
            <w:left w:val="none" w:sz="0" w:space="0" w:color="auto"/>
            <w:bottom w:val="none" w:sz="0" w:space="0" w:color="auto"/>
            <w:right w:val="none" w:sz="0" w:space="0" w:color="auto"/>
          </w:divBdr>
        </w:div>
        <w:div w:id="214318774">
          <w:marLeft w:val="475"/>
          <w:marRight w:val="0"/>
          <w:marTop w:val="158"/>
          <w:marBottom w:val="0"/>
          <w:divBdr>
            <w:top w:val="none" w:sz="0" w:space="0" w:color="auto"/>
            <w:left w:val="none" w:sz="0" w:space="0" w:color="auto"/>
            <w:bottom w:val="none" w:sz="0" w:space="0" w:color="auto"/>
            <w:right w:val="none" w:sz="0" w:space="0" w:color="auto"/>
          </w:divBdr>
        </w:div>
      </w:divsChild>
    </w:div>
    <w:div w:id="1488789269">
      <w:bodyDiv w:val="1"/>
      <w:marLeft w:val="0"/>
      <w:marRight w:val="0"/>
      <w:marTop w:val="0"/>
      <w:marBottom w:val="0"/>
      <w:divBdr>
        <w:top w:val="none" w:sz="0" w:space="0" w:color="auto"/>
        <w:left w:val="none" w:sz="0" w:space="0" w:color="auto"/>
        <w:bottom w:val="none" w:sz="0" w:space="0" w:color="auto"/>
        <w:right w:val="none" w:sz="0" w:space="0" w:color="auto"/>
      </w:divBdr>
    </w:div>
    <w:div w:id="1558468207">
      <w:bodyDiv w:val="1"/>
      <w:marLeft w:val="0"/>
      <w:marRight w:val="0"/>
      <w:marTop w:val="0"/>
      <w:marBottom w:val="0"/>
      <w:divBdr>
        <w:top w:val="none" w:sz="0" w:space="0" w:color="auto"/>
        <w:left w:val="none" w:sz="0" w:space="0" w:color="auto"/>
        <w:bottom w:val="none" w:sz="0" w:space="0" w:color="auto"/>
        <w:right w:val="none" w:sz="0" w:space="0" w:color="auto"/>
      </w:divBdr>
    </w:div>
    <w:div w:id="1601836420">
      <w:bodyDiv w:val="1"/>
      <w:marLeft w:val="0"/>
      <w:marRight w:val="0"/>
      <w:marTop w:val="0"/>
      <w:marBottom w:val="0"/>
      <w:divBdr>
        <w:top w:val="none" w:sz="0" w:space="0" w:color="auto"/>
        <w:left w:val="none" w:sz="0" w:space="0" w:color="auto"/>
        <w:bottom w:val="none" w:sz="0" w:space="0" w:color="auto"/>
        <w:right w:val="none" w:sz="0" w:space="0" w:color="auto"/>
      </w:divBdr>
    </w:div>
    <w:div w:id="1615794546">
      <w:bodyDiv w:val="1"/>
      <w:marLeft w:val="0"/>
      <w:marRight w:val="0"/>
      <w:marTop w:val="0"/>
      <w:marBottom w:val="0"/>
      <w:divBdr>
        <w:top w:val="none" w:sz="0" w:space="0" w:color="auto"/>
        <w:left w:val="none" w:sz="0" w:space="0" w:color="auto"/>
        <w:bottom w:val="none" w:sz="0" w:space="0" w:color="auto"/>
        <w:right w:val="none" w:sz="0" w:space="0" w:color="auto"/>
      </w:divBdr>
    </w:div>
    <w:div w:id="1620532153">
      <w:bodyDiv w:val="1"/>
      <w:marLeft w:val="0"/>
      <w:marRight w:val="0"/>
      <w:marTop w:val="0"/>
      <w:marBottom w:val="0"/>
      <w:divBdr>
        <w:top w:val="none" w:sz="0" w:space="0" w:color="auto"/>
        <w:left w:val="none" w:sz="0" w:space="0" w:color="auto"/>
        <w:bottom w:val="none" w:sz="0" w:space="0" w:color="auto"/>
        <w:right w:val="none" w:sz="0" w:space="0" w:color="auto"/>
      </w:divBdr>
    </w:div>
    <w:div w:id="1645158363">
      <w:bodyDiv w:val="1"/>
      <w:marLeft w:val="0"/>
      <w:marRight w:val="0"/>
      <w:marTop w:val="0"/>
      <w:marBottom w:val="0"/>
      <w:divBdr>
        <w:top w:val="none" w:sz="0" w:space="0" w:color="auto"/>
        <w:left w:val="none" w:sz="0" w:space="0" w:color="auto"/>
        <w:bottom w:val="none" w:sz="0" w:space="0" w:color="auto"/>
        <w:right w:val="none" w:sz="0" w:space="0" w:color="auto"/>
      </w:divBdr>
    </w:div>
    <w:div w:id="1748306200">
      <w:bodyDiv w:val="1"/>
      <w:marLeft w:val="0"/>
      <w:marRight w:val="0"/>
      <w:marTop w:val="0"/>
      <w:marBottom w:val="0"/>
      <w:divBdr>
        <w:top w:val="none" w:sz="0" w:space="0" w:color="auto"/>
        <w:left w:val="none" w:sz="0" w:space="0" w:color="auto"/>
        <w:bottom w:val="none" w:sz="0" w:space="0" w:color="auto"/>
        <w:right w:val="none" w:sz="0" w:space="0" w:color="auto"/>
      </w:divBdr>
      <w:divsChild>
        <w:div w:id="367920154">
          <w:marLeft w:val="0"/>
          <w:marRight w:val="0"/>
          <w:marTop w:val="600"/>
          <w:marBottom w:val="0"/>
          <w:divBdr>
            <w:top w:val="none" w:sz="0" w:space="0" w:color="auto"/>
            <w:left w:val="none" w:sz="0" w:space="0" w:color="auto"/>
            <w:bottom w:val="none" w:sz="0" w:space="0" w:color="auto"/>
            <w:right w:val="none" w:sz="0" w:space="0" w:color="auto"/>
          </w:divBdr>
          <w:divsChild>
            <w:div w:id="792747212">
              <w:marLeft w:val="0"/>
              <w:marRight w:val="0"/>
              <w:marTop w:val="0"/>
              <w:marBottom w:val="0"/>
              <w:divBdr>
                <w:top w:val="none" w:sz="0" w:space="0" w:color="auto"/>
                <w:left w:val="none" w:sz="0" w:space="0" w:color="auto"/>
                <w:bottom w:val="none" w:sz="0" w:space="0" w:color="auto"/>
                <w:right w:val="none" w:sz="0" w:space="0" w:color="auto"/>
              </w:divBdr>
              <w:divsChild>
                <w:div w:id="1693607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5276998">
      <w:bodyDiv w:val="1"/>
      <w:marLeft w:val="360"/>
      <w:marRight w:val="360"/>
      <w:marTop w:val="360"/>
      <w:marBottom w:val="360"/>
      <w:divBdr>
        <w:top w:val="none" w:sz="0" w:space="0" w:color="auto"/>
        <w:left w:val="none" w:sz="0" w:space="0" w:color="auto"/>
        <w:bottom w:val="none" w:sz="0" w:space="0" w:color="auto"/>
        <w:right w:val="none" w:sz="0" w:space="0" w:color="auto"/>
      </w:divBdr>
      <w:divsChild>
        <w:div w:id="1629776132">
          <w:marLeft w:val="0"/>
          <w:marRight w:val="0"/>
          <w:marTop w:val="0"/>
          <w:marBottom w:val="0"/>
          <w:divBdr>
            <w:top w:val="none" w:sz="0" w:space="0" w:color="auto"/>
            <w:left w:val="none" w:sz="0" w:space="0" w:color="auto"/>
            <w:bottom w:val="none" w:sz="0" w:space="0" w:color="auto"/>
            <w:right w:val="none" w:sz="0" w:space="0" w:color="auto"/>
          </w:divBdr>
          <w:divsChild>
            <w:div w:id="1761488458">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 w:id="1781609228">
      <w:bodyDiv w:val="1"/>
      <w:marLeft w:val="0"/>
      <w:marRight w:val="0"/>
      <w:marTop w:val="0"/>
      <w:marBottom w:val="0"/>
      <w:divBdr>
        <w:top w:val="none" w:sz="0" w:space="0" w:color="auto"/>
        <w:left w:val="none" w:sz="0" w:space="0" w:color="auto"/>
        <w:bottom w:val="none" w:sz="0" w:space="0" w:color="auto"/>
        <w:right w:val="none" w:sz="0" w:space="0" w:color="auto"/>
      </w:divBdr>
    </w:div>
    <w:div w:id="1827935301">
      <w:bodyDiv w:val="1"/>
      <w:marLeft w:val="0"/>
      <w:marRight w:val="0"/>
      <w:marTop w:val="0"/>
      <w:marBottom w:val="0"/>
      <w:divBdr>
        <w:top w:val="none" w:sz="0" w:space="0" w:color="auto"/>
        <w:left w:val="none" w:sz="0" w:space="0" w:color="auto"/>
        <w:bottom w:val="none" w:sz="0" w:space="0" w:color="auto"/>
        <w:right w:val="none" w:sz="0" w:space="0" w:color="auto"/>
      </w:divBdr>
      <w:divsChild>
        <w:div w:id="1384863225">
          <w:marLeft w:val="475"/>
          <w:marRight w:val="0"/>
          <w:marTop w:val="158"/>
          <w:marBottom w:val="0"/>
          <w:divBdr>
            <w:top w:val="none" w:sz="0" w:space="0" w:color="auto"/>
            <w:left w:val="none" w:sz="0" w:space="0" w:color="auto"/>
            <w:bottom w:val="none" w:sz="0" w:space="0" w:color="auto"/>
            <w:right w:val="none" w:sz="0" w:space="0" w:color="auto"/>
          </w:divBdr>
        </w:div>
        <w:div w:id="1776707519">
          <w:marLeft w:val="1080"/>
          <w:marRight w:val="0"/>
          <w:marTop w:val="144"/>
          <w:marBottom w:val="0"/>
          <w:divBdr>
            <w:top w:val="none" w:sz="0" w:space="0" w:color="auto"/>
            <w:left w:val="none" w:sz="0" w:space="0" w:color="auto"/>
            <w:bottom w:val="none" w:sz="0" w:space="0" w:color="auto"/>
            <w:right w:val="none" w:sz="0" w:space="0" w:color="auto"/>
          </w:divBdr>
        </w:div>
        <w:div w:id="1381128308">
          <w:marLeft w:val="1757"/>
          <w:marRight w:val="0"/>
          <w:marTop w:val="144"/>
          <w:marBottom w:val="0"/>
          <w:divBdr>
            <w:top w:val="none" w:sz="0" w:space="0" w:color="auto"/>
            <w:left w:val="none" w:sz="0" w:space="0" w:color="auto"/>
            <w:bottom w:val="none" w:sz="0" w:space="0" w:color="auto"/>
            <w:right w:val="none" w:sz="0" w:space="0" w:color="auto"/>
          </w:divBdr>
        </w:div>
        <w:div w:id="136799847">
          <w:marLeft w:val="1757"/>
          <w:marRight w:val="0"/>
          <w:marTop w:val="144"/>
          <w:marBottom w:val="0"/>
          <w:divBdr>
            <w:top w:val="none" w:sz="0" w:space="0" w:color="auto"/>
            <w:left w:val="none" w:sz="0" w:space="0" w:color="auto"/>
            <w:bottom w:val="none" w:sz="0" w:space="0" w:color="auto"/>
            <w:right w:val="none" w:sz="0" w:space="0" w:color="auto"/>
          </w:divBdr>
        </w:div>
        <w:div w:id="1328897424">
          <w:marLeft w:val="1080"/>
          <w:marRight w:val="0"/>
          <w:marTop w:val="144"/>
          <w:marBottom w:val="0"/>
          <w:divBdr>
            <w:top w:val="none" w:sz="0" w:space="0" w:color="auto"/>
            <w:left w:val="none" w:sz="0" w:space="0" w:color="auto"/>
            <w:bottom w:val="none" w:sz="0" w:space="0" w:color="auto"/>
            <w:right w:val="none" w:sz="0" w:space="0" w:color="auto"/>
          </w:divBdr>
        </w:div>
        <w:div w:id="687564225">
          <w:marLeft w:val="1757"/>
          <w:marRight w:val="0"/>
          <w:marTop w:val="144"/>
          <w:marBottom w:val="0"/>
          <w:divBdr>
            <w:top w:val="none" w:sz="0" w:space="0" w:color="auto"/>
            <w:left w:val="none" w:sz="0" w:space="0" w:color="auto"/>
            <w:bottom w:val="none" w:sz="0" w:space="0" w:color="auto"/>
            <w:right w:val="none" w:sz="0" w:space="0" w:color="auto"/>
          </w:divBdr>
        </w:div>
        <w:div w:id="835923285">
          <w:marLeft w:val="1757"/>
          <w:marRight w:val="0"/>
          <w:marTop w:val="144"/>
          <w:marBottom w:val="0"/>
          <w:divBdr>
            <w:top w:val="none" w:sz="0" w:space="0" w:color="auto"/>
            <w:left w:val="none" w:sz="0" w:space="0" w:color="auto"/>
            <w:bottom w:val="none" w:sz="0" w:space="0" w:color="auto"/>
            <w:right w:val="none" w:sz="0" w:space="0" w:color="auto"/>
          </w:divBdr>
        </w:div>
        <w:div w:id="2118863622">
          <w:marLeft w:val="1757"/>
          <w:marRight w:val="0"/>
          <w:marTop w:val="144"/>
          <w:marBottom w:val="0"/>
          <w:divBdr>
            <w:top w:val="none" w:sz="0" w:space="0" w:color="auto"/>
            <w:left w:val="none" w:sz="0" w:space="0" w:color="auto"/>
            <w:bottom w:val="none" w:sz="0" w:space="0" w:color="auto"/>
            <w:right w:val="none" w:sz="0" w:space="0" w:color="auto"/>
          </w:divBdr>
        </w:div>
        <w:div w:id="1307393591">
          <w:marLeft w:val="475"/>
          <w:marRight w:val="0"/>
          <w:marTop w:val="158"/>
          <w:marBottom w:val="0"/>
          <w:divBdr>
            <w:top w:val="none" w:sz="0" w:space="0" w:color="auto"/>
            <w:left w:val="none" w:sz="0" w:space="0" w:color="auto"/>
            <w:bottom w:val="none" w:sz="0" w:space="0" w:color="auto"/>
            <w:right w:val="none" w:sz="0" w:space="0" w:color="auto"/>
          </w:divBdr>
        </w:div>
      </w:divsChild>
    </w:div>
    <w:div w:id="1829201885">
      <w:bodyDiv w:val="1"/>
      <w:marLeft w:val="0"/>
      <w:marRight w:val="0"/>
      <w:marTop w:val="0"/>
      <w:marBottom w:val="0"/>
      <w:divBdr>
        <w:top w:val="none" w:sz="0" w:space="0" w:color="auto"/>
        <w:left w:val="none" w:sz="0" w:space="0" w:color="auto"/>
        <w:bottom w:val="none" w:sz="0" w:space="0" w:color="auto"/>
        <w:right w:val="none" w:sz="0" w:space="0" w:color="auto"/>
      </w:divBdr>
    </w:div>
    <w:div w:id="1872179586">
      <w:bodyDiv w:val="1"/>
      <w:marLeft w:val="0"/>
      <w:marRight w:val="0"/>
      <w:marTop w:val="0"/>
      <w:marBottom w:val="0"/>
      <w:divBdr>
        <w:top w:val="none" w:sz="0" w:space="0" w:color="auto"/>
        <w:left w:val="none" w:sz="0" w:space="0" w:color="auto"/>
        <w:bottom w:val="none" w:sz="0" w:space="0" w:color="auto"/>
        <w:right w:val="none" w:sz="0" w:space="0" w:color="auto"/>
      </w:divBdr>
      <w:divsChild>
        <w:div w:id="157961979">
          <w:marLeft w:val="475"/>
          <w:marRight w:val="0"/>
          <w:marTop w:val="158"/>
          <w:marBottom w:val="0"/>
          <w:divBdr>
            <w:top w:val="none" w:sz="0" w:space="0" w:color="auto"/>
            <w:left w:val="none" w:sz="0" w:space="0" w:color="auto"/>
            <w:bottom w:val="none" w:sz="0" w:space="0" w:color="auto"/>
            <w:right w:val="none" w:sz="0" w:space="0" w:color="auto"/>
          </w:divBdr>
        </w:div>
        <w:div w:id="316544385">
          <w:marLeft w:val="475"/>
          <w:marRight w:val="0"/>
          <w:marTop w:val="158"/>
          <w:marBottom w:val="0"/>
          <w:divBdr>
            <w:top w:val="none" w:sz="0" w:space="0" w:color="auto"/>
            <w:left w:val="none" w:sz="0" w:space="0" w:color="auto"/>
            <w:bottom w:val="none" w:sz="0" w:space="0" w:color="auto"/>
            <w:right w:val="none" w:sz="0" w:space="0" w:color="auto"/>
          </w:divBdr>
        </w:div>
        <w:div w:id="1159686715">
          <w:marLeft w:val="475"/>
          <w:marRight w:val="0"/>
          <w:marTop w:val="158"/>
          <w:marBottom w:val="0"/>
          <w:divBdr>
            <w:top w:val="none" w:sz="0" w:space="0" w:color="auto"/>
            <w:left w:val="none" w:sz="0" w:space="0" w:color="auto"/>
            <w:bottom w:val="none" w:sz="0" w:space="0" w:color="auto"/>
            <w:right w:val="none" w:sz="0" w:space="0" w:color="auto"/>
          </w:divBdr>
        </w:div>
        <w:div w:id="689382429">
          <w:marLeft w:val="475"/>
          <w:marRight w:val="0"/>
          <w:marTop w:val="158"/>
          <w:marBottom w:val="0"/>
          <w:divBdr>
            <w:top w:val="none" w:sz="0" w:space="0" w:color="auto"/>
            <w:left w:val="none" w:sz="0" w:space="0" w:color="auto"/>
            <w:bottom w:val="none" w:sz="0" w:space="0" w:color="auto"/>
            <w:right w:val="none" w:sz="0" w:space="0" w:color="auto"/>
          </w:divBdr>
        </w:div>
      </w:divsChild>
    </w:div>
    <w:div w:id="1890337802">
      <w:bodyDiv w:val="1"/>
      <w:marLeft w:val="0"/>
      <w:marRight w:val="0"/>
      <w:marTop w:val="0"/>
      <w:marBottom w:val="0"/>
      <w:divBdr>
        <w:top w:val="none" w:sz="0" w:space="0" w:color="auto"/>
        <w:left w:val="none" w:sz="0" w:space="0" w:color="auto"/>
        <w:bottom w:val="none" w:sz="0" w:space="0" w:color="auto"/>
        <w:right w:val="none" w:sz="0" w:space="0" w:color="auto"/>
      </w:divBdr>
    </w:div>
    <w:div w:id="1953173162">
      <w:bodyDiv w:val="1"/>
      <w:marLeft w:val="0"/>
      <w:marRight w:val="0"/>
      <w:marTop w:val="0"/>
      <w:marBottom w:val="0"/>
      <w:divBdr>
        <w:top w:val="none" w:sz="0" w:space="0" w:color="auto"/>
        <w:left w:val="none" w:sz="0" w:space="0" w:color="auto"/>
        <w:bottom w:val="none" w:sz="0" w:space="0" w:color="auto"/>
        <w:right w:val="none" w:sz="0" w:space="0" w:color="auto"/>
      </w:divBdr>
    </w:div>
    <w:div w:id="1960725220">
      <w:bodyDiv w:val="1"/>
      <w:marLeft w:val="0"/>
      <w:marRight w:val="0"/>
      <w:marTop w:val="0"/>
      <w:marBottom w:val="0"/>
      <w:divBdr>
        <w:top w:val="none" w:sz="0" w:space="0" w:color="auto"/>
        <w:left w:val="none" w:sz="0" w:space="0" w:color="auto"/>
        <w:bottom w:val="none" w:sz="0" w:space="0" w:color="auto"/>
        <w:right w:val="none" w:sz="0" w:space="0" w:color="auto"/>
      </w:divBdr>
    </w:div>
    <w:div w:id="1993950651">
      <w:bodyDiv w:val="1"/>
      <w:marLeft w:val="0"/>
      <w:marRight w:val="0"/>
      <w:marTop w:val="0"/>
      <w:marBottom w:val="0"/>
      <w:divBdr>
        <w:top w:val="none" w:sz="0" w:space="0" w:color="auto"/>
        <w:left w:val="none" w:sz="0" w:space="0" w:color="auto"/>
        <w:bottom w:val="none" w:sz="0" w:space="0" w:color="auto"/>
        <w:right w:val="none" w:sz="0" w:space="0" w:color="auto"/>
      </w:divBdr>
      <w:divsChild>
        <w:div w:id="1625230386">
          <w:marLeft w:val="0"/>
          <w:marRight w:val="0"/>
          <w:marTop w:val="600"/>
          <w:marBottom w:val="0"/>
          <w:divBdr>
            <w:top w:val="none" w:sz="0" w:space="0" w:color="auto"/>
            <w:left w:val="none" w:sz="0" w:space="0" w:color="auto"/>
            <w:bottom w:val="none" w:sz="0" w:space="0" w:color="auto"/>
            <w:right w:val="none" w:sz="0" w:space="0" w:color="auto"/>
          </w:divBdr>
          <w:divsChild>
            <w:div w:id="344094894">
              <w:marLeft w:val="0"/>
              <w:marRight w:val="0"/>
              <w:marTop w:val="0"/>
              <w:marBottom w:val="0"/>
              <w:divBdr>
                <w:top w:val="none" w:sz="0" w:space="0" w:color="auto"/>
                <w:left w:val="none" w:sz="0" w:space="0" w:color="auto"/>
                <w:bottom w:val="none" w:sz="0" w:space="0" w:color="auto"/>
                <w:right w:val="none" w:sz="0" w:space="0" w:color="auto"/>
              </w:divBdr>
              <w:divsChild>
                <w:div w:id="1403025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1275428">
      <w:bodyDiv w:val="1"/>
      <w:marLeft w:val="0"/>
      <w:marRight w:val="0"/>
      <w:marTop w:val="0"/>
      <w:marBottom w:val="0"/>
      <w:divBdr>
        <w:top w:val="none" w:sz="0" w:space="0" w:color="auto"/>
        <w:left w:val="none" w:sz="0" w:space="0" w:color="auto"/>
        <w:bottom w:val="none" w:sz="0" w:space="0" w:color="auto"/>
        <w:right w:val="none" w:sz="0" w:space="0" w:color="auto"/>
      </w:divBdr>
    </w:div>
    <w:div w:id="2023120718">
      <w:bodyDiv w:val="1"/>
      <w:marLeft w:val="0"/>
      <w:marRight w:val="0"/>
      <w:marTop w:val="0"/>
      <w:marBottom w:val="0"/>
      <w:divBdr>
        <w:top w:val="none" w:sz="0" w:space="0" w:color="auto"/>
        <w:left w:val="none" w:sz="0" w:space="0" w:color="auto"/>
        <w:bottom w:val="none" w:sz="0" w:space="0" w:color="auto"/>
        <w:right w:val="none" w:sz="0" w:space="0" w:color="auto"/>
      </w:divBdr>
    </w:div>
    <w:div w:id="2028096615">
      <w:bodyDiv w:val="1"/>
      <w:marLeft w:val="0"/>
      <w:marRight w:val="0"/>
      <w:marTop w:val="0"/>
      <w:marBottom w:val="0"/>
      <w:divBdr>
        <w:top w:val="none" w:sz="0" w:space="0" w:color="auto"/>
        <w:left w:val="none" w:sz="0" w:space="0" w:color="auto"/>
        <w:bottom w:val="none" w:sz="0" w:space="0" w:color="auto"/>
        <w:right w:val="none" w:sz="0" w:space="0" w:color="auto"/>
      </w:divBdr>
      <w:divsChild>
        <w:div w:id="1151366856">
          <w:marLeft w:val="0"/>
          <w:marRight w:val="0"/>
          <w:marTop w:val="600"/>
          <w:marBottom w:val="0"/>
          <w:divBdr>
            <w:top w:val="none" w:sz="0" w:space="0" w:color="auto"/>
            <w:left w:val="none" w:sz="0" w:space="0" w:color="auto"/>
            <w:bottom w:val="none" w:sz="0" w:space="0" w:color="auto"/>
            <w:right w:val="none" w:sz="0" w:space="0" w:color="auto"/>
          </w:divBdr>
          <w:divsChild>
            <w:div w:id="1014185303">
              <w:marLeft w:val="0"/>
              <w:marRight w:val="0"/>
              <w:marTop w:val="0"/>
              <w:marBottom w:val="0"/>
              <w:divBdr>
                <w:top w:val="none" w:sz="0" w:space="0" w:color="auto"/>
                <w:left w:val="none" w:sz="0" w:space="0" w:color="auto"/>
                <w:bottom w:val="none" w:sz="0" w:space="0" w:color="auto"/>
                <w:right w:val="none" w:sz="0" w:space="0" w:color="auto"/>
              </w:divBdr>
              <w:divsChild>
                <w:div w:id="301275696">
                  <w:marLeft w:val="0"/>
                  <w:marRight w:val="0"/>
                  <w:marTop w:val="0"/>
                  <w:marBottom w:val="0"/>
                  <w:divBdr>
                    <w:top w:val="none" w:sz="0" w:space="0" w:color="auto"/>
                    <w:left w:val="none" w:sz="0" w:space="0" w:color="auto"/>
                    <w:bottom w:val="none" w:sz="0" w:space="0" w:color="auto"/>
                    <w:right w:val="none" w:sz="0" w:space="0" w:color="auto"/>
                  </w:divBdr>
                  <w:divsChild>
                    <w:div w:id="201021934">
                      <w:marLeft w:val="0"/>
                      <w:marRight w:val="0"/>
                      <w:marTop w:val="0"/>
                      <w:marBottom w:val="0"/>
                      <w:divBdr>
                        <w:top w:val="none" w:sz="0" w:space="0" w:color="auto"/>
                        <w:left w:val="none" w:sz="0" w:space="0" w:color="auto"/>
                        <w:bottom w:val="none" w:sz="0" w:space="0" w:color="auto"/>
                        <w:right w:val="none" w:sz="0" w:space="0" w:color="auto"/>
                      </w:divBdr>
                      <w:divsChild>
                        <w:div w:id="712539255">
                          <w:marLeft w:val="0"/>
                          <w:marRight w:val="0"/>
                          <w:marTop w:val="0"/>
                          <w:marBottom w:val="0"/>
                          <w:divBdr>
                            <w:top w:val="none" w:sz="0" w:space="0" w:color="auto"/>
                            <w:left w:val="none" w:sz="0" w:space="0" w:color="auto"/>
                            <w:bottom w:val="none" w:sz="0" w:space="0" w:color="auto"/>
                            <w:right w:val="none" w:sz="0" w:space="0" w:color="auto"/>
                          </w:divBdr>
                          <w:divsChild>
                            <w:div w:id="533153614">
                              <w:marLeft w:val="0"/>
                              <w:marRight w:val="0"/>
                              <w:marTop w:val="0"/>
                              <w:marBottom w:val="0"/>
                              <w:divBdr>
                                <w:top w:val="none" w:sz="0" w:space="0" w:color="auto"/>
                                <w:left w:val="none" w:sz="0" w:space="0" w:color="auto"/>
                                <w:bottom w:val="none" w:sz="0" w:space="0" w:color="auto"/>
                                <w:right w:val="none" w:sz="0" w:space="0" w:color="auto"/>
                              </w:divBdr>
                              <w:divsChild>
                                <w:div w:id="1488403998">
                                  <w:marLeft w:val="0"/>
                                  <w:marRight w:val="0"/>
                                  <w:marTop w:val="0"/>
                                  <w:marBottom w:val="0"/>
                                  <w:divBdr>
                                    <w:top w:val="none" w:sz="0" w:space="0" w:color="auto"/>
                                    <w:left w:val="none" w:sz="0" w:space="0" w:color="auto"/>
                                    <w:bottom w:val="none" w:sz="0" w:space="0" w:color="auto"/>
                                    <w:right w:val="none" w:sz="0" w:space="0" w:color="auto"/>
                                  </w:divBdr>
                                  <w:divsChild>
                                    <w:div w:id="11222952">
                                      <w:marLeft w:val="0"/>
                                      <w:marRight w:val="0"/>
                                      <w:marTop w:val="96"/>
                                      <w:marBottom w:val="48"/>
                                      <w:divBdr>
                                        <w:top w:val="none" w:sz="0" w:space="0" w:color="auto"/>
                                        <w:left w:val="none" w:sz="0" w:space="0" w:color="auto"/>
                                        <w:bottom w:val="none" w:sz="0" w:space="0" w:color="auto"/>
                                        <w:right w:val="none" w:sz="0" w:space="0" w:color="auto"/>
                                      </w:divBdr>
                                    </w:div>
                                    <w:div w:id="316233007">
                                      <w:marLeft w:val="0"/>
                                      <w:marRight w:val="0"/>
                                      <w:marTop w:val="96"/>
                                      <w:marBottom w:val="48"/>
                                      <w:divBdr>
                                        <w:top w:val="none" w:sz="0" w:space="0" w:color="auto"/>
                                        <w:left w:val="none" w:sz="0" w:space="0" w:color="auto"/>
                                        <w:bottom w:val="none" w:sz="0" w:space="0" w:color="auto"/>
                                        <w:right w:val="none" w:sz="0" w:space="0" w:color="auto"/>
                                      </w:divBdr>
                                    </w:div>
                                    <w:div w:id="766004894">
                                      <w:marLeft w:val="0"/>
                                      <w:marRight w:val="0"/>
                                      <w:marTop w:val="96"/>
                                      <w:marBottom w:val="48"/>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94662802">
      <w:bodyDiv w:val="1"/>
      <w:marLeft w:val="0"/>
      <w:marRight w:val="0"/>
      <w:marTop w:val="0"/>
      <w:marBottom w:val="0"/>
      <w:divBdr>
        <w:top w:val="none" w:sz="0" w:space="0" w:color="auto"/>
        <w:left w:val="none" w:sz="0" w:space="0" w:color="auto"/>
        <w:bottom w:val="none" w:sz="0" w:space="0" w:color="auto"/>
        <w:right w:val="none" w:sz="0" w:space="0" w:color="auto"/>
      </w:divBdr>
    </w:div>
    <w:div w:id="21071189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0.png"/><Relationship Id="rId21" Type="http://schemas.openxmlformats.org/officeDocument/2006/relationships/footer" Target="footer3.xml"/><Relationship Id="rId42" Type="http://schemas.openxmlformats.org/officeDocument/2006/relationships/image" Target="media/image19.png"/><Relationship Id="rId63" Type="http://schemas.openxmlformats.org/officeDocument/2006/relationships/hyperlink" Target="https://devcloud.huaweicloud.com/codehub/home" TargetMode="External"/><Relationship Id="rId84" Type="http://schemas.openxmlformats.org/officeDocument/2006/relationships/image" Target="media/image57.png"/><Relationship Id="rId16" Type="http://schemas.openxmlformats.org/officeDocument/2006/relationships/image" Target="media/image2.png"/><Relationship Id="rId107" Type="http://schemas.openxmlformats.org/officeDocument/2006/relationships/image" Target="media/image80.png"/><Relationship Id="rId11" Type="http://schemas.openxmlformats.org/officeDocument/2006/relationships/endnotes" Target="endnotes.xml"/><Relationship Id="rId32" Type="http://schemas.openxmlformats.org/officeDocument/2006/relationships/hyperlink" Target="https://git-scm.com/book/en/v2/Git-Basics-Viewing-the-Commit-History" TargetMode="External"/><Relationship Id="rId37" Type="http://schemas.openxmlformats.org/officeDocument/2006/relationships/image" Target="media/image14.png"/><Relationship Id="rId53" Type="http://schemas.openxmlformats.org/officeDocument/2006/relationships/image" Target="media/image30.png"/><Relationship Id="rId58" Type="http://schemas.openxmlformats.org/officeDocument/2006/relationships/image" Target="media/image35.png"/><Relationship Id="rId74" Type="http://schemas.openxmlformats.org/officeDocument/2006/relationships/image" Target="media/image47.png"/><Relationship Id="rId79" Type="http://schemas.openxmlformats.org/officeDocument/2006/relationships/image" Target="media/image52.png"/><Relationship Id="rId102" Type="http://schemas.openxmlformats.org/officeDocument/2006/relationships/image" Target="media/image75.png"/><Relationship Id="rId123" Type="http://schemas.openxmlformats.org/officeDocument/2006/relationships/image" Target="media/image96.png"/><Relationship Id="rId128" Type="http://schemas.openxmlformats.org/officeDocument/2006/relationships/image" Target="media/image101.png"/><Relationship Id="rId5" Type="http://schemas.openxmlformats.org/officeDocument/2006/relationships/customXml" Target="../customXml/item4.xml"/><Relationship Id="rId90" Type="http://schemas.openxmlformats.org/officeDocument/2006/relationships/image" Target="media/image63.png"/><Relationship Id="rId95" Type="http://schemas.openxmlformats.org/officeDocument/2006/relationships/image" Target="media/image68.png"/><Relationship Id="rId22" Type="http://schemas.openxmlformats.org/officeDocument/2006/relationships/image" Target="media/image4.png"/><Relationship Id="rId27" Type="http://schemas.openxmlformats.org/officeDocument/2006/relationships/image" Target="media/image6.png"/><Relationship Id="rId43" Type="http://schemas.openxmlformats.org/officeDocument/2006/relationships/image" Target="media/image20.png"/><Relationship Id="rId48" Type="http://schemas.openxmlformats.org/officeDocument/2006/relationships/image" Target="media/image25.png"/><Relationship Id="rId64" Type="http://schemas.openxmlformats.org/officeDocument/2006/relationships/image" Target="media/image39.png"/><Relationship Id="rId69" Type="http://schemas.openxmlformats.org/officeDocument/2006/relationships/image" Target="media/image43.png"/><Relationship Id="rId113" Type="http://schemas.openxmlformats.org/officeDocument/2006/relationships/image" Target="media/image86.png"/><Relationship Id="rId118" Type="http://schemas.openxmlformats.org/officeDocument/2006/relationships/image" Target="media/image91.png"/><Relationship Id="rId134" Type="http://schemas.openxmlformats.org/officeDocument/2006/relationships/theme" Target="theme/theme1.xml"/><Relationship Id="rId80" Type="http://schemas.openxmlformats.org/officeDocument/2006/relationships/image" Target="media/image53.png"/><Relationship Id="rId85" Type="http://schemas.openxmlformats.org/officeDocument/2006/relationships/image" Target="media/image58.png"/><Relationship Id="rId12" Type="http://schemas.openxmlformats.org/officeDocument/2006/relationships/image" Target="media/image1.png"/><Relationship Id="rId17" Type="http://schemas.openxmlformats.org/officeDocument/2006/relationships/hyperlink" Target="http://e.huawei.com/" TargetMode="External"/><Relationship Id="rId33" Type="http://schemas.openxmlformats.org/officeDocument/2006/relationships/image" Target="media/image10.png"/><Relationship Id="rId38" Type="http://schemas.openxmlformats.org/officeDocument/2006/relationships/image" Target="media/image15.png"/><Relationship Id="rId59" Type="http://schemas.openxmlformats.org/officeDocument/2006/relationships/image" Target="media/image36.png"/><Relationship Id="rId103" Type="http://schemas.openxmlformats.org/officeDocument/2006/relationships/image" Target="media/image76.png"/><Relationship Id="rId108" Type="http://schemas.openxmlformats.org/officeDocument/2006/relationships/image" Target="media/image81.png"/><Relationship Id="rId124" Type="http://schemas.openxmlformats.org/officeDocument/2006/relationships/image" Target="media/image97.png"/><Relationship Id="rId129" Type="http://schemas.openxmlformats.org/officeDocument/2006/relationships/image" Target="media/image102.png"/><Relationship Id="rId54" Type="http://schemas.openxmlformats.org/officeDocument/2006/relationships/image" Target="media/image31.png"/><Relationship Id="rId70" Type="http://schemas.openxmlformats.org/officeDocument/2006/relationships/hyperlink" Target="https://devcloud.huaweicloud.com/home" TargetMode="External"/><Relationship Id="rId75" Type="http://schemas.openxmlformats.org/officeDocument/2006/relationships/image" Target="media/image48.png"/><Relationship Id="rId91" Type="http://schemas.openxmlformats.org/officeDocument/2006/relationships/image" Target="media/image64.png"/><Relationship Id="rId96" Type="http://schemas.openxmlformats.org/officeDocument/2006/relationships/image" Target="media/image69.png"/><Relationship Id="rId1" Type="http://schemas.microsoft.com/office/2006/relationships/keyMapCustomizations" Target="customizations.xml"/><Relationship Id="rId6" Type="http://schemas.openxmlformats.org/officeDocument/2006/relationships/numbering" Target="numbering.xml"/><Relationship Id="rId23" Type="http://schemas.openxmlformats.org/officeDocument/2006/relationships/hyperlink" Target="https://www.huaweicloud.com/intl/en-us/" TargetMode="External"/><Relationship Id="rId28" Type="http://schemas.openxmlformats.org/officeDocument/2006/relationships/image" Target="media/image7.png"/><Relationship Id="rId49" Type="http://schemas.openxmlformats.org/officeDocument/2006/relationships/image" Target="media/image26.png"/><Relationship Id="rId114" Type="http://schemas.openxmlformats.org/officeDocument/2006/relationships/image" Target="media/image87.png"/><Relationship Id="rId119" Type="http://schemas.openxmlformats.org/officeDocument/2006/relationships/image" Target="media/image92.png"/><Relationship Id="rId44" Type="http://schemas.openxmlformats.org/officeDocument/2006/relationships/image" Target="media/image21.png"/><Relationship Id="rId60" Type="http://schemas.openxmlformats.org/officeDocument/2006/relationships/hyperlink" Target="https://www.huaweicloud.com/intl/en-us/" TargetMode="External"/><Relationship Id="rId65" Type="http://schemas.openxmlformats.org/officeDocument/2006/relationships/image" Target="media/image40.png"/><Relationship Id="rId81" Type="http://schemas.openxmlformats.org/officeDocument/2006/relationships/image" Target="media/image54.png"/><Relationship Id="rId86" Type="http://schemas.openxmlformats.org/officeDocument/2006/relationships/image" Target="media/image59.png"/><Relationship Id="rId130" Type="http://schemas.openxmlformats.org/officeDocument/2006/relationships/image" Target="media/image103.png"/><Relationship Id="rId13" Type="http://schemas.openxmlformats.org/officeDocument/2006/relationships/header" Target="header1.xml"/><Relationship Id="rId18" Type="http://schemas.openxmlformats.org/officeDocument/2006/relationships/header" Target="header3.xml"/><Relationship Id="rId39" Type="http://schemas.openxmlformats.org/officeDocument/2006/relationships/image" Target="media/image16.png"/><Relationship Id="rId109" Type="http://schemas.openxmlformats.org/officeDocument/2006/relationships/image" Target="media/image82.png"/><Relationship Id="rId34" Type="http://schemas.openxmlformats.org/officeDocument/2006/relationships/image" Target="media/image11.png"/><Relationship Id="rId50" Type="http://schemas.openxmlformats.org/officeDocument/2006/relationships/image" Target="media/image27.png"/><Relationship Id="rId55" Type="http://schemas.openxmlformats.org/officeDocument/2006/relationships/image" Target="media/image32.png"/><Relationship Id="rId76" Type="http://schemas.openxmlformats.org/officeDocument/2006/relationships/image" Target="media/image49.png"/><Relationship Id="rId97" Type="http://schemas.openxmlformats.org/officeDocument/2006/relationships/image" Target="media/image70.png"/><Relationship Id="rId104" Type="http://schemas.openxmlformats.org/officeDocument/2006/relationships/image" Target="media/image77.png"/><Relationship Id="rId120" Type="http://schemas.openxmlformats.org/officeDocument/2006/relationships/image" Target="media/image93.png"/><Relationship Id="rId125" Type="http://schemas.openxmlformats.org/officeDocument/2006/relationships/image" Target="media/image98.png"/><Relationship Id="rId7" Type="http://schemas.openxmlformats.org/officeDocument/2006/relationships/styles" Target="styles.xml"/><Relationship Id="rId71" Type="http://schemas.openxmlformats.org/officeDocument/2006/relationships/image" Target="media/image44.png"/><Relationship Id="rId92" Type="http://schemas.openxmlformats.org/officeDocument/2006/relationships/image" Target="media/image65.png"/><Relationship Id="rId2" Type="http://schemas.openxmlformats.org/officeDocument/2006/relationships/customXml" Target="../customXml/item1.xml"/><Relationship Id="rId29" Type="http://schemas.openxmlformats.org/officeDocument/2006/relationships/hyperlink" Target="https://tortoisegit.org/download" TargetMode="External"/><Relationship Id="rId24" Type="http://schemas.openxmlformats.org/officeDocument/2006/relationships/hyperlink" Target="https://www.huaweicloud.com/en-us/product/codehub.html" TargetMode="External"/><Relationship Id="rId40" Type="http://schemas.openxmlformats.org/officeDocument/2006/relationships/image" Target="media/image17.png"/><Relationship Id="rId45" Type="http://schemas.openxmlformats.org/officeDocument/2006/relationships/image" Target="media/image22.png"/><Relationship Id="rId66" Type="http://schemas.openxmlformats.org/officeDocument/2006/relationships/hyperlink" Target="https://codehub.devcloud.huaweicloud.com/codehub/home" TargetMode="External"/><Relationship Id="rId87" Type="http://schemas.openxmlformats.org/officeDocument/2006/relationships/image" Target="media/image60.png"/><Relationship Id="rId110" Type="http://schemas.openxmlformats.org/officeDocument/2006/relationships/image" Target="media/image83.png"/><Relationship Id="rId115" Type="http://schemas.openxmlformats.org/officeDocument/2006/relationships/image" Target="media/image88.png"/><Relationship Id="rId131" Type="http://schemas.openxmlformats.org/officeDocument/2006/relationships/image" Target="media/image104.png"/><Relationship Id="rId61" Type="http://schemas.openxmlformats.org/officeDocument/2006/relationships/image" Target="media/image37.png"/><Relationship Id="rId82" Type="http://schemas.openxmlformats.org/officeDocument/2006/relationships/image" Target="media/image55.png"/><Relationship Id="rId19" Type="http://schemas.openxmlformats.org/officeDocument/2006/relationships/footer" Target="footer2.xml"/><Relationship Id="rId14" Type="http://schemas.openxmlformats.org/officeDocument/2006/relationships/footer" Target="footer1.xml"/><Relationship Id="rId30" Type="http://schemas.openxmlformats.org/officeDocument/2006/relationships/image" Target="media/image8.png"/><Relationship Id="rId35" Type="http://schemas.openxmlformats.org/officeDocument/2006/relationships/image" Target="media/image12.png"/><Relationship Id="rId56" Type="http://schemas.openxmlformats.org/officeDocument/2006/relationships/image" Target="media/image33.png"/><Relationship Id="rId77" Type="http://schemas.openxmlformats.org/officeDocument/2006/relationships/image" Target="media/image50.png"/><Relationship Id="rId100" Type="http://schemas.openxmlformats.org/officeDocument/2006/relationships/image" Target="media/image73.png"/><Relationship Id="rId105" Type="http://schemas.openxmlformats.org/officeDocument/2006/relationships/image" Target="media/image78.png"/><Relationship Id="rId126" Type="http://schemas.openxmlformats.org/officeDocument/2006/relationships/image" Target="media/image99.png"/><Relationship Id="rId8" Type="http://schemas.openxmlformats.org/officeDocument/2006/relationships/settings" Target="settings.xml"/><Relationship Id="rId51" Type="http://schemas.openxmlformats.org/officeDocument/2006/relationships/image" Target="media/image28.png"/><Relationship Id="rId72" Type="http://schemas.openxmlformats.org/officeDocument/2006/relationships/image" Target="media/image45.png"/><Relationship Id="rId93" Type="http://schemas.openxmlformats.org/officeDocument/2006/relationships/image" Target="media/image66.png"/><Relationship Id="rId98" Type="http://schemas.openxmlformats.org/officeDocument/2006/relationships/image" Target="media/image71.png"/><Relationship Id="rId121" Type="http://schemas.openxmlformats.org/officeDocument/2006/relationships/image" Target="media/image94.png"/><Relationship Id="rId3" Type="http://schemas.openxmlformats.org/officeDocument/2006/relationships/customXml" Target="../customXml/item2.xml"/><Relationship Id="rId25" Type="http://schemas.openxmlformats.org/officeDocument/2006/relationships/hyperlink" Target="https://git-scm.com/download/win" TargetMode="External"/><Relationship Id="rId46" Type="http://schemas.openxmlformats.org/officeDocument/2006/relationships/image" Target="media/image23.png"/><Relationship Id="rId67" Type="http://schemas.openxmlformats.org/officeDocument/2006/relationships/image" Target="media/image41.png"/><Relationship Id="rId116" Type="http://schemas.openxmlformats.org/officeDocument/2006/relationships/image" Target="media/image89.png"/><Relationship Id="rId20" Type="http://schemas.openxmlformats.org/officeDocument/2006/relationships/header" Target="header4.xml"/><Relationship Id="rId41" Type="http://schemas.openxmlformats.org/officeDocument/2006/relationships/image" Target="media/image18.png"/><Relationship Id="rId62" Type="http://schemas.openxmlformats.org/officeDocument/2006/relationships/image" Target="media/image38.png"/><Relationship Id="rId83" Type="http://schemas.openxmlformats.org/officeDocument/2006/relationships/image" Target="media/image56.png"/><Relationship Id="rId88" Type="http://schemas.openxmlformats.org/officeDocument/2006/relationships/image" Target="media/image61.png"/><Relationship Id="rId111" Type="http://schemas.openxmlformats.org/officeDocument/2006/relationships/image" Target="media/image84.png"/><Relationship Id="rId132" Type="http://schemas.openxmlformats.org/officeDocument/2006/relationships/image" Target="media/image105.png"/><Relationship Id="rId15" Type="http://schemas.openxmlformats.org/officeDocument/2006/relationships/header" Target="header2.xml"/><Relationship Id="rId36" Type="http://schemas.openxmlformats.org/officeDocument/2006/relationships/image" Target="media/image13.png"/><Relationship Id="rId57" Type="http://schemas.openxmlformats.org/officeDocument/2006/relationships/image" Target="media/image34.png"/><Relationship Id="rId106" Type="http://schemas.openxmlformats.org/officeDocument/2006/relationships/image" Target="media/image79.png"/><Relationship Id="rId127" Type="http://schemas.openxmlformats.org/officeDocument/2006/relationships/image" Target="media/image100.png"/><Relationship Id="rId10" Type="http://schemas.openxmlformats.org/officeDocument/2006/relationships/footnotes" Target="footnotes.xml"/><Relationship Id="rId31" Type="http://schemas.openxmlformats.org/officeDocument/2006/relationships/image" Target="media/image9.png"/><Relationship Id="rId52" Type="http://schemas.openxmlformats.org/officeDocument/2006/relationships/image" Target="media/image29.png"/><Relationship Id="rId73" Type="http://schemas.openxmlformats.org/officeDocument/2006/relationships/image" Target="media/image46.png"/><Relationship Id="rId78" Type="http://schemas.openxmlformats.org/officeDocument/2006/relationships/image" Target="media/image51.png"/><Relationship Id="rId94" Type="http://schemas.openxmlformats.org/officeDocument/2006/relationships/image" Target="media/image67.png"/><Relationship Id="rId99" Type="http://schemas.openxmlformats.org/officeDocument/2006/relationships/image" Target="media/image72.png"/><Relationship Id="rId101" Type="http://schemas.openxmlformats.org/officeDocument/2006/relationships/image" Target="media/image74.png"/><Relationship Id="rId122" Type="http://schemas.openxmlformats.org/officeDocument/2006/relationships/image" Target="media/image95.png"/><Relationship Id="rId4" Type="http://schemas.openxmlformats.org/officeDocument/2006/relationships/customXml" Target="../customXml/item3.xml"/><Relationship Id="rId9" Type="http://schemas.openxmlformats.org/officeDocument/2006/relationships/webSettings" Target="webSettings.xml"/><Relationship Id="rId26" Type="http://schemas.openxmlformats.org/officeDocument/2006/relationships/image" Target="media/image5.png"/><Relationship Id="rId47" Type="http://schemas.openxmlformats.org/officeDocument/2006/relationships/image" Target="media/image24.png"/><Relationship Id="rId68" Type="http://schemas.openxmlformats.org/officeDocument/2006/relationships/image" Target="media/image42.png"/><Relationship Id="rId89" Type="http://schemas.openxmlformats.org/officeDocument/2006/relationships/image" Target="media/image62.png"/><Relationship Id="rId112" Type="http://schemas.openxmlformats.org/officeDocument/2006/relationships/image" Target="media/image85.png"/><Relationship Id="rId133" Type="http://schemas.openxmlformats.org/officeDocument/2006/relationships/fontTable" Target="fontTable.xml"/></Relationships>
</file>

<file path=word/_rels/header4.xml.rels><?xml version="1.0" encoding="UTF-8" standalone="yes"?>
<Relationships xmlns="http://schemas.openxmlformats.org/package/2006/relationships"><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00265297\AppData\Roaming\Microsoft\Templates\customer%20document%20template%20for%20CNBG_Huawei%20Sans.dotm"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02C5B4B712841F4C8A7AAEE2CD191271" ma:contentTypeVersion="1" ma:contentTypeDescription="Create a new document." ma:contentTypeScope="" ma:versionID="fd4f534fc22f1d982cc2e0e62ad2af45">
  <xsd:schema xmlns:xsd="http://www.w3.org/2001/XMLSchema" xmlns:xs="http://www.w3.org/2001/XMLSchema" xmlns:p="http://schemas.microsoft.com/office/2006/metadata/properties" xmlns:ns2="475f1e55-3009-46d8-9566-5d569a2b3a98" targetNamespace="http://schemas.microsoft.com/office/2006/metadata/properties" ma:root="true" ma:fieldsID="1d095aabec1d15598815726bd4b054a7" ns2:_="">
    <xsd:import namespace="475f1e55-3009-46d8-9566-5d569a2b3a98"/>
    <xsd:element name="properties">
      <xsd:complexType>
        <xsd:sequence>
          <xsd:element name="documentManagement">
            <xsd:complexType>
              <xsd:all>
                <xsd:element ref="ns2: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75f1e55-3009-46d8-9566-5d569a2b3a98"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EA82ABF-3C64-4AD6-A3F8-BF7B6BBD7965}">
  <ds:schemaRefs>
    <ds:schemaRef ds:uri="http://schemas.microsoft.com/sharepoint/v3/contenttype/forms"/>
  </ds:schemaRefs>
</ds:datastoreItem>
</file>

<file path=customXml/itemProps2.xml><?xml version="1.0" encoding="utf-8"?>
<ds:datastoreItem xmlns:ds="http://schemas.openxmlformats.org/officeDocument/2006/customXml" ds:itemID="{BC21252C-4A9D-4501-ACF4-B5A790D1D626}">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AF818185-A2D8-4809-B860-1D1C07B0614A}"/>
</file>

<file path=customXml/itemProps4.xml><?xml version="1.0" encoding="utf-8"?>
<ds:datastoreItem xmlns:ds="http://schemas.openxmlformats.org/officeDocument/2006/customXml" ds:itemID="{D3995FDC-C061-46BA-8DC3-08A2F5CF1D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customer document template for CNBG_Huawei Sans.dotm</Template>
  <TotalTime>1438</TotalTime>
  <Pages>64</Pages>
  <Words>8278</Words>
  <Characters>47186</Characters>
  <Application>Microsoft Office Word</Application>
  <DocSecurity>0</DocSecurity>
  <Lines>393</Lines>
  <Paragraphs>110</Paragraphs>
  <ScaleCrop>false</ScaleCrop>
  <Company>Huawei Technologies Co.,Ltd.</Company>
  <LinksUpToDate>false</LinksUpToDate>
  <CharactersWithSpaces>55354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w00280246</dc:creator>
  <cp:lastModifiedBy>weijiongjian</cp:lastModifiedBy>
  <cp:revision>205</cp:revision>
  <cp:lastPrinted>2020-05-18T02:09:00Z</cp:lastPrinted>
  <dcterms:created xsi:type="dcterms:W3CDTF">2020-07-23T02:09:00Z</dcterms:created>
  <dcterms:modified xsi:type="dcterms:W3CDTF">2020-09-01T07:57:00Z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roprietaryDeclaration">
    <vt:lpwstr>华为专有和保密信息_x000d_
版权所有 © 华为技术有限公司</vt:lpwstr>
  </property>
  <property fmtid="{D5CDD505-2E9C-101B-9397-08002B2CF9AE}" pid="3" name="ReleaseDate">
    <vt:lpwstr>2015-12</vt:lpwstr>
  </property>
  <property fmtid="{D5CDD505-2E9C-101B-9397-08002B2CF9AE}" pid="4" name="ProductVersion">
    <vt:lpwstr/>
  </property>
  <property fmtid="{D5CDD505-2E9C-101B-9397-08002B2CF9AE}" pid="5" name="DocumentName">
    <vt:lpwstr/>
  </property>
  <property fmtid="{D5CDD505-2E9C-101B-9397-08002B2CF9AE}" pid="6" name="DocumentVersion">
    <vt:lpwstr>01</vt:lpwstr>
  </property>
  <property fmtid="{D5CDD505-2E9C-101B-9397-08002B2CF9AE}" pid="7" name="Confidential">
    <vt:lpwstr>INTERNAL</vt:lpwstr>
  </property>
  <property fmtid="{D5CDD505-2E9C-101B-9397-08002B2CF9AE}" pid="8" name="slevel">
    <vt:lpwstr>5</vt:lpwstr>
  </property>
  <property fmtid="{D5CDD505-2E9C-101B-9397-08002B2CF9AE}" pid="9" name="slevelui">
    <vt:lpwstr>0</vt:lpwstr>
  </property>
  <property fmtid="{D5CDD505-2E9C-101B-9397-08002B2CF9AE}" pid="10" name="Product&amp;Project Name">
    <vt:lpwstr/>
  </property>
  <property fmtid="{D5CDD505-2E9C-101B-9397-08002B2CF9AE}" pid="11" name="_new_ms_pID_72543">
    <vt:lpwstr>(3)NqcJu9mtpIkQwNVhxO+yTbOSo8pNZ11SYbigMmY7lr0nhSlNNYxTnxCL4pCSzfaJNjp54Gd0
EyS470WtmkQxbxyHR+AWpxM0BVLlXcYXFvKPFTB2SkJrpAwp2p6UmYrhGRuVy4OMYUuzvzkN
sY1RE8TDJd8jR17xUjANuBSnU0nu5+18JdLUw7zgSnWmxIlTrMu4RlHfQsDO692sdEk5p4Nc
Vi34w/VPSCA1TF1Tad</vt:lpwstr>
  </property>
  <property fmtid="{D5CDD505-2E9C-101B-9397-08002B2CF9AE}" pid="12" name="_new_ms_pID_725431">
    <vt:lpwstr>WFH/CM7ewGglDnbdxvmHpjitKLF/pgK9XQR/6napatPeAmB/yqoxwY
8AOb2lUiFb6vPBpji0xn9aE+bVwdI5B+/VWQteYSSvAX1IMTeflRtFR3lzGZz3U0qUuiRQwi
ogFueR88VCAhi4AxfgEsngqOrSpc2qswlcsi/aItWdKJTS0dt+d4OJFUjdOj2NViqn1qD/+f
dT9kAnz5TNWZFVMrmN4BzaEYN+bk/kIdasFl</vt:lpwstr>
  </property>
  <property fmtid="{D5CDD505-2E9C-101B-9397-08002B2CF9AE}" pid="13" name="_new_ms_pID_725432">
    <vt:lpwstr>XH/TLfi2cyJDXZpa0fxWw2RI5ihTD8awSdSY
dH2YTxdbU64rYYyVY8Xiyd/3VMIjbW+IA0gvvkbzo18YjFyD1S0MYIZQ+Fbq/tFijMlYpJwQ
WTNbsqVnLccRi24I84HfXSzPQqaHSraGD4a331JfDq4kfWkZev8vu2w2StLt8kiT</vt:lpwstr>
  </property>
  <property fmtid="{D5CDD505-2E9C-101B-9397-08002B2CF9AE}" pid="14" name="_2015_ms_pID_725343">
    <vt:lpwstr>(3)luqL4OnoiSjIovyGCDxYGF0eMnQC/nNFBJUXGpwxuDZuadkr+5DBR/HQiAXWbWOi7jRiO78r
pnOhr8zFBa2BlTMY2RrWdFDQt3R/QEssIEeW/vcyeBKegPe+mxse5+0EI4DJI9f20L5R0w9A
h54q6+Y2Yk5oJX7JPVBp/XYp9sYfMkVFJfGIJOQCxcJui7LEuNZR7x5ntDVSCcM85ut2Jj4K
9sXyhWa3JMb6ddGOXL</vt:lpwstr>
  </property>
  <property fmtid="{D5CDD505-2E9C-101B-9397-08002B2CF9AE}" pid="15" name="_2015_ms_pID_7253431">
    <vt:lpwstr>stGiUt8HVK7FIy8IfigdvdXD+rhlmcqXHgMEO6MfS2y+ed1uTClgn9
4j44BW85R8wTaAZPgHM503AIvRmY4X0ABkggfeeDXJmWkeYWNjhA9ZOlV8/+9eRVWe417v/k
KLIpyWq/HQyHujnijnqCNQW6GZj7c/7NqOXOXuBYLoHVExg0nldU60sVNv/Ybtjdskf22r7u
/jv5Ky8ZtY0bLq7p8wQFLjJ3IITqVg3jUs24</vt:lpwstr>
  </property>
  <property fmtid="{D5CDD505-2E9C-101B-9397-08002B2CF9AE}" pid="16" name="ContentTypeId">
    <vt:lpwstr>0x01010002C5B4B712841F4C8A7AAEE2CD191271</vt:lpwstr>
  </property>
  <property fmtid="{D5CDD505-2E9C-101B-9397-08002B2CF9AE}" pid="17" name="_2015_ms_pID_7253432">
    <vt:lpwstr>BC/9XAjmiaeVqnf3bWdmWXA=</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1597038531</vt:lpwstr>
  </property>
</Properties>
</file>